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xls" ContentType="application/vnd.ms-excel"/>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F1F297" w14:textId="0242D2DC" w:rsidR="00E14754" w:rsidRDefault="00E14754" w:rsidP="00E14754">
      <w:pPr>
        <w:jc w:val="center"/>
        <w:rPr>
          <w:color w:val="800000"/>
        </w:rPr>
      </w:pPr>
      <w:r w:rsidRPr="00E14754">
        <w:rPr>
          <w:rStyle w:val="berschrift2Zchn"/>
        </w:rPr>
        <w:t>Pittys Physikaufgaben - Mechanik</w:t>
      </w:r>
      <w:r>
        <w:rPr>
          <w:color w:val="FF0000"/>
        </w:rPr>
        <w:br/>
      </w:r>
      <w:bookmarkStart w:id="0" w:name="_Hlt67118609"/>
      <w:r>
        <w:rPr>
          <w:color w:val="800000"/>
        </w:rPr>
        <w:fldChar w:fldCharType="begin"/>
      </w:r>
      <w:r w:rsidR="00626526">
        <w:rPr>
          <w:color w:val="800000"/>
        </w:rPr>
        <w:instrText>HYPERLINK "index.docx"</w:instrText>
      </w:r>
      <w:r>
        <w:rPr>
          <w:color w:val="800000"/>
        </w:rPr>
        <w:fldChar w:fldCharType="separate"/>
      </w:r>
      <w:r>
        <w:rPr>
          <w:rStyle w:val="Hyperlink"/>
          <w:sz w:val="22"/>
        </w:rPr>
        <w:t>z</w:t>
      </w:r>
      <w:bookmarkStart w:id="1" w:name="_Hlt229205956"/>
      <w:r>
        <w:rPr>
          <w:rStyle w:val="Hyperlink"/>
          <w:sz w:val="22"/>
        </w:rPr>
        <w:t>u</w:t>
      </w:r>
      <w:bookmarkStart w:id="2" w:name="_Hlt514570243"/>
      <w:bookmarkEnd w:id="1"/>
      <w:r>
        <w:rPr>
          <w:rStyle w:val="Hyperlink"/>
          <w:sz w:val="22"/>
        </w:rPr>
        <w:t>r</w:t>
      </w:r>
      <w:bookmarkStart w:id="3" w:name="_Hlt61269204"/>
      <w:bookmarkEnd w:id="2"/>
      <w:r>
        <w:rPr>
          <w:rStyle w:val="Hyperlink"/>
          <w:sz w:val="22"/>
        </w:rPr>
        <w:t>ü</w:t>
      </w:r>
      <w:bookmarkStart w:id="4" w:name="_Hlt38115804"/>
      <w:bookmarkEnd w:id="3"/>
      <w:r>
        <w:rPr>
          <w:rStyle w:val="Hyperlink"/>
          <w:sz w:val="22"/>
        </w:rPr>
        <w:t>c</w:t>
      </w:r>
      <w:bookmarkStart w:id="5" w:name="_Hlt30853006"/>
      <w:bookmarkEnd w:id="4"/>
      <w:r>
        <w:rPr>
          <w:rStyle w:val="Hyperlink"/>
          <w:sz w:val="22"/>
        </w:rPr>
        <w:t>k</w:t>
      </w:r>
      <w:bookmarkStart w:id="6" w:name="_Hlt516307292"/>
      <w:bookmarkEnd w:id="5"/>
      <w:r>
        <w:rPr>
          <w:rStyle w:val="Hyperlink"/>
          <w:sz w:val="22"/>
        </w:rPr>
        <w:t xml:space="preserve"> </w:t>
      </w:r>
      <w:bookmarkStart w:id="7" w:name="_Hlt514666543"/>
      <w:bookmarkEnd w:id="6"/>
      <w:r>
        <w:rPr>
          <w:rStyle w:val="Hyperlink"/>
          <w:sz w:val="22"/>
        </w:rPr>
        <w:t>z</w:t>
      </w:r>
      <w:bookmarkStart w:id="8" w:name="_Hlt516131049"/>
      <w:bookmarkEnd w:id="7"/>
      <w:r>
        <w:rPr>
          <w:rStyle w:val="Hyperlink"/>
          <w:sz w:val="22"/>
        </w:rPr>
        <w:t>u</w:t>
      </w:r>
      <w:bookmarkStart w:id="9" w:name="_Hlt524144023"/>
      <w:bookmarkEnd w:id="8"/>
      <w:r>
        <w:rPr>
          <w:rStyle w:val="Hyperlink"/>
          <w:sz w:val="22"/>
        </w:rPr>
        <w:t>r</w:t>
      </w:r>
      <w:bookmarkStart w:id="10" w:name="_Hlt34138780"/>
      <w:bookmarkEnd w:id="9"/>
      <w:r>
        <w:rPr>
          <w:rStyle w:val="Hyperlink"/>
          <w:sz w:val="22"/>
        </w:rPr>
        <w:t xml:space="preserve"> </w:t>
      </w:r>
      <w:bookmarkStart w:id="11" w:name="_Hlt514570200"/>
      <w:bookmarkEnd w:id="10"/>
      <w:r>
        <w:rPr>
          <w:rStyle w:val="Hyperlink"/>
          <w:sz w:val="22"/>
        </w:rPr>
        <w:t>S</w:t>
      </w:r>
      <w:bookmarkStart w:id="12" w:name="_Hlt64680454"/>
      <w:bookmarkEnd w:id="11"/>
      <w:r>
        <w:rPr>
          <w:rStyle w:val="Hyperlink"/>
          <w:sz w:val="22"/>
        </w:rPr>
        <w:t>t</w:t>
      </w:r>
      <w:bookmarkStart w:id="13" w:name="_Hlt515416102"/>
      <w:bookmarkEnd w:id="12"/>
      <w:r>
        <w:rPr>
          <w:rStyle w:val="Hyperlink"/>
          <w:sz w:val="22"/>
        </w:rPr>
        <w:t>a</w:t>
      </w:r>
      <w:bookmarkStart w:id="14" w:name="_Hlt528738934"/>
      <w:bookmarkEnd w:id="13"/>
      <w:r>
        <w:rPr>
          <w:rStyle w:val="Hyperlink"/>
          <w:sz w:val="22"/>
        </w:rPr>
        <w:t>r</w:t>
      </w:r>
      <w:bookmarkStart w:id="15" w:name="_Hlt131812107"/>
      <w:bookmarkEnd w:id="14"/>
      <w:r>
        <w:rPr>
          <w:rStyle w:val="Hyperlink"/>
          <w:sz w:val="22"/>
        </w:rPr>
        <w:t>t</w:t>
      </w:r>
      <w:bookmarkStart w:id="16" w:name="_Hlt24521962"/>
      <w:bookmarkEnd w:id="15"/>
      <w:r>
        <w:rPr>
          <w:rStyle w:val="Hyperlink"/>
          <w:sz w:val="22"/>
        </w:rPr>
        <w:t>s</w:t>
      </w:r>
      <w:bookmarkStart w:id="17" w:name="_Hlt166650060"/>
      <w:bookmarkEnd w:id="16"/>
      <w:r>
        <w:rPr>
          <w:rStyle w:val="Hyperlink"/>
          <w:sz w:val="22"/>
        </w:rPr>
        <w:t>e</w:t>
      </w:r>
      <w:bookmarkStart w:id="18" w:name="_Hlt165174852"/>
      <w:bookmarkEnd w:id="17"/>
      <w:r>
        <w:rPr>
          <w:rStyle w:val="Hyperlink"/>
          <w:sz w:val="22"/>
        </w:rPr>
        <w:t>i</w:t>
      </w:r>
      <w:bookmarkStart w:id="19" w:name="_Hlt29474571"/>
      <w:bookmarkEnd w:id="18"/>
      <w:r>
        <w:rPr>
          <w:rStyle w:val="Hyperlink"/>
          <w:sz w:val="22"/>
        </w:rPr>
        <w:t>t</w:t>
      </w:r>
      <w:bookmarkEnd w:id="19"/>
      <w:r>
        <w:rPr>
          <w:rStyle w:val="Hyperlink"/>
          <w:sz w:val="22"/>
        </w:rPr>
        <w:t>e</w:t>
      </w:r>
      <w:r>
        <w:rPr>
          <w:color w:val="800000"/>
        </w:rPr>
        <w:fldChar w:fldCharType="end"/>
      </w:r>
      <w:bookmarkEnd w:id="0"/>
    </w:p>
    <w:p w14:paraId="23F48F7B" w14:textId="77777777" w:rsidR="00E14754" w:rsidRDefault="00E14754" w:rsidP="00E14754">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4569"/>
      </w:tblGrid>
      <w:tr w:rsidR="00E14754" w:rsidRPr="0071784C" w14:paraId="4A4B2488" w14:textId="77777777" w:rsidTr="00E14754">
        <w:tc>
          <w:tcPr>
            <w:tcW w:w="5030" w:type="dxa"/>
          </w:tcPr>
          <w:p w14:paraId="783128A3" w14:textId="77777777" w:rsidR="00E14754" w:rsidRPr="0071784C" w:rsidRDefault="00E14754" w:rsidP="00E14754">
            <w:pPr>
              <w:pStyle w:val="berschrift5"/>
            </w:pPr>
            <w:bookmarkStart w:id="20" w:name="t0"/>
            <w:bookmarkEnd w:id="20"/>
            <w:r w:rsidRPr="0071784C">
              <w:t>Statik</w:t>
            </w:r>
          </w:p>
          <w:p w14:paraId="10F0F5F2" w14:textId="77777777" w:rsidR="00D809B9" w:rsidRDefault="00215B7B" w:rsidP="008E00F0">
            <w:pPr>
              <w:numPr>
                <w:ilvl w:val="0"/>
                <w:numId w:val="19"/>
              </w:numPr>
              <w:spacing w:line="360" w:lineRule="auto"/>
              <w:rPr>
                <w:rStyle w:val="Hyperlink"/>
                <w:sz w:val="22"/>
              </w:rPr>
            </w:pPr>
            <w:hyperlink w:anchor="t12" w:history="1">
              <w:r w:rsidR="00E14754">
                <w:rPr>
                  <w:rStyle w:val="Hyperlink"/>
                  <w:sz w:val="22"/>
                </w:rPr>
                <w:t>Volu</w:t>
              </w:r>
              <w:bookmarkStart w:id="21" w:name="_Hlt30483105"/>
              <w:bookmarkStart w:id="22" w:name="_Hlt496360832"/>
              <w:bookmarkEnd w:id="21"/>
              <w:r w:rsidR="00E14754">
                <w:rPr>
                  <w:rStyle w:val="Hyperlink"/>
                  <w:sz w:val="22"/>
                </w:rPr>
                <w:t>m</w:t>
              </w:r>
              <w:bookmarkStart w:id="23" w:name="_Hlt9752027"/>
              <w:bookmarkStart w:id="24" w:name="_Hlt512039972"/>
              <w:bookmarkEnd w:id="22"/>
              <w:bookmarkEnd w:id="23"/>
              <w:r w:rsidR="00E14754">
                <w:rPr>
                  <w:rStyle w:val="Hyperlink"/>
                  <w:sz w:val="22"/>
                </w:rPr>
                <w:t>e</w:t>
              </w:r>
              <w:bookmarkStart w:id="25" w:name="_Hlt495629369"/>
              <w:bookmarkEnd w:id="24"/>
              <w:r w:rsidR="00E14754">
                <w:rPr>
                  <w:rStyle w:val="Hyperlink"/>
                  <w:sz w:val="22"/>
                </w:rPr>
                <w:t>n</w:t>
              </w:r>
              <w:bookmarkStart w:id="26" w:name="_Hlt525564420"/>
              <w:bookmarkStart w:id="27" w:name="_Hlt513361658"/>
              <w:bookmarkEnd w:id="25"/>
              <w:bookmarkEnd w:id="26"/>
              <w:r w:rsidR="00E14754">
                <w:rPr>
                  <w:rStyle w:val="Hyperlink"/>
                  <w:sz w:val="22"/>
                </w:rPr>
                <w:t>, D</w:t>
              </w:r>
              <w:bookmarkStart w:id="28" w:name="_Hlt513362751"/>
              <w:bookmarkStart w:id="29" w:name="_Hlt513362295"/>
              <w:bookmarkEnd w:id="27"/>
              <w:bookmarkEnd w:id="28"/>
              <w:r w:rsidR="00E14754">
                <w:rPr>
                  <w:rStyle w:val="Hyperlink"/>
                  <w:sz w:val="22"/>
                </w:rPr>
                <w:t>i</w:t>
              </w:r>
              <w:bookmarkStart w:id="30" w:name="_Hlt187137011"/>
              <w:bookmarkEnd w:id="29"/>
              <w:r w:rsidR="00E14754">
                <w:rPr>
                  <w:rStyle w:val="Hyperlink"/>
                  <w:sz w:val="22"/>
                </w:rPr>
                <w:t>c</w:t>
              </w:r>
              <w:bookmarkEnd w:id="30"/>
              <w:r w:rsidR="00E14754">
                <w:rPr>
                  <w:rStyle w:val="Hyperlink"/>
                  <w:sz w:val="22"/>
                </w:rPr>
                <w:t xml:space="preserve">hte, Aufbau der Stoffe </w:t>
              </w:r>
            </w:hyperlink>
            <w:r w:rsidR="00E14754">
              <w:rPr>
                <w:rStyle w:val="Hyperlink"/>
                <w:sz w:val="22"/>
              </w:rPr>
              <w:t xml:space="preserve">, </w:t>
            </w:r>
          </w:p>
          <w:p w14:paraId="0717FACB" w14:textId="77777777" w:rsidR="00D809B9" w:rsidRDefault="00215B7B" w:rsidP="008E00F0">
            <w:pPr>
              <w:numPr>
                <w:ilvl w:val="0"/>
                <w:numId w:val="19"/>
              </w:numPr>
              <w:spacing w:line="360" w:lineRule="auto"/>
              <w:rPr>
                <w:rStyle w:val="Hyperlink"/>
                <w:sz w:val="22"/>
              </w:rPr>
            </w:pPr>
            <w:hyperlink w:anchor="t13" w:history="1">
              <w:r w:rsidR="00E14754">
                <w:rPr>
                  <w:rStyle w:val="Hyperlink"/>
                  <w:sz w:val="22"/>
                </w:rPr>
                <w:t>Kr</w:t>
              </w:r>
              <w:bookmarkStart w:id="31" w:name="_Hlt1373677"/>
              <w:r w:rsidR="00E14754">
                <w:rPr>
                  <w:rStyle w:val="Hyperlink"/>
                  <w:sz w:val="22"/>
                </w:rPr>
                <w:t>a</w:t>
              </w:r>
              <w:bookmarkStart w:id="32" w:name="_Hlt131825865"/>
              <w:bookmarkEnd w:id="31"/>
              <w:r w:rsidR="00E14754">
                <w:rPr>
                  <w:rStyle w:val="Hyperlink"/>
                  <w:sz w:val="22"/>
                </w:rPr>
                <w:t>f</w:t>
              </w:r>
              <w:bookmarkStart w:id="33" w:name="_Hlt187135720"/>
              <w:bookmarkEnd w:id="32"/>
              <w:r w:rsidR="00E14754">
                <w:rPr>
                  <w:rStyle w:val="Hyperlink"/>
                  <w:sz w:val="22"/>
                </w:rPr>
                <w:t>t</w:t>
              </w:r>
              <w:bookmarkStart w:id="34" w:name="_Hlt217774072"/>
              <w:bookmarkEnd w:id="33"/>
              <w:r w:rsidR="00E14754">
                <w:rPr>
                  <w:rStyle w:val="Hyperlink"/>
                  <w:sz w:val="22"/>
                </w:rPr>
                <w:t>u</w:t>
              </w:r>
              <w:bookmarkStart w:id="35" w:name="_Hlt515421398"/>
              <w:bookmarkEnd w:id="34"/>
              <w:r w:rsidR="00E14754">
                <w:rPr>
                  <w:rStyle w:val="Hyperlink"/>
                  <w:sz w:val="22"/>
                </w:rPr>
                <w:t>m</w:t>
              </w:r>
              <w:bookmarkStart w:id="36" w:name="_Hlt495924432"/>
              <w:bookmarkEnd w:id="35"/>
              <w:r w:rsidR="00E14754">
                <w:rPr>
                  <w:rStyle w:val="Hyperlink"/>
                  <w:sz w:val="22"/>
                </w:rPr>
                <w:t>f</w:t>
              </w:r>
              <w:bookmarkStart w:id="37" w:name="_Hlt495924283"/>
              <w:bookmarkEnd w:id="36"/>
              <w:r w:rsidR="00E14754">
                <w:rPr>
                  <w:rStyle w:val="Hyperlink"/>
                  <w:sz w:val="22"/>
                </w:rPr>
                <w:t>o</w:t>
              </w:r>
              <w:bookmarkStart w:id="38" w:name="_Hlt495924523"/>
              <w:bookmarkEnd w:id="37"/>
              <w:r w:rsidR="00E14754">
                <w:rPr>
                  <w:rStyle w:val="Hyperlink"/>
                  <w:sz w:val="22"/>
                </w:rPr>
                <w:t>r</w:t>
              </w:r>
              <w:bookmarkStart w:id="39" w:name="_Hlt495924994"/>
              <w:bookmarkEnd w:id="38"/>
              <w:r w:rsidR="00E14754">
                <w:rPr>
                  <w:rStyle w:val="Hyperlink"/>
                  <w:sz w:val="22"/>
                </w:rPr>
                <w:t>m</w:t>
              </w:r>
              <w:bookmarkStart w:id="40" w:name="_Hlt513361661"/>
              <w:bookmarkEnd w:id="39"/>
              <w:r w:rsidR="00E14754">
                <w:rPr>
                  <w:rStyle w:val="Hyperlink"/>
                  <w:sz w:val="22"/>
                </w:rPr>
                <w:t>e</w:t>
              </w:r>
              <w:bookmarkStart w:id="41" w:name="_Hlt495629372"/>
              <w:bookmarkEnd w:id="40"/>
              <w:r w:rsidR="00E14754">
                <w:rPr>
                  <w:rStyle w:val="Hyperlink"/>
                  <w:sz w:val="22"/>
                </w:rPr>
                <w:t>n</w:t>
              </w:r>
              <w:bookmarkStart w:id="42" w:name="_Hlt496346701"/>
              <w:bookmarkEnd w:id="41"/>
              <w:r w:rsidR="00E14754">
                <w:rPr>
                  <w:rStyle w:val="Hyperlink"/>
                  <w:sz w:val="22"/>
                </w:rPr>
                <w:t>d</w:t>
              </w:r>
              <w:bookmarkEnd w:id="42"/>
              <w:r w:rsidR="00E14754">
                <w:rPr>
                  <w:rStyle w:val="Hyperlink"/>
                  <w:sz w:val="22"/>
                </w:rPr>
                <w:t>e Ei</w:t>
              </w:r>
              <w:bookmarkStart w:id="43" w:name="_Hlt167527021"/>
              <w:bookmarkStart w:id="44" w:name="_Hlt24521764"/>
              <w:bookmarkEnd w:id="43"/>
              <w:r w:rsidR="00E14754">
                <w:rPr>
                  <w:rStyle w:val="Hyperlink"/>
                  <w:sz w:val="22"/>
                </w:rPr>
                <w:t>n</w:t>
              </w:r>
              <w:bookmarkStart w:id="45" w:name="_Hlt101234021"/>
              <w:bookmarkStart w:id="46" w:name="_Hlt101233962"/>
              <w:bookmarkEnd w:id="44"/>
              <w:bookmarkEnd w:id="45"/>
              <w:r w:rsidR="00E14754">
                <w:rPr>
                  <w:rStyle w:val="Hyperlink"/>
                  <w:sz w:val="22"/>
                </w:rPr>
                <w:t>r</w:t>
              </w:r>
              <w:bookmarkEnd w:id="46"/>
              <w:r w:rsidR="00E14754">
                <w:rPr>
                  <w:rStyle w:val="Hyperlink"/>
                  <w:sz w:val="22"/>
                </w:rPr>
                <w:t>i</w:t>
              </w:r>
              <w:bookmarkStart w:id="47" w:name="_Hlt500122756"/>
              <w:bookmarkStart w:id="48" w:name="_Hlt128894381"/>
              <w:bookmarkEnd w:id="47"/>
              <w:r w:rsidR="00E14754">
                <w:rPr>
                  <w:rStyle w:val="Hyperlink"/>
                  <w:sz w:val="22"/>
                </w:rPr>
                <w:t>c</w:t>
              </w:r>
              <w:bookmarkStart w:id="49" w:name="_Hlt120091383"/>
              <w:bookmarkEnd w:id="48"/>
              <w:r w:rsidR="00E14754">
                <w:rPr>
                  <w:rStyle w:val="Hyperlink"/>
                  <w:sz w:val="22"/>
                </w:rPr>
                <w:t>h</w:t>
              </w:r>
              <w:bookmarkEnd w:id="49"/>
              <w:r w:rsidR="00E14754">
                <w:rPr>
                  <w:rStyle w:val="Hyperlink"/>
                  <w:sz w:val="22"/>
                </w:rPr>
                <w:t>tu</w:t>
              </w:r>
              <w:bookmarkStart w:id="50" w:name="_Hlt115783147"/>
              <w:r w:rsidR="00E14754">
                <w:rPr>
                  <w:rStyle w:val="Hyperlink"/>
                  <w:sz w:val="22"/>
                </w:rPr>
                <w:t>n</w:t>
              </w:r>
              <w:bookmarkEnd w:id="50"/>
              <w:r w:rsidR="00E14754">
                <w:rPr>
                  <w:rStyle w:val="Hyperlink"/>
                  <w:sz w:val="22"/>
                </w:rPr>
                <w:t>gen</w:t>
              </w:r>
              <w:bookmarkStart w:id="51" w:name="_Hlt495923382"/>
              <w:bookmarkEnd w:id="51"/>
              <w:r w:rsidR="00E14754">
                <w:rPr>
                  <w:rStyle w:val="Hyperlink"/>
                  <w:sz w:val="22"/>
                </w:rPr>
                <w:t xml:space="preserve"> </w:t>
              </w:r>
              <w:bookmarkStart w:id="52" w:name="_Hlt495924190"/>
              <w:bookmarkEnd w:id="52"/>
            </w:hyperlink>
          </w:p>
          <w:p w14:paraId="3DFCE1DD" w14:textId="434CF62F" w:rsidR="00E14754" w:rsidRDefault="00215B7B" w:rsidP="008E00F0">
            <w:pPr>
              <w:numPr>
                <w:ilvl w:val="0"/>
                <w:numId w:val="19"/>
              </w:numPr>
              <w:spacing w:line="360" w:lineRule="auto"/>
              <w:rPr>
                <w:rStyle w:val="Hyperlink"/>
                <w:sz w:val="22"/>
              </w:rPr>
            </w:pPr>
            <w:hyperlink w:anchor="t16" w:history="1">
              <w:r w:rsidR="00E14754" w:rsidRPr="00215B7B">
                <w:rPr>
                  <w:rStyle w:val="Hyperlink"/>
                  <w:sz w:val="22"/>
                </w:rPr>
                <w:t>R</w:t>
              </w:r>
              <w:bookmarkStart w:id="53" w:name="_Hlt61512681"/>
              <w:bookmarkStart w:id="54" w:name="_Hlt496360265"/>
              <w:bookmarkEnd w:id="53"/>
              <w:r w:rsidR="00E14754" w:rsidRPr="00215B7B">
                <w:rPr>
                  <w:rStyle w:val="Hyperlink"/>
                  <w:sz w:val="22"/>
                </w:rPr>
                <w:t>e</w:t>
              </w:r>
              <w:bookmarkStart w:id="55" w:name="_Hlt99272259"/>
              <w:bookmarkStart w:id="56" w:name="_Hlt496413979"/>
              <w:bookmarkEnd w:id="54"/>
              <w:bookmarkEnd w:id="55"/>
              <w:r w:rsidR="00E14754" w:rsidRPr="00215B7B">
                <w:rPr>
                  <w:rStyle w:val="Hyperlink"/>
                  <w:sz w:val="22"/>
                </w:rPr>
                <w:t>i</w:t>
              </w:r>
              <w:bookmarkStart w:id="57" w:name="_Hlt64269442"/>
              <w:bookmarkStart w:id="58" w:name="_Hlt495924295"/>
              <w:bookmarkEnd w:id="56"/>
              <w:bookmarkEnd w:id="57"/>
              <w:r w:rsidR="00E14754" w:rsidRPr="00215B7B">
                <w:rPr>
                  <w:rStyle w:val="Hyperlink"/>
                  <w:sz w:val="22"/>
                </w:rPr>
                <w:t>b</w:t>
              </w:r>
              <w:bookmarkStart w:id="59" w:name="_Hlt101667232"/>
              <w:bookmarkStart w:id="60" w:name="_Hlt495924280"/>
              <w:bookmarkEnd w:id="58"/>
              <w:bookmarkEnd w:id="59"/>
              <w:r w:rsidR="00E14754" w:rsidRPr="00215B7B">
                <w:rPr>
                  <w:rStyle w:val="Hyperlink"/>
                  <w:sz w:val="22"/>
                </w:rPr>
                <w:t>u</w:t>
              </w:r>
              <w:bookmarkStart w:id="61" w:name="_Hlt526946016"/>
              <w:bookmarkEnd w:id="60"/>
              <w:r w:rsidR="00E14754" w:rsidRPr="00215B7B">
                <w:rPr>
                  <w:rStyle w:val="Hyperlink"/>
                  <w:sz w:val="22"/>
                </w:rPr>
                <w:t>n</w:t>
              </w:r>
              <w:bookmarkEnd w:id="61"/>
              <w:r w:rsidR="00E14754" w:rsidRPr="00215B7B">
                <w:rPr>
                  <w:rStyle w:val="Hyperlink"/>
                  <w:sz w:val="22"/>
                </w:rPr>
                <w:t>g</w:t>
              </w:r>
            </w:hyperlink>
          </w:p>
          <w:p w14:paraId="2971A3E4" w14:textId="77777777" w:rsidR="00D809B9" w:rsidRDefault="00D809B9" w:rsidP="00E14754"/>
          <w:p w14:paraId="07A93C0C" w14:textId="77777777" w:rsidR="00E14754" w:rsidRPr="0071784C" w:rsidRDefault="00E14754" w:rsidP="00E14754">
            <w:pPr>
              <w:pStyle w:val="berschrift5"/>
            </w:pPr>
            <w:r w:rsidRPr="0071784C">
              <w:t>Kinematik</w:t>
            </w:r>
          </w:p>
          <w:p w14:paraId="02714026" w14:textId="77777777" w:rsidR="00D809B9" w:rsidRDefault="00215B7B" w:rsidP="008E00F0">
            <w:pPr>
              <w:numPr>
                <w:ilvl w:val="0"/>
                <w:numId w:val="20"/>
              </w:numPr>
              <w:spacing w:line="360" w:lineRule="auto"/>
              <w:rPr>
                <w:rStyle w:val="Hyperlink"/>
                <w:sz w:val="22"/>
              </w:rPr>
            </w:pPr>
            <w:hyperlink w:anchor="t20" w:history="1">
              <w:r w:rsidR="00E14754">
                <w:rPr>
                  <w:rStyle w:val="Hyperlink"/>
                  <w:sz w:val="22"/>
                </w:rPr>
                <w:t>gl</w:t>
              </w:r>
              <w:bookmarkStart w:id="62" w:name="_Hlt512038434"/>
              <w:r w:rsidR="00E14754">
                <w:rPr>
                  <w:rStyle w:val="Hyperlink"/>
                  <w:sz w:val="22"/>
                </w:rPr>
                <w:t>e</w:t>
              </w:r>
              <w:bookmarkStart w:id="63" w:name="_Hlt212380676"/>
              <w:bookmarkEnd w:id="62"/>
              <w:r w:rsidR="00E14754">
                <w:rPr>
                  <w:rStyle w:val="Hyperlink"/>
                  <w:sz w:val="22"/>
                </w:rPr>
                <w:t>i</w:t>
              </w:r>
              <w:bookmarkStart w:id="64" w:name="_Hlt515544417"/>
              <w:bookmarkEnd w:id="63"/>
              <w:r w:rsidR="00E14754">
                <w:rPr>
                  <w:rStyle w:val="Hyperlink"/>
                  <w:sz w:val="22"/>
                </w:rPr>
                <w:t>c</w:t>
              </w:r>
              <w:bookmarkStart w:id="65" w:name="_Hlt111515019"/>
              <w:bookmarkStart w:id="66" w:name="_Hlt495677584"/>
              <w:bookmarkEnd w:id="64"/>
              <w:bookmarkEnd w:id="65"/>
              <w:r w:rsidR="00E14754">
                <w:rPr>
                  <w:rStyle w:val="Hyperlink"/>
                  <w:sz w:val="22"/>
                </w:rPr>
                <w:t>h</w:t>
              </w:r>
              <w:bookmarkStart w:id="67" w:name="_Hlt513361707"/>
              <w:bookmarkEnd w:id="66"/>
              <w:r w:rsidR="00E14754">
                <w:rPr>
                  <w:rStyle w:val="Hyperlink"/>
                  <w:sz w:val="22"/>
                </w:rPr>
                <w:t>f</w:t>
              </w:r>
              <w:bookmarkStart w:id="68" w:name="_Hlt520884628"/>
              <w:bookmarkStart w:id="69" w:name="_Hlt496347759"/>
              <w:bookmarkEnd w:id="67"/>
              <w:bookmarkEnd w:id="68"/>
              <w:r w:rsidR="00E14754">
                <w:rPr>
                  <w:rStyle w:val="Hyperlink"/>
                  <w:sz w:val="22"/>
                </w:rPr>
                <w:t>ö</w:t>
              </w:r>
              <w:bookmarkStart w:id="70" w:name="_Hlt495554753"/>
              <w:bookmarkEnd w:id="69"/>
              <w:r w:rsidR="00E14754">
                <w:rPr>
                  <w:rStyle w:val="Hyperlink"/>
                  <w:sz w:val="22"/>
                </w:rPr>
                <w:t>r</w:t>
              </w:r>
              <w:bookmarkStart w:id="71" w:name="_Hlt495628567"/>
              <w:bookmarkEnd w:id="70"/>
              <w:r w:rsidR="00E14754">
                <w:rPr>
                  <w:rStyle w:val="Hyperlink"/>
                  <w:sz w:val="22"/>
                </w:rPr>
                <w:t>m</w:t>
              </w:r>
              <w:bookmarkStart w:id="72" w:name="_Hlt496018774"/>
              <w:bookmarkEnd w:id="71"/>
              <w:r w:rsidR="00E14754">
                <w:rPr>
                  <w:rStyle w:val="Hyperlink"/>
                  <w:sz w:val="22"/>
                </w:rPr>
                <w:t>i</w:t>
              </w:r>
              <w:bookmarkStart w:id="73" w:name="_Hlt129009437"/>
              <w:bookmarkStart w:id="74" w:name="_Hlt513361721"/>
              <w:bookmarkEnd w:id="72"/>
              <w:bookmarkEnd w:id="73"/>
              <w:r w:rsidR="00E14754">
                <w:rPr>
                  <w:rStyle w:val="Hyperlink"/>
                  <w:sz w:val="22"/>
                </w:rPr>
                <w:t>g</w:t>
              </w:r>
              <w:bookmarkStart w:id="75" w:name="_Hlt51679117"/>
              <w:bookmarkStart w:id="76" w:name="_Hlt496018600"/>
              <w:bookmarkEnd w:id="74"/>
              <w:bookmarkEnd w:id="75"/>
              <w:r w:rsidR="00E14754">
                <w:rPr>
                  <w:rStyle w:val="Hyperlink"/>
                  <w:sz w:val="22"/>
                </w:rPr>
                <w:t>e</w:t>
              </w:r>
              <w:bookmarkStart w:id="77" w:name="_Hlt51679119"/>
              <w:bookmarkStart w:id="78" w:name="_Hlt35609999"/>
              <w:bookmarkEnd w:id="76"/>
              <w:bookmarkEnd w:id="77"/>
              <w:r w:rsidR="00E14754">
                <w:rPr>
                  <w:rStyle w:val="Hyperlink"/>
                  <w:sz w:val="22"/>
                </w:rPr>
                <w:t xml:space="preserve"> </w:t>
              </w:r>
              <w:bookmarkStart w:id="79" w:name="_Hlt29467541"/>
              <w:bookmarkStart w:id="80" w:name="_Hlt125465348"/>
              <w:bookmarkEnd w:id="78"/>
              <w:bookmarkEnd w:id="79"/>
              <w:r w:rsidR="00E14754">
                <w:rPr>
                  <w:rStyle w:val="Hyperlink"/>
                  <w:sz w:val="22"/>
                </w:rPr>
                <w:t>B</w:t>
              </w:r>
              <w:bookmarkStart w:id="81" w:name="_Hlt128637778"/>
              <w:bookmarkEnd w:id="80"/>
              <w:r w:rsidR="00E14754">
                <w:rPr>
                  <w:rStyle w:val="Hyperlink"/>
                  <w:sz w:val="22"/>
                </w:rPr>
                <w:t>e</w:t>
              </w:r>
              <w:bookmarkStart w:id="82" w:name="_Hlt118465095"/>
              <w:bookmarkStart w:id="83" w:name="_Hlt52633039"/>
              <w:bookmarkEnd w:id="81"/>
              <w:bookmarkEnd w:id="82"/>
              <w:r w:rsidR="00E14754">
                <w:rPr>
                  <w:rStyle w:val="Hyperlink"/>
                  <w:sz w:val="22"/>
                </w:rPr>
                <w:t>w</w:t>
              </w:r>
              <w:bookmarkStart w:id="84" w:name="_Hlt34710805"/>
              <w:bookmarkEnd w:id="83"/>
              <w:r w:rsidR="00E14754">
                <w:rPr>
                  <w:rStyle w:val="Hyperlink"/>
                  <w:sz w:val="22"/>
                </w:rPr>
                <w:t>e</w:t>
              </w:r>
              <w:bookmarkEnd w:id="84"/>
              <w:r w:rsidR="00E14754">
                <w:rPr>
                  <w:rStyle w:val="Hyperlink"/>
                  <w:sz w:val="22"/>
                </w:rPr>
                <w:t>g</w:t>
              </w:r>
              <w:bookmarkStart w:id="85" w:name="_Hlt531356276"/>
              <w:r w:rsidR="00E14754">
                <w:rPr>
                  <w:rStyle w:val="Hyperlink"/>
                  <w:sz w:val="22"/>
                </w:rPr>
                <w:t>u</w:t>
              </w:r>
              <w:bookmarkEnd w:id="85"/>
              <w:r w:rsidR="00E14754">
                <w:rPr>
                  <w:rStyle w:val="Hyperlink"/>
                  <w:sz w:val="22"/>
                </w:rPr>
                <w:t>ngen</w:t>
              </w:r>
            </w:hyperlink>
          </w:p>
          <w:p w14:paraId="4DB6B697" w14:textId="77777777" w:rsidR="00D809B9" w:rsidRDefault="00215B7B" w:rsidP="008E00F0">
            <w:pPr>
              <w:numPr>
                <w:ilvl w:val="0"/>
                <w:numId w:val="20"/>
              </w:numPr>
              <w:spacing w:line="360" w:lineRule="auto"/>
              <w:rPr>
                <w:rStyle w:val="Hyperlink"/>
                <w:sz w:val="22"/>
              </w:rPr>
            </w:pPr>
            <w:hyperlink w:anchor="t1" w:history="1">
              <w:r w:rsidR="00E14754">
                <w:rPr>
                  <w:rStyle w:val="Hyperlink"/>
                  <w:sz w:val="22"/>
                </w:rPr>
                <w:t>be</w:t>
              </w:r>
              <w:bookmarkStart w:id="86" w:name="_Hlt216931105"/>
              <w:r w:rsidR="00E14754">
                <w:rPr>
                  <w:rStyle w:val="Hyperlink"/>
                  <w:sz w:val="22"/>
                </w:rPr>
                <w:t>s</w:t>
              </w:r>
              <w:bookmarkStart w:id="87" w:name="_Hlt111518022"/>
              <w:bookmarkEnd w:id="86"/>
              <w:r w:rsidR="00E14754">
                <w:rPr>
                  <w:rStyle w:val="Hyperlink"/>
                  <w:sz w:val="22"/>
                </w:rPr>
                <w:t>c</w:t>
              </w:r>
              <w:bookmarkStart w:id="88" w:name="_Hlt36994260"/>
              <w:bookmarkEnd w:id="87"/>
              <w:r w:rsidR="00E14754">
                <w:rPr>
                  <w:rStyle w:val="Hyperlink"/>
                  <w:sz w:val="22"/>
                </w:rPr>
                <w:t>h</w:t>
              </w:r>
              <w:bookmarkStart w:id="89" w:name="_Hlt246584867"/>
              <w:bookmarkStart w:id="90" w:name="_Hlt35068743"/>
              <w:bookmarkEnd w:id="88"/>
              <w:bookmarkEnd w:id="89"/>
              <w:r w:rsidR="00E14754">
                <w:rPr>
                  <w:rStyle w:val="Hyperlink"/>
                  <w:sz w:val="22"/>
                </w:rPr>
                <w:t>l</w:t>
              </w:r>
              <w:bookmarkStart w:id="91" w:name="_Hlt167085036"/>
              <w:bookmarkStart w:id="92" w:name="_Hlt238542087"/>
              <w:bookmarkEnd w:id="90"/>
              <w:bookmarkEnd w:id="91"/>
              <w:r w:rsidR="00E14754">
                <w:rPr>
                  <w:rStyle w:val="Hyperlink"/>
                  <w:sz w:val="22"/>
                </w:rPr>
                <w:t>e</w:t>
              </w:r>
              <w:bookmarkStart w:id="93" w:name="_Hlt74278008"/>
              <w:bookmarkStart w:id="94" w:name="_Hlt38006410"/>
              <w:bookmarkEnd w:id="92"/>
              <w:bookmarkEnd w:id="93"/>
              <w:r w:rsidR="00E14754">
                <w:rPr>
                  <w:rStyle w:val="Hyperlink"/>
                  <w:sz w:val="22"/>
                </w:rPr>
                <w:t>u</w:t>
              </w:r>
              <w:bookmarkStart w:id="95" w:name="_Hlt38027083"/>
              <w:bookmarkEnd w:id="94"/>
              <w:r w:rsidR="00E14754">
                <w:rPr>
                  <w:rStyle w:val="Hyperlink"/>
                  <w:sz w:val="22"/>
                </w:rPr>
                <w:t>n</w:t>
              </w:r>
              <w:bookmarkStart w:id="96" w:name="_Hlt115514058"/>
              <w:bookmarkEnd w:id="95"/>
              <w:r w:rsidR="00E14754">
                <w:rPr>
                  <w:rStyle w:val="Hyperlink"/>
                  <w:sz w:val="22"/>
                </w:rPr>
                <w:t>i</w:t>
              </w:r>
              <w:bookmarkStart w:id="97" w:name="_Hlt51679114"/>
              <w:bookmarkStart w:id="98" w:name="_Hlt45956058"/>
              <w:bookmarkEnd w:id="96"/>
              <w:bookmarkEnd w:id="97"/>
              <w:r w:rsidR="00E14754">
                <w:rPr>
                  <w:rStyle w:val="Hyperlink"/>
                  <w:sz w:val="22"/>
                </w:rPr>
                <w:t>g</w:t>
              </w:r>
              <w:bookmarkStart w:id="99" w:name="_Hlt150121733"/>
              <w:bookmarkEnd w:id="98"/>
              <w:r w:rsidR="00E14754">
                <w:rPr>
                  <w:rStyle w:val="Hyperlink"/>
                  <w:sz w:val="22"/>
                </w:rPr>
                <w:t>t</w:t>
              </w:r>
              <w:bookmarkStart w:id="100" w:name="_Hlt119741209"/>
              <w:bookmarkEnd w:id="99"/>
              <w:r w:rsidR="00E14754">
                <w:rPr>
                  <w:rStyle w:val="Hyperlink"/>
                  <w:sz w:val="22"/>
                </w:rPr>
                <w:t>e</w:t>
              </w:r>
              <w:bookmarkStart w:id="101" w:name="_Hlt41455187"/>
              <w:bookmarkEnd w:id="100"/>
              <w:r w:rsidR="00E14754">
                <w:rPr>
                  <w:rStyle w:val="Hyperlink"/>
                  <w:sz w:val="22"/>
                </w:rPr>
                <w:t xml:space="preserve"> </w:t>
              </w:r>
              <w:bookmarkStart w:id="102" w:name="_Hlt149436305"/>
              <w:bookmarkStart w:id="103" w:name="_Hlt101836238"/>
              <w:bookmarkEnd w:id="101"/>
              <w:bookmarkEnd w:id="102"/>
              <w:r w:rsidR="00E14754">
                <w:rPr>
                  <w:rStyle w:val="Hyperlink"/>
                  <w:sz w:val="22"/>
                </w:rPr>
                <w:t>B</w:t>
              </w:r>
              <w:bookmarkStart w:id="104" w:name="_Hlt36559793"/>
              <w:bookmarkStart w:id="105" w:name="_Hlt35068408"/>
              <w:bookmarkEnd w:id="103"/>
              <w:bookmarkEnd w:id="104"/>
              <w:r w:rsidR="00E14754">
                <w:rPr>
                  <w:rStyle w:val="Hyperlink"/>
                  <w:sz w:val="22"/>
                </w:rPr>
                <w:t>e</w:t>
              </w:r>
              <w:bookmarkStart w:id="106" w:name="_Hlt86907701"/>
              <w:bookmarkEnd w:id="105"/>
              <w:r w:rsidR="00E14754">
                <w:rPr>
                  <w:rStyle w:val="Hyperlink"/>
                  <w:sz w:val="22"/>
                </w:rPr>
                <w:t>w</w:t>
              </w:r>
              <w:bookmarkStart w:id="107" w:name="_Hlt146153464"/>
              <w:bookmarkEnd w:id="106"/>
              <w:r w:rsidR="00E14754">
                <w:rPr>
                  <w:rStyle w:val="Hyperlink"/>
                  <w:sz w:val="22"/>
                </w:rPr>
                <w:t>e</w:t>
              </w:r>
              <w:bookmarkEnd w:id="107"/>
              <w:r w:rsidR="00E14754">
                <w:rPr>
                  <w:rStyle w:val="Hyperlink"/>
                  <w:sz w:val="22"/>
                </w:rPr>
                <w:t>gung</w:t>
              </w:r>
            </w:hyperlink>
          </w:p>
          <w:p w14:paraId="75878EF4" w14:textId="77777777" w:rsidR="00E14754" w:rsidRDefault="00215B7B" w:rsidP="008E00F0">
            <w:pPr>
              <w:numPr>
                <w:ilvl w:val="0"/>
                <w:numId w:val="20"/>
              </w:numPr>
              <w:spacing w:line="360" w:lineRule="auto"/>
              <w:rPr>
                <w:rStyle w:val="Hyperlink"/>
                <w:sz w:val="22"/>
              </w:rPr>
            </w:pPr>
            <w:hyperlink w:anchor="t2" w:history="1">
              <w:r w:rsidR="00E14754">
                <w:rPr>
                  <w:rStyle w:val="Hyperlink"/>
                  <w:sz w:val="22"/>
                </w:rPr>
                <w:t>Fr</w:t>
              </w:r>
              <w:bookmarkStart w:id="108" w:name="_Hlt166650057"/>
              <w:bookmarkStart w:id="109" w:name="_Hlt495627279"/>
              <w:bookmarkEnd w:id="108"/>
              <w:r w:rsidR="00E14754">
                <w:rPr>
                  <w:rStyle w:val="Hyperlink"/>
                  <w:sz w:val="22"/>
                </w:rPr>
                <w:t>e</w:t>
              </w:r>
              <w:bookmarkStart w:id="110" w:name="_Hlt496348107"/>
              <w:bookmarkEnd w:id="109"/>
              <w:r w:rsidR="00E14754">
                <w:rPr>
                  <w:rStyle w:val="Hyperlink"/>
                  <w:sz w:val="22"/>
                </w:rPr>
                <w:t>i</w:t>
              </w:r>
              <w:bookmarkStart w:id="111" w:name="_Hlt495888684"/>
              <w:bookmarkEnd w:id="110"/>
              <w:r w:rsidR="00E14754">
                <w:rPr>
                  <w:rStyle w:val="Hyperlink"/>
                  <w:sz w:val="22"/>
                </w:rPr>
                <w:t>e</w:t>
              </w:r>
              <w:bookmarkStart w:id="112" w:name="_Hlt533215772"/>
              <w:bookmarkEnd w:id="111"/>
              <w:r w:rsidR="00E14754">
                <w:rPr>
                  <w:rStyle w:val="Hyperlink"/>
                  <w:sz w:val="22"/>
                </w:rPr>
                <w:t>r</w:t>
              </w:r>
              <w:bookmarkStart w:id="113" w:name="_Hlt40535330"/>
              <w:bookmarkStart w:id="114" w:name="_Hlt495628912"/>
              <w:bookmarkEnd w:id="112"/>
              <w:bookmarkEnd w:id="113"/>
              <w:r w:rsidR="00E14754">
                <w:rPr>
                  <w:rStyle w:val="Hyperlink"/>
                  <w:sz w:val="22"/>
                </w:rPr>
                <w:t xml:space="preserve"> </w:t>
              </w:r>
              <w:bookmarkStart w:id="115" w:name="_Hlt523640519"/>
              <w:bookmarkStart w:id="116" w:name="_Hlt495583105"/>
              <w:bookmarkEnd w:id="114"/>
              <w:bookmarkEnd w:id="115"/>
              <w:r w:rsidR="00E14754">
                <w:rPr>
                  <w:rStyle w:val="Hyperlink"/>
                  <w:sz w:val="22"/>
                </w:rPr>
                <w:t>F</w:t>
              </w:r>
              <w:bookmarkStart w:id="117" w:name="_Hlt512038676"/>
              <w:bookmarkEnd w:id="116"/>
              <w:r w:rsidR="00E14754">
                <w:rPr>
                  <w:rStyle w:val="Hyperlink"/>
                  <w:sz w:val="22"/>
                </w:rPr>
                <w:t>a</w:t>
              </w:r>
              <w:bookmarkEnd w:id="117"/>
              <w:r w:rsidR="00E14754">
                <w:rPr>
                  <w:rStyle w:val="Hyperlink"/>
                  <w:sz w:val="22"/>
                </w:rPr>
                <w:t>l</w:t>
              </w:r>
              <w:bookmarkStart w:id="118" w:name="_Hlt74461931"/>
              <w:bookmarkStart w:id="119" w:name="_Hlt495554823"/>
              <w:bookmarkEnd w:id="118"/>
              <w:r w:rsidR="00E14754">
                <w:rPr>
                  <w:rStyle w:val="Hyperlink"/>
                  <w:sz w:val="22"/>
                </w:rPr>
                <w:t>l</w:t>
              </w:r>
              <w:bookmarkStart w:id="120" w:name="_Hlt52676378"/>
              <w:bookmarkStart w:id="121" w:name="_Hlt40622542"/>
              <w:bookmarkEnd w:id="119"/>
              <w:bookmarkEnd w:id="120"/>
              <w:bookmarkEnd w:id="121"/>
            </w:hyperlink>
          </w:p>
          <w:bookmarkStart w:id="122" w:name="_Hlt134336578"/>
          <w:bookmarkStart w:id="123" w:name="_Hlt116268948"/>
          <w:bookmarkEnd w:id="122"/>
          <w:p w14:paraId="6C841E26" w14:textId="77777777" w:rsidR="00D809B9" w:rsidRDefault="00E14754" w:rsidP="008E00F0">
            <w:pPr>
              <w:numPr>
                <w:ilvl w:val="0"/>
                <w:numId w:val="20"/>
              </w:numPr>
              <w:spacing w:line="360" w:lineRule="auto"/>
              <w:rPr>
                <w:rStyle w:val="Hyperlink"/>
                <w:sz w:val="22"/>
              </w:rPr>
            </w:pPr>
            <w:r>
              <w:rPr>
                <w:rStyle w:val="Hyperlink"/>
                <w:sz w:val="22"/>
              </w:rPr>
              <w:fldChar w:fldCharType="begin"/>
            </w:r>
            <w:r>
              <w:rPr>
                <w:rStyle w:val="Hyperlink"/>
                <w:sz w:val="22"/>
              </w:rPr>
              <w:instrText xml:space="preserve"> HYPERLINK  \l "t23" </w:instrText>
            </w:r>
            <w:r>
              <w:rPr>
                <w:rStyle w:val="Hyperlink"/>
                <w:sz w:val="22"/>
              </w:rPr>
              <w:fldChar w:fldCharType="separate"/>
            </w:r>
            <w:r>
              <w:rPr>
                <w:rStyle w:val="Hyperlink"/>
                <w:sz w:val="22"/>
              </w:rPr>
              <w:t>W</w:t>
            </w:r>
            <w:bookmarkStart w:id="124" w:name="_Hlt179697057"/>
            <w:bookmarkStart w:id="125" w:name="_Hlt119741191"/>
            <w:bookmarkEnd w:id="124"/>
            <w:r>
              <w:rPr>
                <w:rStyle w:val="Hyperlink"/>
                <w:sz w:val="22"/>
              </w:rPr>
              <w:t>ü</w:t>
            </w:r>
            <w:bookmarkStart w:id="126" w:name="_Hlt165174847"/>
            <w:bookmarkStart w:id="127" w:name="_Hlt115744067"/>
            <w:bookmarkEnd w:id="125"/>
            <w:bookmarkEnd w:id="126"/>
            <w:r>
              <w:rPr>
                <w:rStyle w:val="Hyperlink"/>
                <w:sz w:val="22"/>
              </w:rPr>
              <w:t>r</w:t>
            </w:r>
            <w:bookmarkStart w:id="128" w:name="_Hlt150651168"/>
            <w:bookmarkEnd w:id="127"/>
            <w:r>
              <w:rPr>
                <w:rStyle w:val="Hyperlink"/>
                <w:sz w:val="22"/>
              </w:rPr>
              <w:t>f</w:t>
            </w:r>
            <w:bookmarkStart w:id="129" w:name="_Hlt119291145"/>
            <w:bookmarkEnd w:id="128"/>
            <w:r>
              <w:rPr>
                <w:rStyle w:val="Hyperlink"/>
                <w:sz w:val="22"/>
              </w:rPr>
              <w:t>e</w:t>
            </w:r>
            <w:bookmarkEnd w:id="129"/>
            <w:r>
              <w:rPr>
                <w:rStyle w:val="Hyperlink"/>
                <w:sz w:val="22"/>
              </w:rPr>
              <w:fldChar w:fldCharType="end"/>
            </w:r>
            <w:bookmarkStart w:id="130" w:name="_Hlt203210205"/>
            <w:bookmarkEnd w:id="123"/>
          </w:p>
          <w:p w14:paraId="23858D38" w14:textId="77777777" w:rsidR="00E14754" w:rsidRDefault="00215B7B" w:rsidP="008E00F0">
            <w:pPr>
              <w:numPr>
                <w:ilvl w:val="0"/>
                <w:numId w:val="20"/>
              </w:numPr>
              <w:spacing w:line="360" w:lineRule="auto"/>
              <w:rPr>
                <w:rStyle w:val="Hyperlink"/>
                <w:sz w:val="22"/>
              </w:rPr>
            </w:pPr>
            <w:hyperlink w:anchor="t3" w:history="1">
              <w:r w:rsidR="00E14754">
                <w:rPr>
                  <w:rStyle w:val="Hyperlink"/>
                  <w:sz w:val="22"/>
                </w:rPr>
                <w:t>D</w:t>
              </w:r>
              <w:bookmarkStart w:id="131" w:name="_Hlt117055622"/>
              <w:r w:rsidR="00E14754">
                <w:rPr>
                  <w:rStyle w:val="Hyperlink"/>
                  <w:sz w:val="22"/>
                </w:rPr>
                <w:t>r</w:t>
              </w:r>
              <w:bookmarkStart w:id="132" w:name="_Hlt73180190"/>
              <w:bookmarkStart w:id="133" w:name="_Hlt495554832"/>
              <w:bookmarkEnd w:id="131"/>
              <w:bookmarkEnd w:id="132"/>
              <w:r w:rsidR="00E14754">
                <w:rPr>
                  <w:rStyle w:val="Hyperlink"/>
                  <w:sz w:val="22"/>
                </w:rPr>
                <w:t>e</w:t>
              </w:r>
              <w:bookmarkStart w:id="134" w:name="_Hlt224556255"/>
              <w:bookmarkStart w:id="135" w:name="_Hlt523835683"/>
              <w:bookmarkEnd w:id="133"/>
              <w:bookmarkEnd w:id="134"/>
              <w:r w:rsidR="00E14754">
                <w:rPr>
                  <w:rStyle w:val="Hyperlink"/>
                  <w:sz w:val="22"/>
                </w:rPr>
                <w:t>h</w:t>
              </w:r>
              <w:bookmarkStart w:id="136" w:name="_Hlt51309656"/>
              <w:bookmarkStart w:id="137" w:name="_Hlt495843615"/>
              <w:bookmarkEnd w:id="135"/>
              <w:bookmarkEnd w:id="136"/>
              <w:r w:rsidR="00E14754">
                <w:rPr>
                  <w:rStyle w:val="Hyperlink"/>
                  <w:sz w:val="22"/>
                </w:rPr>
                <w:t>b</w:t>
              </w:r>
              <w:bookmarkStart w:id="138" w:name="_Hlt529192836"/>
              <w:bookmarkStart w:id="139" w:name="_Hlt495583457"/>
              <w:bookmarkEnd w:id="137"/>
              <w:bookmarkEnd w:id="138"/>
              <w:r w:rsidR="00E14754">
                <w:rPr>
                  <w:rStyle w:val="Hyperlink"/>
                  <w:sz w:val="22"/>
                </w:rPr>
                <w:t>e</w:t>
              </w:r>
              <w:bookmarkStart w:id="140" w:name="_Hlt40622540"/>
              <w:bookmarkStart w:id="141" w:name="_Hlt512038631"/>
              <w:bookmarkEnd w:id="139"/>
              <w:bookmarkEnd w:id="140"/>
              <w:r w:rsidR="00E14754">
                <w:rPr>
                  <w:rStyle w:val="Hyperlink"/>
                  <w:sz w:val="22"/>
                </w:rPr>
                <w:t>w</w:t>
              </w:r>
              <w:bookmarkStart w:id="142" w:name="_Hlt45287760"/>
              <w:bookmarkEnd w:id="141"/>
              <w:r w:rsidR="00E14754">
                <w:rPr>
                  <w:rStyle w:val="Hyperlink"/>
                  <w:sz w:val="22"/>
                </w:rPr>
                <w:t>e</w:t>
              </w:r>
              <w:bookmarkStart w:id="143" w:name="_Hlt496018652"/>
              <w:bookmarkEnd w:id="142"/>
              <w:r w:rsidR="00E14754">
                <w:rPr>
                  <w:rStyle w:val="Hyperlink"/>
                  <w:sz w:val="22"/>
                </w:rPr>
                <w:t>g</w:t>
              </w:r>
              <w:bookmarkStart w:id="144" w:name="_Hlt513361739"/>
              <w:bookmarkEnd w:id="143"/>
              <w:r w:rsidR="00E14754">
                <w:rPr>
                  <w:rStyle w:val="Hyperlink"/>
                  <w:sz w:val="22"/>
                </w:rPr>
                <w:t>u</w:t>
              </w:r>
              <w:bookmarkEnd w:id="144"/>
              <w:r w:rsidR="00E14754">
                <w:rPr>
                  <w:rStyle w:val="Hyperlink"/>
                  <w:sz w:val="22"/>
                </w:rPr>
                <w:t>ng</w:t>
              </w:r>
            </w:hyperlink>
            <w:bookmarkEnd w:id="130"/>
          </w:p>
          <w:p w14:paraId="55876918" w14:textId="77777777" w:rsidR="00D809B9" w:rsidRDefault="00D809B9" w:rsidP="00E14754">
            <w:pPr>
              <w:rPr>
                <w:rStyle w:val="Hyperlink"/>
                <w:color w:val="000000"/>
                <w:sz w:val="22"/>
              </w:rPr>
            </w:pPr>
          </w:p>
          <w:p w14:paraId="46D7B00F" w14:textId="77777777" w:rsidR="00E14754" w:rsidRPr="0071784C" w:rsidRDefault="00E14754" w:rsidP="00E14754">
            <w:pPr>
              <w:pStyle w:val="berschrift5"/>
            </w:pPr>
            <w:r w:rsidRPr="0071784C">
              <w:t>Dynamik</w:t>
            </w:r>
          </w:p>
          <w:bookmarkStart w:id="145" w:name="_Hlt495845235"/>
          <w:p w14:paraId="5B8A1055" w14:textId="77777777" w:rsidR="00E14754" w:rsidRDefault="00E14754" w:rsidP="008E00F0">
            <w:pPr>
              <w:numPr>
                <w:ilvl w:val="0"/>
                <w:numId w:val="21"/>
              </w:numPr>
              <w:spacing w:line="360" w:lineRule="auto"/>
              <w:rPr>
                <w:rStyle w:val="Hyperlink"/>
                <w:sz w:val="22"/>
              </w:rPr>
            </w:pPr>
            <w:r>
              <w:rPr>
                <w:rStyle w:val="Hyperlink"/>
                <w:sz w:val="22"/>
              </w:rPr>
              <w:fldChar w:fldCharType="begin"/>
            </w:r>
            <w:r>
              <w:rPr>
                <w:rStyle w:val="Hyperlink"/>
                <w:sz w:val="22"/>
              </w:rPr>
              <w:instrText xml:space="preserve"> HYPERLINK  \l "t4" </w:instrText>
            </w:r>
            <w:r>
              <w:rPr>
                <w:rStyle w:val="Hyperlink"/>
                <w:sz w:val="22"/>
              </w:rPr>
              <w:fldChar w:fldCharType="separate"/>
            </w:r>
            <w:r>
              <w:rPr>
                <w:rStyle w:val="Hyperlink"/>
                <w:sz w:val="22"/>
              </w:rPr>
              <w:t>K</w:t>
            </w:r>
            <w:bookmarkStart w:id="146" w:name="_Hlt47792620"/>
            <w:bookmarkStart w:id="147" w:name="_Hlt512038962"/>
            <w:bookmarkEnd w:id="146"/>
            <w:r>
              <w:rPr>
                <w:rStyle w:val="Hyperlink"/>
                <w:sz w:val="22"/>
              </w:rPr>
              <w:t>r</w:t>
            </w:r>
            <w:bookmarkStart w:id="148" w:name="_Hlt234408161"/>
            <w:bookmarkStart w:id="149" w:name="_Hlt495844601"/>
            <w:bookmarkEnd w:id="147"/>
            <w:bookmarkEnd w:id="148"/>
            <w:r>
              <w:rPr>
                <w:rStyle w:val="Hyperlink"/>
                <w:sz w:val="22"/>
              </w:rPr>
              <w:t>ä</w:t>
            </w:r>
            <w:bookmarkStart w:id="150" w:name="_Hlt531735556"/>
            <w:bookmarkStart w:id="151" w:name="_Hlt495583464"/>
            <w:bookmarkEnd w:id="149"/>
            <w:bookmarkEnd w:id="150"/>
            <w:r>
              <w:rPr>
                <w:rStyle w:val="Hyperlink"/>
                <w:sz w:val="22"/>
              </w:rPr>
              <w:t>f</w:t>
            </w:r>
            <w:bookmarkStart w:id="152" w:name="_Hlt513361743"/>
            <w:bookmarkEnd w:id="151"/>
            <w:r>
              <w:rPr>
                <w:rStyle w:val="Hyperlink"/>
                <w:sz w:val="22"/>
              </w:rPr>
              <w:t>t</w:t>
            </w:r>
            <w:bookmarkStart w:id="153" w:name="_Hlt495583102"/>
            <w:bookmarkEnd w:id="152"/>
            <w:r>
              <w:rPr>
                <w:rStyle w:val="Hyperlink"/>
                <w:sz w:val="22"/>
              </w:rPr>
              <w:t>e</w:t>
            </w:r>
            <w:bookmarkEnd w:id="153"/>
            <w:r>
              <w:rPr>
                <w:rStyle w:val="Hyperlink"/>
                <w:sz w:val="22"/>
              </w:rPr>
              <w:fldChar w:fldCharType="end"/>
            </w:r>
            <w:bookmarkEnd w:id="145"/>
            <w:r>
              <w:rPr>
                <w:rStyle w:val="Hyperlink"/>
                <w:sz w:val="22"/>
              </w:rPr>
              <w:t xml:space="preserve"> </w:t>
            </w:r>
            <w:bookmarkStart w:id="154" w:name="_Hlt495583471"/>
          </w:p>
          <w:p w14:paraId="5AA16166" w14:textId="77777777" w:rsidR="00D809B9" w:rsidRDefault="00215B7B" w:rsidP="008E00F0">
            <w:pPr>
              <w:numPr>
                <w:ilvl w:val="0"/>
                <w:numId w:val="21"/>
              </w:numPr>
              <w:spacing w:line="360" w:lineRule="auto"/>
              <w:rPr>
                <w:rStyle w:val="Hyperlink"/>
                <w:sz w:val="22"/>
              </w:rPr>
            </w:pPr>
            <w:hyperlink w:anchor="t24" w:history="1">
              <w:r w:rsidR="00E14754">
                <w:rPr>
                  <w:rStyle w:val="Hyperlink"/>
                  <w:sz w:val="22"/>
                </w:rPr>
                <w:t>F</w:t>
              </w:r>
              <w:bookmarkStart w:id="155" w:name="_Hlt191782032"/>
              <w:r w:rsidR="00E14754">
                <w:rPr>
                  <w:rStyle w:val="Hyperlink"/>
                  <w:sz w:val="22"/>
                </w:rPr>
                <w:t>e</w:t>
              </w:r>
              <w:bookmarkStart w:id="156" w:name="_Hlt228507267"/>
              <w:bookmarkEnd w:id="155"/>
              <w:r w:rsidR="00E14754">
                <w:rPr>
                  <w:rStyle w:val="Hyperlink"/>
                  <w:sz w:val="22"/>
                </w:rPr>
                <w:t>d</w:t>
              </w:r>
              <w:bookmarkStart w:id="157" w:name="_Hlt243800333"/>
              <w:bookmarkEnd w:id="156"/>
              <w:r w:rsidR="00E14754">
                <w:rPr>
                  <w:rStyle w:val="Hyperlink"/>
                  <w:sz w:val="22"/>
                </w:rPr>
                <w:t>e</w:t>
              </w:r>
              <w:bookmarkStart w:id="158" w:name="_Hlt212442402"/>
              <w:bookmarkEnd w:id="157"/>
              <w:r w:rsidR="00E14754">
                <w:rPr>
                  <w:rStyle w:val="Hyperlink"/>
                  <w:sz w:val="22"/>
                </w:rPr>
                <w:t>r</w:t>
              </w:r>
              <w:bookmarkEnd w:id="158"/>
              <w:r w:rsidR="00E14754">
                <w:rPr>
                  <w:rStyle w:val="Hyperlink"/>
                  <w:sz w:val="22"/>
                </w:rPr>
                <w:t>n</w:t>
              </w:r>
            </w:hyperlink>
          </w:p>
          <w:p w14:paraId="7C225BB2" w14:textId="77777777" w:rsidR="00E14754" w:rsidRDefault="00215B7B" w:rsidP="008E00F0">
            <w:pPr>
              <w:numPr>
                <w:ilvl w:val="0"/>
                <w:numId w:val="21"/>
              </w:numPr>
              <w:spacing w:line="360" w:lineRule="auto"/>
              <w:rPr>
                <w:rStyle w:val="Hyperlink"/>
                <w:sz w:val="22"/>
              </w:rPr>
            </w:pPr>
            <w:hyperlink w:anchor="t5" w:history="1">
              <w:r w:rsidR="00E14754">
                <w:rPr>
                  <w:rStyle w:val="Hyperlink"/>
                  <w:sz w:val="22"/>
                </w:rPr>
                <w:t>N</w:t>
              </w:r>
              <w:bookmarkStart w:id="159" w:name="_Hlt495583386"/>
              <w:r w:rsidR="00E14754">
                <w:rPr>
                  <w:rStyle w:val="Hyperlink"/>
                  <w:sz w:val="22"/>
                </w:rPr>
                <w:t>e</w:t>
              </w:r>
              <w:bookmarkStart w:id="160" w:name="_Hlt495583487"/>
              <w:bookmarkEnd w:id="159"/>
              <w:r w:rsidR="00E14754">
                <w:rPr>
                  <w:rStyle w:val="Hyperlink"/>
                  <w:sz w:val="22"/>
                </w:rPr>
                <w:t>w</w:t>
              </w:r>
              <w:bookmarkStart w:id="161" w:name="_Hlt497704430"/>
              <w:bookmarkStart w:id="162" w:name="_Hlt497704413"/>
              <w:bookmarkEnd w:id="160"/>
              <w:bookmarkEnd w:id="161"/>
              <w:r w:rsidR="00E14754">
                <w:rPr>
                  <w:rStyle w:val="Hyperlink"/>
                  <w:sz w:val="22"/>
                </w:rPr>
                <w:t>t</w:t>
              </w:r>
              <w:bookmarkStart w:id="163" w:name="_Hlt499978613"/>
              <w:bookmarkStart w:id="164" w:name="_Hlt495583433"/>
              <w:bookmarkEnd w:id="162"/>
              <w:bookmarkEnd w:id="163"/>
              <w:r w:rsidR="00E14754">
                <w:rPr>
                  <w:rStyle w:val="Hyperlink"/>
                  <w:sz w:val="22"/>
                </w:rPr>
                <w:t>o</w:t>
              </w:r>
              <w:bookmarkStart w:id="165" w:name="_Hlt495583478"/>
              <w:bookmarkEnd w:id="164"/>
              <w:r w:rsidR="00E14754">
                <w:rPr>
                  <w:rStyle w:val="Hyperlink"/>
                  <w:sz w:val="22"/>
                </w:rPr>
                <w:t>n</w:t>
              </w:r>
              <w:bookmarkStart w:id="166" w:name="_Hlt9919091"/>
              <w:bookmarkStart w:id="167" w:name="_Hlt499978894"/>
              <w:bookmarkEnd w:id="165"/>
              <w:bookmarkEnd w:id="166"/>
              <w:r w:rsidR="00E14754">
                <w:rPr>
                  <w:rStyle w:val="Hyperlink"/>
                  <w:sz w:val="22"/>
                </w:rPr>
                <w:t>s</w:t>
              </w:r>
              <w:bookmarkStart w:id="168" w:name="_Hlt243809126"/>
              <w:bookmarkStart w:id="169" w:name="_Hlt115492623"/>
              <w:bookmarkEnd w:id="167"/>
              <w:bookmarkEnd w:id="168"/>
              <w:r w:rsidR="00E14754">
                <w:rPr>
                  <w:rStyle w:val="Hyperlink"/>
                  <w:sz w:val="22"/>
                </w:rPr>
                <w:t>c</w:t>
              </w:r>
              <w:bookmarkStart w:id="170" w:name="_Hlt44739415"/>
              <w:bookmarkStart w:id="171" w:name="_Hlt496410145"/>
              <w:bookmarkEnd w:id="169"/>
              <w:bookmarkEnd w:id="170"/>
              <w:r w:rsidR="00E14754">
                <w:rPr>
                  <w:rStyle w:val="Hyperlink"/>
                  <w:sz w:val="22"/>
                </w:rPr>
                <w:t>h</w:t>
              </w:r>
              <w:bookmarkStart w:id="172" w:name="_Hlt119309836"/>
              <w:bookmarkEnd w:id="171"/>
              <w:r w:rsidR="00E14754">
                <w:rPr>
                  <w:rStyle w:val="Hyperlink"/>
                  <w:sz w:val="22"/>
                </w:rPr>
                <w:t>e</w:t>
              </w:r>
              <w:bookmarkEnd w:id="172"/>
              <w:r w:rsidR="00E14754">
                <w:rPr>
                  <w:rStyle w:val="Hyperlink"/>
                  <w:sz w:val="22"/>
                </w:rPr>
                <w:t xml:space="preserve"> </w:t>
              </w:r>
              <w:bookmarkStart w:id="173" w:name="_Hlt496353509"/>
              <w:r w:rsidR="00E14754">
                <w:rPr>
                  <w:rStyle w:val="Hyperlink"/>
                  <w:sz w:val="22"/>
                </w:rPr>
                <w:t>A</w:t>
              </w:r>
              <w:bookmarkStart w:id="174" w:name="_Hlt181336760"/>
              <w:bookmarkEnd w:id="173"/>
              <w:r w:rsidR="00E14754">
                <w:rPr>
                  <w:rStyle w:val="Hyperlink"/>
                  <w:sz w:val="22"/>
                </w:rPr>
                <w:t>x</w:t>
              </w:r>
              <w:bookmarkEnd w:id="174"/>
              <w:r w:rsidR="00E14754">
                <w:rPr>
                  <w:rStyle w:val="Hyperlink"/>
                  <w:sz w:val="22"/>
                </w:rPr>
                <w:t>iome</w:t>
              </w:r>
            </w:hyperlink>
            <w:bookmarkEnd w:id="154"/>
          </w:p>
          <w:p w14:paraId="4D24AD1B" w14:textId="77777777" w:rsidR="00D809B9" w:rsidRDefault="00215B7B" w:rsidP="008E00F0">
            <w:pPr>
              <w:numPr>
                <w:ilvl w:val="0"/>
                <w:numId w:val="21"/>
              </w:numPr>
              <w:spacing w:line="360" w:lineRule="auto"/>
              <w:rPr>
                <w:rStyle w:val="Hyperlink"/>
                <w:sz w:val="22"/>
              </w:rPr>
            </w:pPr>
            <w:hyperlink w:anchor="t22" w:history="1">
              <w:r w:rsidR="00E14754">
                <w:rPr>
                  <w:rStyle w:val="Hyperlink"/>
                  <w:sz w:val="22"/>
                </w:rPr>
                <w:t>Tr</w:t>
              </w:r>
              <w:bookmarkStart w:id="175" w:name="_Hlt115492782"/>
              <w:r w:rsidR="00E14754">
                <w:rPr>
                  <w:rStyle w:val="Hyperlink"/>
                  <w:sz w:val="22"/>
                </w:rPr>
                <w:t>ä</w:t>
              </w:r>
              <w:bookmarkStart w:id="176" w:name="_Hlt118120255"/>
              <w:bookmarkEnd w:id="175"/>
              <w:r w:rsidR="00E14754">
                <w:rPr>
                  <w:rStyle w:val="Hyperlink"/>
                  <w:sz w:val="22"/>
                </w:rPr>
                <w:t>g</w:t>
              </w:r>
              <w:bookmarkStart w:id="177" w:name="_Hlt115852973"/>
              <w:bookmarkEnd w:id="176"/>
              <w:r w:rsidR="00E14754">
                <w:rPr>
                  <w:rStyle w:val="Hyperlink"/>
                  <w:sz w:val="22"/>
                </w:rPr>
                <w:t>h</w:t>
              </w:r>
              <w:bookmarkStart w:id="178" w:name="_Hlt244242136"/>
              <w:bookmarkEnd w:id="177"/>
              <w:r w:rsidR="00E14754">
                <w:rPr>
                  <w:rStyle w:val="Hyperlink"/>
                  <w:sz w:val="22"/>
                </w:rPr>
                <w:t>e</w:t>
              </w:r>
              <w:bookmarkEnd w:id="178"/>
              <w:r w:rsidR="00E14754">
                <w:rPr>
                  <w:rStyle w:val="Hyperlink"/>
                  <w:sz w:val="22"/>
                </w:rPr>
                <w:t>it</w:t>
              </w:r>
            </w:hyperlink>
          </w:p>
          <w:p w14:paraId="1311BEF3" w14:textId="77777777" w:rsidR="00D809B9" w:rsidRDefault="00215B7B" w:rsidP="008E00F0">
            <w:pPr>
              <w:numPr>
                <w:ilvl w:val="0"/>
                <w:numId w:val="21"/>
              </w:numPr>
              <w:spacing w:line="360" w:lineRule="auto"/>
              <w:rPr>
                <w:rStyle w:val="Hyperlink"/>
                <w:sz w:val="22"/>
              </w:rPr>
            </w:pPr>
            <w:hyperlink w:anchor="t6" w:history="1">
              <w:r w:rsidR="00E14754">
                <w:rPr>
                  <w:rStyle w:val="Hyperlink"/>
                  <w:sz w:val="22"/>
                </w:rPr>
                <w:t>A</w:t>
              </w:r>
              <w:bookmarkStart w:id="179" w:name="_Hlt44161892"/>
              <w:bookmarkStart w:id="180" w:name="_Hlt44161478"/>
              <w:bookmarkEnd w:id="179"/>
              <w:r w:rsidR="00E14754">
                <w:rPr>
                  <w:rStyle w:val="Hyperlink"/>
                  <w:sz w:val="22"/>
                </w:rPr>
                <w:t>r</w:t>
              </w:r>
              <w:bookmarkStart w:id="181" w:name="_Hlt512039166"/>
              <w:bookmarkEnd w:id="180"/>
              <w:r w:rsidR="00E14754">
                <w:rPr>
                  <w:rStyle w:val="Hyperlink"/>
                  <w:sz w:val="22"/>
                </w:rPr>
                <w:t>b</w:t>
              </w:r>
              <w:bookmarkStart w:id="182" w:name="_Hlt495628759"/>
              <w:bookmarkEnd w:id="181"/>
              <w:r w:rsidR="00E14754">
                <w:rPr>
                  <w:rStyle w:val="Hyperlink"/>
                  <w:sz w:val="22"/>
                </w:rPr>
                <w:t>e</w:t>
              </w:r>
              <w:bookmarkStart w:id="183" w:name="_Hlt495583490"/>
              <w:bookmarkEnd w:id="182"/>
              <w:r w:rsidR="00E14754">
                <w:rPr>
                  <w:rStyle w:val="Hyperlink"/>
                  <w:sz w:val="22"/>
                </w:rPr>
                <w:t>i</w:t>
              </w:r>
              <w:bookmarkStart w:id="184" w:name="_Hlt495677778"/>
              <w:bookmarkEnd w:id="183"/>
              <w:r w:rsidR="00E14754">
                <w:rPr>
                  <w:rStyle w:val="Hyperlink"/>
                  <w:sz w:val="22"/>
                </w:rPr>
                <w:t>t</w:t>
              </w:r>
              <w:bookmarkStart w:id="185" w:name="_Hlt115492785"/>
              <w:bookmarkEnd w:id="184"/>
              <w:r w:rsidR="00E14754">
                <w:rPr>
                  <w:rStyle w:val="Hyperlink"/>
                  <w:sz w:val="22"/>
                </w:rPr>
                <w:t>,</w:t>
              </w:r>
              <w:bookmarkStart w:id="186" w:name="_Hlt495583410"/>
              <w:bookmarkEnd w:id="185"/>
              <w:r w:rsidR="00E14754">
                <w:rPr>
                  <w:rStyle w:val="Hyperlink"/>
                  <w:sz w:val="22"/>
                </w:rPr>
                <w:t xml:space="preserve"> </w:t>
              </w:r>
              <w:bookmarkStart w:id="187" w:name="_Hlt15110420"/>
              <w:bookmarkStart w:id="188" w:name="_Hlt495583436"/>
              <w:bookmarkEnd w:id="186"/>
              <w:bookmarkEnd w:id="187"/>
              <w:r w:rsidR="00E14754">
                <w:rPr>
                  <w:rStyle w:val="Hyperlink"/>
                  <w:sz w:val="22"/>
                </w:rPr>
                <w:t>E</w:t>
              </w:r>
              <w:bookmarkStart w:id="189" w:name="_Hlt54913076"/>
              <w:bookmarkStart w:id="190" w:name="_Hlt495677676"/>
              <w:bookmarkEnd w:id="188"/>
              <w:bookmarkEnd w:id="189"/>
              <w:r w:rsidR="00E14754">
                <w:rPr>
                  <w:rStyle w:val="Hyperlink"/>
                  <w:sz w:val="22"/>
                </w:rPr>
                <w:t>n</w:t>
              </w:r>
              <w:bookmarkStart w:id="191" w:name="_Hlt44396537"/>
              <w:bookmarkStart w:id="192" w:name="_Hlt495679065"/>
              <w:bookmarkEnd w:id="190"/>
              <w:bookmarkEnd w:id="191"/>
              <w:r w:rsidR="00E14754">
                <w:rPr>
                  <w:rStyle w:val="Hyperlink"/>
                  <w:sz w:val="22"/>
                </w:rPr>
                <w:t>e</w:t>
              </w:r>
              <w:bookmarkStart w:id="193" w:name="_Hlt54684863"/>
              <w:bookmarkStart w:id="194" w:name="_Hlt531329421"/>
              <w:bookmarkEnd w:id="192"/>
              <w:bookmarkEnd w:id="193"/>
              <w:r w:rsidR="00E14754">
                <w:rPr>
                  <w:rStyle w:val="Hyperlink"/>
                  <w:sz w:val="22"/>
                </w:rPr>
                <w:t>r</w:t>
              </w:r>
              <w:bookmarkStart w:id="195" w:name="_Hlt529019538"/>
              <w:bookmarkEnd w:id="194"/>
              <w:r w:rsidR="00E14754">
                <w:rPr>
                  <w:rStyle w:val="Hyperlink"/>
                  <w:sz w:val="22"/>
                </w:rPr>
                <w:t>g</w:t>
              </w:r>
              <w:bookmarkStart w:id="196" w:name="_Hlt495924483"/>
              <w:bookmarkEnd w:id="195"/>
              <w:r w:rsidR="00E14754">
                <w:rPr>
                  <w:rStyle w:val="Hyperlink"/>
                  <w:sz w:val="22"/>
                </w:rPr>
                <w:t>i</w:t>
              </w:r>
              <w:bookmarkStart w:id="197" w:name="_Hlt495583388"/>
              <w:bookmarkEnd w:id="196"/>
              <w:r w:rsidR="00E14754">
                <w:rPr>
                  <w:rStyle w:val="Hyperlink"/>
                  <w:sz w:val="22"/>
                </w:rPr>
                <w:t>e</w:t>
              </w:r>
              <w:bookmarkEnd w:id="197"/>
              <w:r w:rsidR="00E14754">
                <w:rPr>
                  <w:rStyle w:val="Hyperlink"/>
                  <w:sz w:val="22"/>
                </w:rPr>
                <w:t xml:space="preserve">, </w:t>
              </w:r>
              <w:bookmarkStart w:id="198" w:name="_Hlt64619970"/>
              <w:r w:rsidR="00E14754">
                <w:rPr>
                  <w:rStyle w:val="Hyperlink"/>
                  <w:sz w:val="22"/>
                </w:rPr>
                <w:t>L</w:t>
              </w:r>
              <w:bookmarkStart w:id="199" w:name="_Hlt95546627"/>
              <w:bookmarkEnd w:id="198"/>
              <w:r w:rsidR="00E14754">
                <w:rPr>
                  <w:rStyle w:val="Hyperlink"/>
                  <w:sz w:val="22"/>
                </w:rPr>
                <w:t>e</w:t>
              </w:r>
              <w:bookmarkEnd w:id="199"/>
              <w:r w:rsidR="00E14754">
                <w:rPr>
                  <w:rStyle w:val="Hyperlink"/>
                  <w:sz w:val="22"/>
                </w:rPr>
                <w:t>istung</w:t>
              </w:r>
            </w:hyperlink>
            <w:bookmarkStart w:id="200" w:name="_Hlt495843517"/>
          </w:p>
          <w:p w14:paraId="2AD73776" w14:textId="77777777" w:rsidR="00D809B9" w:rsidRDefault="00215B7B" w:rsidP="008E00F0">
            <w:pPr>
              <w:numPr>
                <w:ilvl w:val="0"/>
                <w:numId w:val="21"/>
              </w:numPr>
              <w:spacing w:line="360" w:lineRule="auto"/>
              <w:rPr>
                <w:rStyle w:val="Hyperlink"/>
                <w:sz w:val="22"/>
              </w:rPr>
            </w:pPr>
            <w:hyperlink w:anchor="t8" w:history="1">
              <w:r w:rsidR="00E14754">
                <w:rPr>
                  <w:rStyle w:val="Hyperlink"/>
                  <w:sz w:val="22"/>
                </w:rPr>
                <w:t>I</w:t>
              </w:r>
              <w:bookmarkStart w:id="201" w:name="_Hlt98308007"/>
              <w:bookmarkStart w:id="202" w:name="_Hlt495583412"/>
              <w:bookmarkEnd w:id="201"/>
              <w:r w:rsidR="00E14754">
                <w:rPr>
                  <w:rStyle w:val="Hyperlink"/>
                  <w:sz w:val="22"/>
                </w:rPr>
                <w:t>m</w:t>
              </w:r>
              <w:bookmarkStart w:id="203" w:name="_Hlt65140881"/>
              <w:bookmarkStart w:id="204" w:name="_Hlt495587176"/>
              <w:bookmarkEnd w:id="202"/>
              <w:bookmarkEnd w:id="203"/>
              <w:r w:rsidR="00E14754">
                <w:rPr>
                  <w:rStyle w:val="Hyperlink"/>
                  <w:sz w:val="22"/>
                </w:rPr>
                <w:t>p</w:t>
              </w:r>
              <w:bookmarkStart w:id="205" w:name="_Hlt495583392"/>
              <w:bookmarkEnd w:id="204"/>
              <w:r w:rsidR="00E14754">
                <w:rPr>
                  <w:rStyle w:val="Hyperlink"/>
                  <w:sz w:val="22"/>
                </w:rPr>
                <w:t>u</w:t>
              </w:r>
              <w:bookmarkStart w:id="206" w:name="_Hlt160500001"/>
              <w:bookmarkStart w:id="207" w:name="_Hlt54325495"/>
              <w:bookmarkEnd w:id="205"/>
              <w:bookmarkEnd w:id="206"/>
              <w:r w:rsidR="00E14754">
                <w:rPr>
                  <w:rStyle w:val="Hyperlink"/>
                  <w:sz w:val="22"/>
                </w:rPr>
                <w:t>l</w:t>
              </w:r>
              <w:bookmarkStart w:id="208" w:name="_Hlt58299358"/>
              <w:bookmarkEnd w:id="207"/>
              <w:r w:rsidR="00E14754">
                <w:rPr>
                  <w:rStyle w:val="Hyperlink"/>
                  <w:sz w:val="22"/>
                </w:rPr>
                <w:t>s</w:t>
              </w:r>
              <w:bookmarkEnd w:id="208"/>
            </w:hyperlink>
            <w:bookmarkStart w:id="209" w:name="_Hlt495587162"/>
            <w:bookmarkStart w:id="210" w:name="_Hlt44219974"/>
            <w:bookmarkEnd w:id="200"/>
          </w:p>
          <w:p w14:paraId="1D7772C6" w14:textId="77777777" w:rsidR="00D809B9" w:rsidRDefault="00215B7B" w:rsidP="008E00F0">
            <w:pPr>
              <w:numPr>
                <w:ilvl w:val="0"/>
                <w:numId w:val="21"/>
              </w:numPr>
              <w:spacing w:line="360" w:lineRule="auto"/>
              <w:rPr>
                <w:rStyle w:val="Hyperlink"/>
                <w:sz w:val="22"/>
              </w:rPr>
            </w:pPr>
            <w:hyperlink w:anchor="t9" w:history="1">
              <w:r w:rsidR="00E14754">
                <w:rPr>
                  <w:rStyle w:val="Hyperlink"/>
                  <w:sz w:val="22"/>
                </w:rPr>
                <w:t>R</w:t>
              </w:r>
              <w:bookmarkStart w:id="211" w:name="_Hlt220972355"/>
              <w:bookmarkStart w:id="212" w:name="_Hlt495587250"/>
              <w:bookmarkEnd w:id="211"/>
              <w:r w:rsidR="00E14754">
                <w:rPr>
                  <w:rStyle w:val="Hyperlink"/>
                  <w:sz w:val="22"/>
                </w:rPr>
                <w:t>o</w:t>
              </w:r>
              <w:bookmarkStart w:id="213" w:name="_Hlt157380772"/>
              <w:bookmarkStart w:id="214" w:name="_Hlt495844915"/>
              <w:bookmarkEnd w:id="212"/>
              <w:bookmarkEnd w:id="213"/>
              <w:r w:rsidR="00E14754">
                <w:rPr>
                  <w:rStyle w:val="Hyperlink"/>
                  <w:sz w:val="22"/>
                </w:rPr>
                <w:t>t</w:t>
              </w:r>
              <w:bookmarkStart w:id="215" w:name="_Hlt73508203"/>
              <w:bookmarkStart w:id="216" w:name="_Hlt495588127"/>
              <w:bookmarkEnd w:id="214"/>
              <w:bookmarkEnd w:id="215"/>
              <w:r w:rsidR="00E14754">
                <w:rPr>
                  <w:rStyle w:val="Hyperlink"/>
                  <w:sz w:val="22"/>
                </w:rPr>
                <w:t>a</w:t>
              </w:r>
              <w:bookmarkStart w:id="217" w:name="_Hlt44745464"/>
              <w:bookmarkStart w:id="218" w:name="_Hlt495588253"/>
              <w:bookmarkEnd w:id="216"/>
              <w:bookmarkEnd w:id="217"/>
              <w:r w:rsidR="00E14754">
                <w:rPr>
                  <w:rStyle w:val="Hyperlink"/>
                  <w:sz w:val="22"/>
                </w:rPr>
                <w:t>t</w:t>
              </w:r>
              <w:bookmarkStart w:id="219" w:name="_Hlt122235295"/>
              <w:bookmarkStart w:id="220" w:name="_Hlt495678833"/>
              <w:bookmarkEnd w:id="218"/>
              <w:bookmarkEnd w:id="219"/>
              <w:r w:rsidR="00E14754">
                <w:rPr>
                  <w:rStyle w:val="Hyperlink"/>
                  <w:sz w:val="22"/>
                </w:rPr>
                <w:t>i</w:t>
              </w:r>
              <w:bookmarkStart w:id="221" w:name="_Hlt529597867"/>
              <w:bookmarkStart w:id="222" w:name="_Hlt495678510"/>
              <w:bookmarkEnd w:id="220"/>
              <w:bookmarkEnd w:id="221"/>
              <w:r w:rsidR="00E14754">
                <w:rPr>
                  <w:rStyle w:val="Hyperlink"/>
                  <w:sz w:val="22"/>
                </w:rPr>
                <w:t>o</w:t>
              </w:r>
              <w:bookmarkStart w:id="223" w:name="_Hlt9047945"/>
              <w:bookmarkEnd w:id="222"/>
              <w:r w:rsidR="00E14754">
                <w:rPr>
                  <w:rStyle w:val="Hyperlink"/>
                  <w:sz w:val="22"/>
                </w:rPr>
                <w:t>n</w:t>
              </w:r>
              <w:bookmarkEnd w:id="223"/>
            </w:hyperlink>
            <w:bookmarkEnd w:id="209"/>
            <w:bookmarkEnd w:id="210"/>
            <w:r w:rsidR="00E14754">
              <w:rPr>
                <w:rStyle w:val="Hyperlink"/>
                <w:sz w:val="22"/>
              </w:rPr>
              <w:t xml:space="preserve"> </w:t>
            </w:r>
          </w:p>
          <w:p w14:paraId="0A7AE5A8" w14:textId="77777777" w:rsidR="00D809B9" w:rsidRDefault="00215B7B" w:rsidP="008E00F0">
            <w:pPr>
              <w:numPr>
                <w:ilvl w:val="0"/>
                <w:numId w:val="21"/>
              </w:numPr>
              <w:spacing w:line="360" w:lineRule="auto"/>
              <w:rPr>
                <w:rStyle w:val="Hyperlink"/>
                <w:sz w:val="22"/>
              </w:rPr>
            </w:pPr>
            <w:hyperlink w:anchor="t14" w:history="1">
              <w:r w:rsidR="00E14754">
                <w:rPr>
                  <w:rStyle w:val="Hyperlink"/>
                  <w:sz w:val="22"/>
                </w:rPr>
                <w:t>Tr</w:t>
              </w:r>
              <w:bookmarkStart w:id="224" w:name="_Hlt128093056"/>
              <w:r w:rsidR="00E14754">
                <w:rPr>
                  <w:rStyle w:val="Hyperlink"/>
                  <w:sz w:val="22"/>
                </w:rPr>
                <w:t>ä</w:t>
              </w:r>
              <w:bookmarkStart w:id="225" w:name="_Hlt230313802"/>
              <w:bookmarkStart w:id="226" w:name="_Hlt496414033"/>
              <w:bookmarkEnd w:id="224"/>
              <w:bookmarkEnd w:id="225"/>
              <w:r w:rsidR="00E14754">
                <w:rPr>
                  <w:rStyle w:val="Hyperlink"/>
                  <w:sz w:val="22"/>
                </w:rPr>
                <w:t>g</w:t>
              </w:r>
              <w:bookmarkStart w:id="227" w:name="_Hlt94333373"/>
              <w:bookmarkEnd w:id="226"/>
              <w:bookmarkEnd w:id="227"/>
              <w:r w:rsidR="00E14754">
                <w:rPr>
                  <w:rStyle w:val="Hyperlink"/>
                  <w:sz w:val="22"/>
                </w:rPr>
                <w:t>h</w:t>
              </w:r>
              <w:bookmarkStart w:id="228" w:name="_Hlt496018515"/>
              <w:r w:rsidR="00E14754">
                <w:rPr>
                  <w:rStyle w:val="Hyperlink"/>
                  <w:sz w:val="22"/>
                </w:rPr>
                <w:t>e</w:t>
              </w:r>
              <w:bookmarkStart w:id="229" w:name="_Hlt61704215"/>
              <w:bookmarkEnd w:id="228"/>
              <w:r w:rsidR="00E14754">
                <w:rPr>
                  <w:rStyle w:val="Hyperlink"/>
                  <w:sz w:val="22"/>
                </w:rPr>
                <w:t>i</w:t>
              </w:r>
              <w:bookmarkEnd w:id="229"/>
              <w:r w:rsidR="00E14754">
                <w:rPr>
                  <w:rStyle w:val="Hyperlink"/>
                  <w:sz w:val="22"/>
                </w:rPr>
                <w:t>t</w:t>
              </w:r>
              <w:bookmarkStart w:id="230" w:name="_Hlt532646195"/>
              <w:bookmarkStart w:id="231" w:name="_Hlt496414055"/>
              <w:bookmarkEnd w:id="230"/>
              <w:r w:rsidR="00E14754">
                <w:rPr>
                  <w:rStyle w:val="Hyperlink"/>
                  <w:sz w:val="22"/>
                </w:rPr>
                <w:t>s</w:t>
              </w:r>
              <w:bookmarkStart w:id="232" w:name="_Hlt5802830"/>
              <w:bookmarkStart w:id="233" w:name="_Hlt248217070"/>
              <w:bookmarkEnd w:id="231"/>
              <w:bookmarkEnd w:id="232"/>
              <w:r w:rsidR="00E14754">
                <w:rPr>
                  <w:rStyle w:val="Hyperlink"/>
                  <w:sz w:val="22"/>
                </w:rPr>
                <w:t>m</w:t>
              </w:r>
              <w:bookmarkStart w:id="234" w:name="_Hlt495678616"/>
              <w:bookmarkEnd w:id="233"/>
              <w:r w:rsidR="00E14754">
                <w:rPr>
                  <w:rStyle w:val="Hyperlink"/>
                  <w:sz w:val="22"/>
                </w:rPr>
                <w:t>o</w:t>
              </w:r>
              <w:bookmarkStart w:id="235" w:name="_Hlt512039487"/>
              <w:bookmarkEnd w:id="234"/>
              <w:r w:rsidR="00E14754">
                <w:rPr>
                  <w:rStyle w:val="Hyperlink"/>
                  <w:sz w:val="22"/>
                </w:rPr>
                <w:t>m</w:t>
              </w:r>
              <w:bookmarkStart w:id="236" w:name="_Hlt187745965"/>
              <w:bookmarkStart w:id="237" w:name="_Hlt513361804"/>
              <w:bookmarkEnd w:id="235"/>
              <w:bookmarkEnd w:id="236"/>
              <w:r w:rsidR="00E14754">
                <w:rPr>
                  <w:rStyle w:val="Hyperlink"/>
                  <w:sz w:val="22"/>
                </w:rPr>
                <w:t>e</w:t>
              </w:r>
              <w:bookmarkStart w:id="238" w:name="_Hlt5802860"/>
              <w:bookmarkStart w:id="239" w:name="_Hlt5802835"/>
              <w:bookmarkEnd w:id="237"/>
              <w:bookmarkEnd w:id="238"/>
              <w:r w:rsidR="00E14754">
                <w:rPr>
                  <w:rStyle w:val="Hyperlink"/>
                  <w:sz w:val="22"/>
                </w:rPr>
                <w:t>n</w:t>
              </w:r>
              <w:bookmarkStart w:id="240" w:name="_Hlt124072024"/>
              <w:bookmarkEnd w:id="239"/>
              <w:r w:rsidR="00E14754">
                <w:rPr>
                  <w:rStyle w:val="Hyperlink"/>
                  <w:sz w:val="22"/>
                </w:rPr>
                <w:t>t</w:t>
              </w:r>
              <w:bookmarkEnd w:id="240"/>
              <w:r w:rsidR="00E14754">
                <w:rPr>
                  <w:rStyle w:val="Hyperlink"/>
                  <w:sz w:val="22"/>
                </w:rPr>
                <w:t>,</w:t>
              </w:r>
              <w:bookmarkStart w:id="241" w:name="_Hlt129601526"/>
              <w:r w:rsidR="00E14754">
                <w:rPr>
                  <w:rStyle w:val="Hyperlink"/>
                  <w:sz w:val="22"/>
                </w:rPr>
                <w:t xml:space="preserve"> </w:t>
              </w:r>
              <w:bookmarkStart w:id="242" w:name="_Hlt61700479"/>
              <w:bookmarkEnd w:id="241"/>
              <w:r w:rsidR="00E14754">
                <w:rPr>
                  <w:rStyle w:val="Hyperlink"/>
                  <w:sz w:val="22"/>
                </w:rPr>
                <w:t>R</w:t>
              </w:r>
              <w:bookmarkEnd w:id="242"/>
              <w:r w:rsidR="00E14754">
                <w:rPr>
                  <w:rStyle w:val="Hyperlink"/>
                  <w:sz w:val="22"/>
                </w:rPr>
                <w:t>o</w:t>
              </w:r>
              <w:bookmarkStart w:id="243" w:name="_Hlt96350368"/>
              <w:r w:rsidR="00E14754">
                <w:rPr>
                  <w:rStyle w:val="Hyperlink"/>
                  <w:sz w:val="22"/>
                </w:rPr>
                <w:t>t</w:t>
              </w:r>
              <w:bookmarkStart w:id="244" w:name="_Hlt513361819"/>
              <w:bookmarkEnd w:id="243"/>
              <w:r w:rsidR="00E14754">
                <w:rPr>
                  <w:rStyle w:val="Hyperlink"/>
                  <w:sz w:val="22"/>
                </w:rPr>
                <w:t>a</w:t>
              </w:r>
              <w:bookmarkEnd w:id="244"/>
              <w:r w:rsidR="00E14754">
                <w:rPr>
                  <w:rStyle w:val="Hyperlink"/>
                  <w:sz w:val="22"/>
                </w:rPr>
                <w:t>tio</w:t>
              </w:r>
              <w:bookmarkStart w:id="245" w:name="_Hlt5802896"/>
              <w:r w:rsidR="00E14754">
                <w:rPr>
                  <w:rStyle w:val="Hyperlink"/>
                  <w:sz w:val="22"/>
                </w:rPr>
                <w:t>n</w:t>
              </w:r>
              <w:bookmarkEnd w:id="245"/>
              <w:r w:rsidR="00E14754">
                <w:rPr>
                  <w:rStyle w:val="Hyperlink"/>
                  <w:sz w:val="22"/>
                </w:rPr>
                <w:t>senergie</w:t>
              </w:r>
            </w:hyperlink>
          </w:p>
          <w:p w14:paraId="27C91BB3" w14:textId="77777777" w:rsidR="00E14754" w:rsidRDefault="00215B7B" w:rsidP="008E00F0">
            <w:pPr>
              <w:numPr>
                <w:ilvl w:val="0"/>
                <w:numId w:val="21"/>
              </w:numPr>
              <w:spacing w:line="360" w:lineRule="auto"/>
              <w:rPr>
                <w:rStyle w:val="Hyperlink"/>
                <w:sz w:val="22"/>
              </w:rPr>
            </w:pPr>
            <w:hyperlink w:anchor="t10" w:history="1">
              <w:r w:rsidR="00E14754">
                <w:rPr>
                  <w:rStyle w:val="Hyperlink"/>
                  <w:sz w:val="22"/>
                </w:rPr>
                <w:t>Gra</w:t>
              </w:r>
              <w:bookmarkStart w:id="246" w:name="_Hlt495678764"/>
              <w:r w:rsidR="00E14754">
                <w:rPr>
                  <w:rStyle w:val="Hyperlink"/>
                  <w:sz w:val="22"/>
                </w:rPr>
                <w:t>v</w:t>
              </w:r>
              <w:bookmarkStart w:id="247" w:name="_Hlt496018520"/>
              <w:bookmarkEnd w:id="246"/>
              <w:r w:rsidR="00E14754">
                <w:rPr>
                  <w:rStyle w:val="Hyperlink"/>
                  <w:sz w:val="22"/>
                </w:rPr>
                <w:t>i</w:t>
              </w:r>
              <w:bookmarkStart w:id="248" w:name="_Hlt495888843"/>
              <w:bookmarkEnd w:id="247"/>
              <w:r w:rsidR="00E14754">
                <w:rPr>
                  <w:rStyle w:val="Hyperlink"/>
                  <w:sz w:val="22"/>
                </w:rPr>
                <w:t>t</w:t>
              </w:r>
              <w:bookmarkEnd w:id="248"/>
              <w:r w:rsidR="00E14754">
                <w:rPr>
                  <w:rStyle w:val="Hyperlink"/>
                  <w:sz w:val="22"/>
                </w:rPr>
                <w:t>a</w:t>
              </w:r>
              <w:bookmarkStart w:id="249" w:name="_Hlt496414059"/>
              <w:r w:rsidR="00E14754">
                <w:rPr>
                  <w:rStyle w:val="Hyperlink"/>
                  <w:sz w:val="22"/>
                </w:rPr>
                <w:t>t</w:t>
              </w:r>
              <w:bookmarkStart w:id="250" w:name="_Hlt187719234"/>
              <w:bookmarkEnd w:id="249"/>
              <w:r w:rsidR="00E14754">
                <w:rPr>
                  <w:rStyle w:val="Hyperlink"/>
                  <w:sz w:val="22"/>
                </w:rPr>
                <w:t>i</w:t>
              </w:r>
              <w:bookmarkEnd w:id="250"/>
              <w:r w:rsidR="00E14754">
                <w:rPr>
                  <w:rStyle w:val="Hyperlink"/>
                  <w:sz w:val="22"/>
                </w:rPr>
                <w:t>o</w:t>
              </w:r>
              <w:bookmarkStart w:id="251" w:name="_Hlt16913198"/>
              <w:r w:rsidR="00E14754">
                <w:rPr>
                  <w:rStyle w:val="Hyperlink"/>
                  <w:sz w:val="22"/>
                </w:rPr>
                <w:t>n</w:t>
              </w:r>
              <w:bookmarkStart w:id="252" w:name="_Hlt34114362"/>
              <w:bookmarkEnd w:id="251"/>
              <w:bookmarkEnd w:id="252"/>
              <w:r w:rsidR="00E14754">
                <w:rPr>
                  <w:rStyle w:val="Hyperlink"/>
                  <w:sz w:val="22"/>
                </w:rPr>
                <w:t xml:space="preserve">, </w:t>
              </w:r>
              <w:bookmarkStart w:id="253" w:name="_Hlt15392776"/>
              <w:r w:rsidR="00E14754">
                <w:rPr>
                  <w:rStyle w:val="Hyperlink"/>
                  <w:sz w:val="22"/>
                </w:rPr>
                <w:t>K</w:t>
              </w:r>
              <w:bookmarkStart w:id="254" w:name="_Hlt1650770"/>
              <w:bookmarkStart w:id="255" w:name="_Hlt38200850"/>
              <w:bookmarkEnd w:id="253"/>
              <w:bookmarkEnd w:id="254"/>
              <w:r w:rsidR="00E14754">
                <w:rPr>
                  <w:rStyle w:val="Hyperlink"/>
                  <w:sz w:val="22"/>
                </w:rPr>
                <w:t>e</w:t>
              </w:r>
              <w:bookmarkStart w:id="256" w:name="_Hlt150209656"/>
              <w:bookmarkStart w:id="257" w:name="_Hlt61704181"/>
              <w:bookmarkEnd w:id="255"/>
              <w:bookmarkEnd w:id="256"/>
              <w:r w:rsidR="00E14754">
                <w:rPr>
                  <w:rStyle w:val="Hyperlink"/>
                  <w:sz w:val="22"/>
                </w:rPr>
                <w:t>p</w:t>
              </w:r>
              <w:bookmarkEnd w:id="257"/>
              <w:r w:rsidR="00E14754">
                <w:rPr>
                  <w:rStyle w:val="Hyperlink"/>
                  <w:sz w:val="22"/>
                </w:rPr>
                <w:t>l</w:t>
              </w:r>
              <w:bookmarkStart w:id="258" w:name="_Hlt31842925"/>
              <w:r w:rsidR="00E14754">
                <w:rPr>
                  <w:rStyle w:val="Hyperlink"/>
                  <w:sz w:val="22"/>
                </w:rPr>
                <w:t>e</w:t>
              </w:r>
              <w:bookmarkStart w:id="259" w:name="_Hlt144258109"/>
              <w:bookmarkStart w:id="260" w:name="_Hlt513361825"/>
              <w:bookmarkEnd w:id="258"/>
              <w:bookmarkEnd w:id="259"/>
              <w:r w:rsidR="00E14754">
                <w:rPr>
                  <w:rStyle w:val="Hyperlink"/>
                  <w:sz w:val="22"/>
                </w:rPr>
                <w:t>r</w:t>
              </w:r>
              <w:bookmarkEnd w:id="260"/>
              <w:r w:rsidR="00E14754">
                <w:rPr>
                  <w:rStyle w:val="Hyperlink"/>
                  <w:sz w:val="22"/>
                </w:rPr>
                <w:t>s</w:t>
              </w:r>
              <w:bookmarkStart w:id="261" w:name="_Hlt512039632"/>
              <w:r w:rsidR="00E14754">
                <w:rPr>
                  <w:rStyle w:val="Hyperlink"/>
                  <w:sz w:val="22"/>
                </w:rPr>
                <w:t>c</w:t>
              </w:r>
              <w:bookmarkStart w:id="262" w:name="_Hlt513361844"/>
              <w:bookmarkEnd w:id="261"/>
              <w:r w:rsidR="00E14754">
                <w:rPr>
                  <w:rStyle w:val="Hyperlink"/>
                  <w:sz w:val="22"/>
                </w:rPr>
                <w:t>h</w:t>
              </w:r>
              <w:bookmarkEnd w:id="262"/>
              <w:r w:rsidR="00E14754">
                <w:rPr>
                  <w:rStyle w:val="Hyperlink"/>
                  <w:sz w:val="22"/>
                </w:rPr>
                <w:t>e</w:t>
              </w:r>
              <w:bookmarkStart w:id="263" w:name="_Hlt521888196"/>
              <w:r w:rsidR="00E14754">
                <w:rPr>
                  <w:rStyle w:val="Hyperlink"/>
                  <w:sz w:val="22"/>
                </w:rPr>
                <w:t xml:space="preserve"> </w:t>
              </w:r>
              <w:bookmarkEnd w:id="263"/>
              <w:r w:rsidR="00E14754">
                <w:rPr>
                  <w:rStyle w:val="Hyperlink"/>
                  <w:sz w:val="22"/>
                </w:rPr>
                <w:t>Gesetze</w:t>
              </w:r>
            </w:hyperlink>
          </w:p>
          <w:p w14:paraId="6938684F" w14:textId="77777777" w:rsidR="00D809B9" w:rsidRDefault="00D809B9" w:rsidP="00E14754">
            <w:pPr>
              <w:rPr>
                <w:i/>
                <w:color w:val="800000"/>
                <w:u w:val="single"/>
              </w:rPr>
            </w:pPr>
          </w:p>
        </w:tc>
        <w:tc>
          <w:tcPr>
            <w:tcW w:w="4569" w:type="dxa"/>
          </w:tcPr>
          <w:p w14:paraId="34068713" w14:textId="77777777" w:rsidR="00E14754" w:rsidRPr="0071784C" w:rsidRDefault="00E14754" w:rsidP="00E14754">
            <w:pPr>
              <w:pStyle w:val="berschrift5"/>
            </w:pPr>
            <w:r w:rsidRPr="0071784C">
              <w:t>Schwingungen</w:t>
            </w:r>
          </w:p>
          <w:p w14:paraId="7978BEB6" w14:textId="77777777" w:rsidR="00E14754" w:rsidRDefault="00215B7B" w:rsidP="00D809B9">
            <w:pPr>
              <w:numPr>
                <w:ilvl w:val="0"/>
                <w:numId w:val="22"/>
              </w:numPr>
              <w:rPr>
                <w:rStyle w:val="Hyperlink"/>
                <w:sz w:val="22"/>
              </w:rPr>
            </w:pPr>
            <w:hyperlink w:anchor="t7" w:history="1">
              <w:r w:rsidR="00E14754">
                <w:rPr>
                  <w:rStyle w:val="Hyperlink"/>
                  <w:sz w:val="22"/>
                </w:rPr>
                <w:t>S</w:t>
              </w:r>
              <w:bookmarkStart w:id="264" w:name="_Hlt536166401"/>
              <w:bookmarkStart w:id="265" w:name="_Hlt496414087"/>
              <w:bookmarkEnd w:id="264"/>
              <w:r w:rsidR="00E14754">
                <w:rPr>
                  <w:rStyle w:val="Hyperlink"/>
                  <w:sz w:val="22"/>
                </w:rPr>
                <w:t>c</w:t>
              </w:r>
              <w:bookmarkStart w:id="266" w:name="_Hlt495630189"/>
              <w:bookmarkEnd w:id="265"/>
              <w:r w:rsidR="00E14754">
                <w:rPr>
                  <w:rStyle w:val="Hyperlink"/>
                  <w:sz w:val="22"/>
                </w:rPr>
                <w:t>h</w:t>
              </w:r>
              <w:bookmarkStart w:id="267" w:name="_Hlt31842894"/>
              <w:bookmarkStart w:id="268" w:name="_Hlt495583227"/>
              <w:bookmarkEnd w:id="266"/>
              <w:bookmarkEnd w:id="267"/>
              <w:r w:rsidR="00E14754">
                <w:rPr>
                  <w:rStyle w:val="Hyperlink"/>
                  <w:sz w:val="22"/>
                </w:rPr>
                <w:t>w</w:t>
              </w:r>
              <w:bookmarkStart w:id="269" w:name="_Hlt495583098"/>
              <w:bookmarkEnd w:id="268"/>
              <w:r w:rsidR="00E14754">
                <w:rPr>
                  <w:rStyle w:val="Hyperlink"/>
                  <w:sz w:val="22"/>
                </w:rPr>
                <w:t>i</w:t>
              </w:r>
              <w:bookmarkStart w:id="270" w:name="_Hlt496359381"/>
              <w:bookmarkEnd w:id="269"/>
              <w:r w:rsidR="00E14754">
                <w:rPr>
                  <w:rStyle w:val="Hyperlink"/>
                  <w:sz w:val="22"/>
                </w:rPr>
                <w:t>n</w:t>
              </w:r>
              <w:bookmarkStart w:id="271" w:name="_Hlt19687873"/>
              <w:bookmarkEnd w:id="270"/>
              <w:r w:rsidR="00E14754">
                <w:rPr>
                  <w:rStyle w:val="Hyperlink"/>
                  <w:sz w:val="22"/>
                </w:rPr>
                <w:t>g</w:t>
              </w:r>
              <w:bookmarkEnd w:id="271"/>
              <w:r w:rsidR="00E14754">
                <w:rPr>
                  <w:rStyle w:val="Hyperlink"/>
                  <w:sz w:val="22"/>
                </w:rPr>
                <w:t>u</w:t>
              </w:r>
              <w:bookmarkStart w:id="272" w:name="_Hlt62129643"/>
              <w:bookmarkStart w:id="273" w:name="_Hlt62129446"/>
              <w:bookmarkEnd w:id="272"/>
              <w:r w:rsidR="00E14754">
                <w:rPr>
                  <w:rStyle w:val="Hyperlink"/>
                  <w:sz w:val="22"/>
                </w:rPr>
                <w:t>n</w:t>
              </w:r>
              <w:bookmarkEnd w:id="273"/>
              <w:r w:rsidR="00E14754">
                <w:rPr>
                  <w:rStyle w:val="Hyperlink"/>
                  <w:sz w:val="22"/>
                </w:rPr>
                <w:t>gen</w:t>
              </w:r>
            </w:hyperlink>
          </w:p>
          <w:p w14:paraId="28395204" w14:textId="77777777" w:rsidR="00D809B9" w:rsidRDefault="00D809B9" w:rsidP="00E14754"/>
          <w:p w14:paraId="3A0C2DB5" w14:textId="77777777" w:rsidR="00E14754" w:rsidRPr="0071784C" w:rsidRDefault="00E14754" w:rsidP="00E14754">
            <w:pPr>
              <w:pStyle w:val="berschrift5"/>
            </w:pPr>
            <w:r w:rsidRPr="0071784C">
              <w:t>Wellen</w:t>
            </w:r>
          </w:p>
          <w:bookmarkStart w:id="274" w:name="_Hlt184627187"/>
          <w:bookmarkStart w:id="275" w:name="_Hlt495626177"/>
          <w:bookmarkEnd w:id="274"/>
          <w:p w14:paraId="004252D2" w14:textId="77777777" w:rsidR="00E14754" w:rsidRDefault="00E14754" w:rsidP="00D809B9">
            <w:pPr>
              <w:numPr>
                <w:ilvl w:val="0"/>
                <w:numId w:val="22"/>
              </w:numPr>
              <w:rPr>
                <w:rStyle w:val="Hyperlink"/>
                <w:sz w:val="22"/>
              </w:rPr>
            </w:pPr>
            <w:r>
              <w:rPr>
                <w:rStyle w:val="Hyperlink"/>
                <w:sz w:val="22"/>
              </w:rPr>
              <w:fldChar w:fldCharType="begin"/>
            </w:r>
            <w:r>
              <w:rPr>
                <w:rStyle w:val="Hyperlink"/>
                <w:sz w:val="22"/>
              </w:rPr>
              <w:instrText xml:space="preserve"> HYPERLINK  \l "t11" </w:instrText>
            </w:r>
            <w:r>
              <w:rPr>
                <w:rStyle w:val="Hyperlink"/>
                <w:sz w:val="22"/>
              </w:rPr>
              <w:fldChar w:fldCharType="separate"/>
            </w:r>
            <w:r>
              <w:rPr>
                <w:rStyle w:val="Hyperlink"/>
                <w:sz w:val="22"/>
              </w:rPr>
              <w:t>W</w:t>
            </w:r>
            <w:bookmarkStart w:id="276" w:name="_Hlt22006533"/>
            <w:bookmarkStart w:id="277" w:name="_Hlt495628337"/>
            <w:bookmarkEnd w:id="276"/>
            <w:r>
              <w:rPr>
                <w:rStyle w:val="Hyperlink"/>
                <w:sz w:val="22"/>
              </w:rPr>
              <w:t>e</w:t>
            </w:r>
            <w:bookmarkStart w:id="278" w:name="_Hlt37226863"/>
            <w:bookmarkStart w:id="279" w:name="_Hlt496413953"/>
            <w:bookmarkEnd w:id="277"/>
            <w:bookmarkEnd w:id="278"/>
            <w:r>
              <w:rPr>
                <w:rStyle w:val="Hyperlink"/>
                <w:sz w:val="22"/>
              </w:rPr>
              <w:t>l</w:t>
            </w:r>
            <w:bookmarkStart w:id="280" w:name="_Hlt512040033"/>
            <w:bookmarkEnd w:id="279"/>
            <w:r>
              <w:rPr>
                <w:rStyle w:val="Hyperlink"/>
                <w:sz w:val="22"/>
              </w:rPr>
              <w:t>l</w:t>
            </w:r>
            <w:bookmarkStart w:id="281" w:name="_Hlt194641870"/>
            <w:bookmarkStart w:id="282" w:name="_Hlt496018559"/>
            <w:bookmarkEnd w:id="280"/>
            <w:bookmarkEnd w:id="281"/>
            <w:r>
              <w:rPr>
                <w:rStyle w:val="Hyperlink"/>
                <w:sz w:val="22"/>
              </w:rPr>
              <w:t>e</w:t>
            </w:r>
            <w:bookmarkEnd w:id="282"/>
            <w:r>
              <w:rPr>
                <w:rStyle w:val="Hyperlink"/>
                <w:sz w:val="22"/>
              </w:rPr>
              <w:t>n</w:t>
            </w:r>
            <w:r>
              <w:rPr>
                <w:rStyle w:val="Hyperlink"/>
                <w:sz w:val="22"/>
              </w:rPr>
              <w:fldChar w:fldCharType="end"/>
            </w:r>
            <w:bookmarkEnd w:id="275"/>
          </w:p>
          <w:p w14:paraId="0B700282" w14:textId="77777777" w:rsidR="000932B2" w:rsidRDefault="00215B7B" w:rsidP="00D809B9">
            <w:pPr>
              <w:numPr>
                <w:ilvl w:val="0"/>
                <w:numId w:val="22"/>
              </w:numPr>
              <w:rPr>
                <w:rStyle w:val="Hyperlink"/>
                <w:sz w:val="22"/>
              </w:rPr>
            </w:pPr>
            <w:hyperlink w:anchor="t27" w:history="1">
              <w:r w:rsidR="000932B2" w:rsidRPr="000932B2">
                <w:rPr>
                  <w:rStyle w:val="Hyperlink"/>
                  <w:sz w:val="22"/>
                </w:rPr>
                <w:t>Akustik</w:t>
              </w:r>
            </w:hyperlink>
          </w:p>
          <w:p w14:paraId="631CDBE4" w14:textId="77777777" w:rsidR="00D809B9" w:rsidRDefault="00D809B9" w:rsidP="00E14754"/>
          <w:p w14:paraId="652C978D" w14:textId="77777777" w:rsidR="00E14754" w:rsidRPr="0071784C" w:rsidRDefault="00E14754" w:rsidP="00E14754">
            <w:pPr>
              <w:pStyle w:val="berschrift5"/>
            </w:pPr>
            <w:r w:rsidRPr="0071784C">
              <w:t>Mechanik der Flüssigkeiten und Gase</w:t>
            </w:r>
          </w:p>
          <w:bookmarkStart w:id="283" w:name="_Hlt496017737"/>
          <w:p w14:paraId="7ABEF60E" w14:textId="77777777" w:rsidR="00E14754" w:rsidRDefault="00E14754" w:rsidP="008E00F0">
            <w:pPr>
              <w:numPr>
                <w:ilvl w:val="0"/>
                <w:numId w:val="22"/>
              </w:numPr>
              <w:spacing w:line="360" w:lineRule="auto"/>
              <w:rPr>
                <w:rStyle w:val="Hyperlink"/>
                <w:sz w:val="22"/>
              </w:rPr>
            </w:pPr>
            <w:r>
              <w:rPr>
                <w:rStyle w:val="Hyperlink"/>
                <w:sz w:val="22"/>
              </w:rPr>
              <w:fldChar w:fldCharType="begin"/>
            </w:r>
            <w:r>
              <w:rPr>
                <w:rStyle w:val="Hyperlink"/>
                <w:sz w:val="22"/>
              </w:rPr>
              <w:instrText xml:space="preserve"> HYPERLINK  \l "t17" </w:instrText>
            </w:r>
            <w:r>
              <w:rPr>
                <w:rStyle w:val="Hyperlink"/>
                <w:sz w:val="22"/>
              </w:rPr>
              <w:fldChar w:fldCharType="separate"/>
            </w:r>
            <w:r>
              <w:rPr>
                <w:rStyle w:val="Hyperlink"/>
                <w:sz w:val="22"/>
              </w:rPr>
              <w:t>D</w:t>
            </w:r>
            <w:bookmarkStart w:id="284" w:name="_Hlt501287458"/>
            <w:r>
              <w:rPr>
                <w:rStyle w:val="Hyperlink"/>
                <w:sz w:val="22"/>
              </w:rPr>
              <w:t>r</w:t>
            </w:r>
            <w:bookmarkStart w:id="285" w:name="_Hlt24256536"/>
            <w:bookmarkStart w:id="286" w:name="_Hlt495962191"/>
            <w:bookmarkEnd w:id="284"/>
            <w:bookmarkEnd w:id="285"/>
            <w:r>
              <w:rPr>
                <w:rStyle w:val="Hyperlink"/>
                <w:sz w:val="22"/>
              </w:rPr>
              <w:t>u</w:t>
            </w:r>
            <w:bookmarkStart w:id="287" w:name="_Hlt71024033"/>
            <w:bookmarkStart w:id="288" w:name="_Hlt496414082"/>
            <w:bookmarkEnd w:id="286"/>
            <w:bookmarkEnd w:id="287"/>
            <w:r>
              <w:rPr>
                <w:rStyle w:val="Hyperlink"/>
                <w:sz w:val="22"/>
              </w:rPr>
              <w:t>c</w:t>
            </w:r>
            <w:bookmarkStart w:id="289" w:name="_Hlt87607971"/>
            <w:bookmarkEnd w:id="288"/>
            <w:r>
              <w:rPr>
                <w:rStyle w:val="Hyperlink"/>
                <w:sz w:val="22"/>
              </w:rPr>
              <w:t>k</w:t>
            </w:r>
            <w:bookmarkEnd w:id="289"/>
            <w:r>
              <w:rPr>
                <w:rStyle w:val="Hyperlink"/>
                <w:sz w:val="22"/>
              </w:rPr>
              <w:fldChar w:fldCharType="end"/>
            </w:r>
            <w:bookmarkStart w:id="290" w:name="_Hlt496414079"/>
            <w:bookmarkEnd w:id="283"/>
          </w:p>
          <w:p w14:paraId="0AF25E44" w14:textId="77777777" w:rsidR="00D809B9" w:rsidRDefault="00215B7B" w:rsidP="008E00F0">
            <w:pPr>
              <w:numPr>
                <w:ilvl w:val="0"/>
                <w:numId w:val="22"/>
              </w:numPr>
              <w:spacing w:line="360" w:lineRule="auto"/>
              <w:rPr>
                <w:rStyle w:val="Hyperlink"/>
                <w:sz w:val="22"/>
              </w:rPr>
            </w:pPr>
            <w:hyperlink w:anchor="t25" w:history="1">
              <w:r w:rsidR="00E14754">
                <w:rPr>
                  <w:rStyle w:val="Hyperlink"/>
                  <w:sz w:val="22"/>
                </w:rPr>
                <w:t>Schw</w:t>
              </w:r>
              <w:bookmarkStart w:id="291" w:name="_Hlt216927685"/>
              <w:r w:rsidR="00E14754">
                <w:rPr>
                  <w:rStyle w:val="Hyperlink"/>
                  <w:sz w:val="22"/>
                </w:rPr>
                <w:t>e</w:t>
              </w:r>
              <w:bookmarkEnd w:id="291"/>
              <w:r w:rsidR="00E14754">
                <w:rPr>
                  <w:rStyle w:val="Hyperlink"/>
                  <w:sz w:val="22"/>
                </w:rPr>
                <w:t>redruck</w:t>
              </w:r>
            </w:hyperlink>
          </w:p>
          <w:p w14:paraId="0F170ED4" w14:textId="77777777" w:rsidR="00D809B9" w:rsidRDefault="00215B7B" w:rsidP="008E00F0">
            <w:pPr>
              <w:numPr>
                <w:ilvl w:val="0"/>
                <w:numId w:val="22"/>
              </w:numPr>
              <w:spacing w:line="360" w:lineRule="auto"/>
              <w:rPr>
                <w:rStyle w:val="Hyperlink"/>
                <w:sz w:val="22"/>
              </w:rPr>
            </w:pPr>
            <w:hyperlink w:anchor="t18" w:history="1">
              <w:r w:rsidR="00E14754">
                <w:rPr>
                  <w:rStyle w:val="Hyperlink"/>
                  <w:sz w:val="22"/>
                </w:rPr>
                <w:t>A</w:t>
              </w:r>
              <w:bookmarkStart w:id="292" w:name="_Hlt513361897"/>
              <w:r w:rsidR="00E14754">
                <w:rPr>
                  <w:rStyle w:val="Hyperlink"/>
                  <w:sz w:val="22"/>
                </w:rPr>
                <w:t>u</w:t>
              </w:r>
              <w:bookmarkStart w:id="293" w:name="_Hlt86280107"/>
              <w:bookmarkStart w:id="294" w:name="_Hlt85586214"/>
              <w:bookmarkEnd w:id="292"/>
              <w:bookmarkEnd w:id="293"/>
              <w:r w:rsidR="00E14754">
                <w:rPr>
                  <w:rStyle w:val="Hyperlink"/>
                  <w:sz w:val="22"/>
                </w:rPr>
                <w:t>f</w:t>
              </w:r>
              <w:bookmarkStart w:id="295" w:name="_Hlt90785157"/>
              <w:bookmarkStart w:id="296" w:name="_Hlt496017821"/>
              <w:bookmarkEnd w:id="294"/>
              <w:bookmarkEnd w:id="295"/>
              <w:r w:rsidR="00E14754">
                <w:rPr>
                  <w:rStyle w:val="Hyperlink"/>
                  <w:sz w:val="22"/>
                </w:rPr>
                <w:t>t</w:t>
              </w:r>
              <w:bookmarkStart w:id="297" w:name="_Hlt226097024"/>
              <w:bookmarkStart w:id="298" w:name="_Hlt85948231"/>
              <w:bookmarkEnd w:id="296"/>
              <w:bookmarkEnd w:id="297"/>
              <w:r w:rsidR="00E14754">
                <w:rPr>
                  <w:rStyle w:val="Hyperlink"/>
                  <w:sz w:val="22"/>
                </w:rPr>
                <w:t>r</w:t>
              </w:r>
              <w:bookmarkStart w:id="299" w:name="_Hlt27192133"/>
              <w:bookmarkStart w:id="300" w:name="_Hlt496360690"/>
              <w:bookmarkEnd w:id="298"/>
              <w:bookmarkEnd w:id="299"/>
              <w:r w:rsidR="00E14754">
                <w:rPr>
                  <w:rStyle w:val="Hyperlink"/>
                  <w:sz w:val="22"/>
                </w:rPr>
                <w:t>i</w:t>
              </w:r>
              <w:bookmarkStart w:id="301" w:name="_Hlt3266482"/>
              <w:bookmarkEnd w:id="300"/>
              <w:r w:rsidR="00E14754">
                <w:rPr>
                  <w:rStyle w:val="Hyperlink"/>
                  <w:sz w:val="22"/>
                </w:rPr>
                <w:t>e</w:t>
              </w:r>
              <w:bookmarkEnd w:id="301"/>
              <w:r w:rsidR="00E14754">
                <w:rPr>
                  <w:rStyle w:val="Hyperlink"/>
                  <w:sz w:val="22"/>
                </w:rPr>
                <w:t>b</w:t>
              </w:r>
            </w:hyperlink>
            <w:bookmarkEnd w:id="290"/>
          </w:p>
          <w:p w14:paraId="02A0905E" w14:textId="77777777" w:rsidR="00E14754" w:rsidRDefault="00215B7B" w:rsidP="008E00F0">
            <w:pPr>
              <w:numPr>
                <w:ilvl w:val="0"/>
                <w:numId w:val="22"/>
              </w:numPr>
              <w:spacing w:line="360" w:lineRule="auto"/>
              <w:rPr>
                <w:rStyle w:val="Hyperlink"/>
                <w:sz w:val="22"/>
              </w:rPr>
            </w:pPr>
            <w:hyperlink w:anchor="t19" w:history="1">
              <w:r w:rsidR="00E14754">
                <w:rPr>
                  <w:rStyle w:val="Hyperlink"/>
                  <w:sz w:val="22"/>
                </w:rPr>
                <w:t>St</w:t>
              </w:r>
              <w:bookmarkStart w:id="302" w:name="_Hlt129836325"/>
              <w:r w:rsidR="00E14754">
                <w:rPr>
                  <w:rStyle w:val="Hyperlink"/>
                  <w:sz w:val="22"/>
                </w:rPr>
                <w:t>r</w:t>
              </w:r>
              <w:bookmarkStart w:id="303" w:name="_Hlt220987412"/>
              <w:bookmarkStart w:id="304" w:name="_Hlt3266484"/>
              <w:bookmarkEnd w:id="302"/>
              <w:bookmarkEnd w:id="303"/>
              <w:r w:rsidR="00E14754">
                <w:rPr>
                  <w:rStyle w:val="Hyperlink"/>
                  <w:sz w:val="22"/>
                </w:rPr>
                <w:t>ö</w:t>
              </w:r>
              <w:bookmarkStart w:id="305" w:name="_Hlt216931393"/>
              <w:bookmarkStart w:id="306" w:name="_Hlt85948206"/>
              <w:bookmarkEnd w:id="304"/>
              <w:bookmarkEnd w:id="305"/>
              <w:r w:rsidR="00E14754">
                <w:rPr>
                  <w:rStyle w:val="Hyperlink"/>
                  <w:sz w:val="22"/>
                </w:rPr>
                <w:t>m</w:t>
              </w:r>
              <w:bookmarkStart w:id="307" w:name="_Hlt85948235"/>
              <w:bookmarkEnd w:id="306"/>
              <w:r w:rsidR="00E14754">
                <w:rPr>
                  <w:rStyle w:val="Hyperlink"/>
                  <w:sz w:val="22"/>
                </w:rPr>
                <w:t>u</w:t>
              </w:r>
              <w:bookmarkStart w:id="308" w:name="_Hlt9911964"/>
              <w:bookmarkEnd w:id="307"/>
              <w:bookmarkEnd w:id="308"/>
              <w:r w:rsidR="00E14754">
                <w:rPr>
                  <w:rStyle w:val="Hyperlink"/>
                  <w:sz w:val="22"/>
                </w:rPr>
                <w:t>ngen</w:t>
              </w:r>
            </w:hyperlink>
          </w:p>
          <w:p w14:paraId="64CF2636" w14:textId="77777777" w:rsidR="00D809B9" w:rsidRDefault="00D809B9" w:rsidP="00E14754"/>
          <w:p w14:paraId="79F9CB12" w14:textId="77777777" w:rsidR="00E14754" w:rsidRPr="0071784C" w:rsidRDefault="00E14754" w:rsidP="00E14754">
            <w:pPr>
              <w:pStyle w:val="berschrift5"/>
            </w:pPr>
            <w:r w:rsidRPr="0071784C">
              <w:t>Weiteres</w:t>
            </w:r>
          </w:p>
          <w:p w14:paraId="7EF06021" w14:textId="77777777" w:rsidR="00E14754" w:rsidRDefault="00E14754" w:rsidP="008E00F0">
            <w:pPr>
              <w:numPr>
                <w:ilvl w:val="0"/>
                <w:numId w:val="23"/>
              </w:numPr>
              <w:spacing w:line="360" w:lineRule="auto"/>
              <w:rPr>
                <w:rStyle w:val="Hyperlink"/>
                <w:sz w:val="22"/>
              </w:rPr>
            </w:pPr>
            <w:r>
              <w:rPr>
                <w:rStyle w:val="Hyperlink"/>
                <w:sz w:val="22"/>
              </w:rPr>
              <w:fldChar w:fldCharType="begin"/>
            </w:r>
            <w:r>
              <w:rPr>
                <w:rStyle w:val="Hyperlink"/>
                <w:sz w:val="22"/>
              </w:rPr>
              <w:instrText xml:space="preserve"> HYPERLINK  \l "t21" </w:instrText>
            </w:r>
            <w:r>
              <w:rPr>
                <w:rStyle w:val="Hyperlink"/>
                <w:sz w:val="22"/>
              </w:rPr>
              <w:fldChar w:fldCharType="separate"/>
            </w:r>
            <w:r>
              <w:rPr>
                <w:rStyle w:val="Hyperlink"/>
                <w:sz w:val="22"/>
              </w:rPr>
              <w:t>R</w:t>
            </w:r>
            <w:bookmarkStart w:id="309" w:name="_Hlt101668326"/>
            <w:bookmarkStart w:id="310" w:name="_Hlt101667883"/>
            <w:bookmarkEnd w:id="309"/>
            <w:r>
              <w:rPr>
                <w:rStyle w:val="Hyperlink"/>
                <w:sz w:val="22"/>
              </w:rPr>
              <w:t>e</w:t>
            </w:r>
            <w:bookmarkEnd w:id="310"/>
            <w:r>
              <w:rPr>
                <w:rStyle w:val="Hyperlink"/>
                <w:sz w:val="22"/>
              </w:rPr>
              <w:t>l</w:t>
            </w:r>
            <w:bookmarkStart w:id="311" w:name="_Hlt71961012"/>
            <w:r>
              <w:rPr>
                <w:rStyle w:val="Hyperlink"/>
                <w:sz w:val="22"/>
              </w:rPr>
              <w:t>a</w:t>
            </w:r>
            <w:bookmarkEnd w:id="311"/>
            <w:r>
              <w:rPr>
                <w:rStyle w:val="Hyperlink"/>
                <w:sz w:val="22"/>
              </w:rPr>
              <w:t>t</w:t>
            </w:r>
            <w:bookmarkStart w:id="312" w:name="_Hlt129838503"/>
            <w:r>
              <w:rPr>
                <w:rStyle w:val="Hyperlink"/>
                <w:sz w:val="22"/>
              </w:rPr>
              <w:t>i</w:t>
            </w:r>
            <w:bookmarkEnd w:id="312"/>
            <w:r>
              <w:rPr>
                <w:rStyle w:val="Hyperlink"/>
                <w:sz w:val="22"/>
              </w:rPr>
              <w:t>vit</w:t>
            </w:r>
            <w:bookmarkStart w:id="313" w:name="_Hlt123711550"/>
            <w:bookmarkStart w:id="314" w:name="_Hlt122665407"/>
            <w:bookmarkEnd w:id="313"/>
            <w:r>
              <w:rPr>
                <w:rStyle w:val="Hyperlink"/>
                <w:sz w:val="22"/>
              </w:rPr>
              <w:t>ä</w:t>
            </w:r>
            <w:bookmarkStart w:id="315" w:name="_Hlt122665418"/>
            <w:bookmarkEnd w:id="314"/>
            <w:r>
              <w:rPr>
                <w:rStyle w:val="Hyperlink"/>
                <w:sz w:val="22"/>
              </w:rPr>
              <w:t>t</w:t>
            </w:r>
            <w:bookmarkStart w:id="316" w:name="_Hlt41286683"/>
            <w:bookmarkEnd w:id="315"/>
            <w:r>
              <w:rPr>
                <w:rStyle w:val="Hyperlink"/>
                <w:sz w:val="22"/>
              </w:rPr>
              <w:t>s</w:t>
            </w:r>
            <w:bookmarkStart w:id="317" w:name="_Hlt41286818"/>
            <w:bookmarkEnd w:id="316"/>
            <w:r>
              <w:rPr>
                <w:rStyle w:val="Hyperlink"/>
                <w:sz w:val="22"/>
              </w:rPr>
              <w:t>t</w:t>
            </w:r>
            <w:bookmarkEnd w:id="317"/>
            <w:r>
              <w:rPr>
                <w:rStyle w:val="Hyperlink"/>
                <w:sz w:val="22"/>
              </w:rPr>
              <w:t>heorie</w:t>
            </w:r>
          </w:p>
          <w:p w14:paraId="66A4D616" w14:textId="77777777" w:rsidR="00E14754" w:rsidRDefault="00E14754" w:rsidP="008E00F0">
            <w:pPr>
              <w:numPr>
                <w:ilvl w:val="0"/>
                <w:numId w:val="23"/>
              </w:numPr>
              <w:spacing w:line="360" w:lineRule="auto"/>
              <w:rPr>
                <w:rStyle w:val="Hyperlink"/>
                <w:sz w:val="22"/>
              </w:rPr>
            </w:pPr>
            <w:r>
              <w:rPr>
                <w:rStyle w:val="Hyperlink"/>
                <w:sz w:val="22"/>
              </w:rPr>
              <w:fldChar w:fldCharType="end"/>
            </w:r>
            <w:r w:rsidR="00215B7B">
              <w:rPr>
                <w:rStyle w:val="Hyperlink"/>
                <w:sz w:val="22"/>
              </w:rPr>
              <w:fldChar w:fldCharType="begin"/>
            </w:r>
            <w:r w:rsidR="00215B7B">
              <w:rPr>
                <w:rStyle w:val="Hyperlink"/>
                <w:sz w:val="22"/>
              </w:rPr>
              <w:instrText xml:space="preserve"> HYPERLINK \l "t15" </w:instrText>
            </w:r>
            <w:r w:rsidR="00215B7B">
              <w:rPr>
                <w:rStyle w:val="Hyperlink"/>
                <w:sz w:val="22"/>
              </w:rPr>
              <w:fldChar w:fldCharType="separate"/>
            </w:r>
            <w:r>
              <w:rPr>
                <w:rStyle w:val="Hyperlink"/>
                <w:sz w:val="22"/>
              </w:rPr>
              <w:t>K</w:t>
            </w:r>
            <w:bookmarkStart w:id="318" w:name="_Hlt61182482"/>
            <w:bookmarkStart w:id="319" w:name="_Hlt496357617"/>
            <w:bookmarkEnd w:id="318"/>
            <w:r>
              <w:rPr>
                <w:rStyle w:val="Hyperlink"/>
                <w:sz w:val="22"/>
              </w:rPr>
              <w:t>o</w:t>
            </w:r>
            <w:bookmarkStart w:id="320" w:name="_Hlt61165401"/>
            <w:bookmarkStart w:id="321" w:name="_Hlt38006713"/>
            <w:bookmarkEnd w:id="319"/>
            <w:bookmarkEnd w:id="320"/>
            <w:r>
              <w:rPr>
                <w:rStyle w:val="Hyperlink"/>
                <w:sz w:val="22"/>
              </w:rPr>
              <w:t>m</w:t>
            </w:r>
            <w:bookmarkStart w:id="322" w:name="_Hlt520901733"/>
            <w:bookmarkStart w:id="323" w:name="_Hlt514543392"/>
            <w:bookmarkEnd w:id="321"/>
            <w:bookmarkEnd w:id="322"/>
            <w:r>
              <w:rPr>
                <w:rStyle w:val="Hyperlink"/>
                <w:sz w:val="22"/>
              </w:rPr>
              <w:t>p</w:t>
            </w:r>
            <w:bookmarkStart w:id="324" w:name="_Hlt24614588"/>
            <w:bookmarkStart w:id="325" w:name="_Hlt101667018"/>
            <w:bookmarkEnd w:id="323"/>
            <w:bookmarkEnd w:id="324"/>
            <w:r>
              <w:rPr>
                <w:rStyle w:val="Hyperlink"/>
                <w:sz w:val="22"/>
              </w:rPr>
              <w:t>l</w:t>
            </w:r>
            <w:bookmarkStart w:id="326" w:name="_Hlt528986296"/>
            <w:bookmarkStart w:id="327" w:name="_Hlt528985902"/>
            <w:bookmarkEnd w:id="325"/>
            <w:bookmarkEnd w:id="326"/>
            <w:r>
              <w:rPr>
                <w:rStyle w:val="Hyperlink"/>
                <w:sz w:val="22"/>
              </w:rPr>
              <w:t>e</w:t>
            </w:r>
            <w:bookmarkStart w:id="328" w:name="_Hlt451414"/>
            <w:bookmarkStart w:id="329" w:name="_Hlt520894416"/>
            <w:bookmarkEnd w:id="327"/>
            <w:bookmarkEnd w:id="328"/>
            <w:r>
              <w:rPr>
                <w:rStyle w:val="Hyperlink"/>
                <w:sz w:val="22"/>
              </w:rPr>
              <w:t>x</w:t>
            </w:r>
            <w:bookmarkStart w:id="330" w:name="_Hlt100038160"/>
            <w:bookmarkStart w:id="331" w:name="_Hlt496414075"/>
            <w:bookmarkEnd w:id="329"/>
            <w:bookmarkEnd w:id="330"/>
            <w:r>
              <w:rPr>
                <w:rStyle w:val="Hyperlink"/>
                <w:sz w:val="22"/>
              </w:rPr>
              <w:t>e</w:t>
            </w:r>
            <w:bookmarkStart w:id="332" w:name="_Hlt158418254"/>
            <w:bookmarkStart w:id="333" w:name="_Hlt495844107"/>
            <w:bookmarkEnd w:id="331"/>
            <w:bookmarkEnd w:id="332"/>
            <w:r>
              <w:rPr>
                <w:rStyle w:val="Hyperlink"/>
                <w:sz w:val="22"/>
              </w:rPr>
              <w:t xml:space="preserve"> </w:t>
            </w:r>
            <w:bookmarkStart w:id="334" w:name="_Hlt513361914"/>
            <w:bookmarkEnd w:id="333"/>
            <w:r>
              <w:rPr>
                <w:rStyle w:val="Hyperlink"/>
                <w:sz w:val="22"/>
              </w:rPr>
              <w:t>A</w:t>
            </w:r>
            <w:bookmarkStart w:id="335" w:name="_Hlt96150144"/>
            <w:bookmarkEnd w:id="334"/>
            <w:r>
              <w:rPr>
                <w:rStyle w:val="Hyperlink"/>
                <w:sz w:val="22"/>
              </w:rPr>
              <w:t>u</w:t>
            </w:r>
            <w:bookmarkEnd w:id="335"/>
            <w:r>
              <w:rPr>
                <w:rStyle w:val="Hyperlink"/>
                <w:sz w:val="22"/>
              </w:rPr>
              <w:t>f</w:t>
            </w:r>
            <w:bookmarkStart w:id="336" w:name="_Hlt85948221"/>
            <w:r>
              <w:rPr>
                <w:rStyle w:val="Hyperlink"/>
                <w:sz w:val="22"/>
              </w:rPr>
              <w:t>g</w:t>
            </w:r>
            <w:bookmarkEnd w:id="336"/>
            <w:r>
              <w:rPr>
                <w:rStyle w:val="Hyperlink"/>
                <w:sz w:val="22"/>
              </w:rPr>
              <w:t>aben</w:t>
            </w:r>
            <w:r w:rsidR="00215B7B">
              <w:rPr>
                <w:rStyle w:val="Hyperlink"/>
                <w:sz w:val="22"/>
              </w:rPr>
              <w:fldChar w:fldCharType="end"/>
            </w:r>
          </w:p>
          <w:p w14:paraId="5CB5ECD2" w14:textId="77777777" w:rsidR="00D809B9" w:rsidRDefault="00D809B9" w:rsidP="00E14754">
            <w:pPr>
              <w:rPr>
                <w:i/>
                <w:color w:val="800000"/>
                <w:u w:val="single"/>
              </w:rPr>
            </w:pPr>
          </w:p>
        </w:tc>
      </w:tr>
    </w:tbl>
    <w:p w14:paraId="3FC552FE" w14:textId="77777777" w:rsidR="00E14754" w:rsidRDefault="00E14754" w:rsidP="00E14754"/>
    <w:p w14:paraId="100DAF18" w14:textId="0173156A" w:rsidR="003469BD" w:rsidRDefault="00E14754" w:rsidP="00807AB5">
      <w:pPr>
        <w:outlineLvl w:val="0"/>
      </w:pPr>
      <w:r>
        <w:t xml:space="preserve">Nummer der letzten Aufgabe: </w:t>
      </w:r>
      <w:bookmarkStart w:id="337" w:name="_Hlt7583166"/>
      <w:bookmarkEnd w:id="337"/>
      <w:r w:rsidR="008F0141">
        <w:t>1</w:t>
      </w:r>
      <w:r w:rsidR="009D3DA2">
        <w:t>1</w:t>
      </w:r>
      <w:r w:rsidR="00EE617F">
        <w:t>1</w:t>
      </w:r>
      <w:r w:rsidR="002E1324">
        <w:t>9</w:t>
      </w:r>
    </w:p>
    <w:p w14:paraId="7802F6DE" w14:textId="77777777" w:rsidR="00E14754" w:rsidRDefault="00E14754" w:rsidP="00807AB5">
      <w:pPr>
        <w:outlineLvl w:val="0"/>
      </w:pPr>
      <w:r>
        <w:br w:type="page"/>
      </w:r>
      <w:r>
        <w:lastRenderedPageBreak/>
        <w:t>Statik</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D096764" w14:textId="77777777" w:rsidTr="00E14754">
        <w:trPr>
          <w:trHeight w:val="397"/>
        </w:trPr>
        <w:tc>
          <w:tcPr>
            <w:tcW w:w="5030" w:type="dxa"/>
            <w:vAlign w:val="center"/>
          </w:tcPr>
          <w:p w14:paraId="24C5A9F9" w14:textId="77777777" w:rsidR="00E14754" w:rsidRPr="0071784C" w:rsidRDefault="00E14754" w:rsidP="00AD5758">
            <w:pPr>
              <w:pStyle w:val="berschrift4"/>
            </w:pPr>
            <w:bookmarkStart w:id="338" w:name="t12"/>
            <w:bookmarkEnd w:id="338"/>
            <w:r w:rsidRPr="0071784C">
              <w:t>Volumen, Dichte, Aufbau der Stoffe</w:t>
            </w:r>
          </w:p>
        </w:tc>
        <w:tc>
          <w:tcPr>
            <w:tcW w:w="5030" w:type="dxa"/>
            <w:vAlign w:val="center"/>
          </w:tcPr>
          <w:p w14:paraId="4E166ABB" w14:textId="77777777" w:rsidR="00E14754" w:rsidRDefault="00215B7B" w:rsidP="00E14754">
            <w:pPr>
              <w:jc w:val="center"/>
              <w:rPr>
                <w:rStyle w:val="Hyperlink"/>
                <w:sz w:val="22"/>
              </w:rPr>
            </w:pPr>
            <w:hyperlink w:anchor="t0" w:history="1">
              <w:r w:rsidR="00E14754">
                <w:rPr>
                  <w:rStyle w:val="Hyperlink"/>
                  <w:sz w:val="22"/>
                </w:rPr>
                <w:t>(</w:t>
              </w:r>
              <w:bookmarkStart w:id="339" w:name="_Hlt496413975"/>
              <w:r w:rsidR="00E14754">
                <w:rPr>
                  <w:rStyle w:val="Hyperlink"/>
                  <w:sz w:val="22"/>
                </w:rPr>
                <w:t>z</w:t>
              </w:r>
              <w:bookmarkEnd w:id="339"/>
              <w:r w:rsidR="00E14754">
                <w:rPr>
                  <w:rStyle w:val="Hyperlink"/>
                  <w:sz w:val="22"/>
                </w:rPr>
                <w:t>u</w:t>
              </w:r>
              <w:bookmarkStart w:id="340" w:name="_Hlt513362750"/>
              <w:bookmarkStart w:id="341" w:name="_Hlt513361659"/>
              <w:bookmarkEnd w:id="340"/>
              <w:r w:rsidR="00E14754">
                <w:rPr>
                  <w:rStyle w:val="Hyperlink"/>
                  <w:sz w:val="22"/>
                </w:rPr>
                <w:t>m</w:t>
              </w:r>
              <w:bookmarkStart w:id="342" w:name="_Hlt512038276"/>
              <w:bookmarkEnd w:id="341"/>
              <w:r w:rsidR="00E14754">
                <w:rPr>
                  <w:rStyle w:val="Hyperlink"/>
                  <w:sz w:val="22"/>
                </w:rPr>
                <w:t xml:space="preserve"> </w:t>
              </w:r>
              <w:bookmarkEnd w:id="342"/>
              <w:r w:rsidR="00E14754">
                <w:rPr>
                  <w:rStyle w:val="Hyperlink"/>
                  <w:sz w:val="22"/>
                </w:rPr>
                <w:t>I</w:t>
              </w:r>
              <w:bookmarkStart w:id="343" w:name="_Hlt512039979"/>
              <w:r w:rsidR="00E14754">
                <w:rPr>
                  <w:rStyle w:val="Hyperlink"/>
                  <w:sz w:val="22"/>
                </w:rPr>
                <w:t>n</w:t>
              </w:r>
              <w:bookmarkStart w:id="344" w:name="_Hlt515544393"/>
              <w:bookmarkEnd w:id="343"/>
              <w:r w:rsidR="00E14754">
                <w:rPr>
                  <w:rStyle w:val="Hyperlink"/>
                  <w:sz w:val="22"/>
                </w:rPr>
                <w:t>h</w:t>
              </w:r>
              <w:bookmarkStart w:id="345" w:name="_Hlt495629371"/>
              <w:bookmarkEnd w:id="344"/>
              <w:r w:rsidR="00E14754">
                <w:rPr>
                  <w:rStyle w:val="Hyperlink"/>
                  <w:sz w:val="22"/>
                </w:rPr>
                <w:t>a</w:t>
              </w:r>
              <w:bookmarkEnd w:id="345"/>
              <w:r w:rsidR="00E14754">
                <w:rPr>
                  <w:rStyle w:val="Hyperlink"/>
                  <w:sz w:val="22"/>
                </w:rPr>
                <w:t>l</w:t>
              </w:r>
              <w:bookmarkStart w:id="346" w:name="_Hlt512037726"/>
              <w:r w:rsidR="00E14754">
                <w:rPr>
                  <w:rStyle w:val="Hyperlink"/>
                  <w:sz w:val="22"/>
                </w:rPr>
                <w:t>t</w:t>
              </w:r>
              <w:bookmarkStart w:id="347" w:name="_Hlt163014770"/>
              <w:bookmarkEnd w:id="346"/>
              <w:r w:rsidR="00E14754">
                <w:rPr>
                  <w:rStyle w:val="Hyperlink"/>
                  <w:sz w:val="22"/>
                </w:rPr>
                <w:t>s</w:t>
              </w:r>
              <w:bookmarkEnd w:id="347"/>
              <w:r w:rsidR="00E14754">
                <w:rPr>
                  <w:rStyle w:val="Hyperlink"/>
                  <w:sz w:val="22"/>
                </w:rPr>
                <w:t>ve</w:t>
              </w:r>
              <w:bookmarkStart w:id="348" w:name="_Hlt159544963"/>
              <w:r w:rsidR="00E14754">
                <w:rPr>
                  <w:rStyle w:val="Hyperlink"/>
                  <w:sz w:val="22"/>
                </w:rPr>
                <w:t>r</w:t>
              </w:r>
              <w:bookmarkStart w:id="349" w:name="_Hlt513361587"/>
              <w:bookmarkEnd w:id="348"/>
              <w:r w:rsidR="00E14754">
                <w:rPr>
                  <w:rStyle w:val="Hyperlink"/>
                  <w:sz w:val="22"/>
                </w:rPr>
                <w:t>z</w:t>
              </w:r>
              <w:bookmarkEnd w:id="349"/>
              <w:r w:rsidR="00E14754">
                <w:rPr>
                  <w:rStyle w:val="Hyperlink"/>
                  <w:sz w:val="22"/>
                </w:rPr>
                <w:t>eichnis )</w:t>
              </w:r>
            </w:hyperlink>
          </w:p>
        </w:tc>
      </w:tr>
      <w:tr w:rsidR="00E14754" w:rsidRPr="0071784C" w14:paraId="5EBC8522" w14:textId="77777777" w:rsidTr="00E14754">
        <w:trPr>
          <w:trHeight w:val="397"/>
        </w:trPr>
        <w:tc>
          <w:tcPr>
            <w:tcW w:w="10060" w:type="dxa"/>
            <w:gridSpan w:val="2"/>
            <w:vAlign w:val="center"/>
          </w:tcPr>
          <w:p w14:paraId="7CD050E6" w14:textId="7368F407" w:rsidR="00E14754" w:rsidRDefault="00215B7B" w:rsidP="00E14754">
            <w:pPr>
              <w:jc w:val="center"/>
              <w:rPr>
                <w:rStyle w:val="Hyperlink"/>
                <w:sz w:val="22"/>
              </w:rPr>
            </w:pPr>
            <w:hyperlink r:id="rId7" w:anchor="volumen" w:history="1">
              <w:r w:rsidR="00E14754" w:rsidRPr="006D165C">
                <w:rPr>
                  <w:rStyle w:val="Hyperlink"/>
                  <w:sz w:val="22"/>
                </w:rPr>
                <w:t>Formeln zum Thema</w:t>
              </w:r>
            </w:hyperlink>
          </w:p>
        </w:tc>
      </w:tr>
    </w:tbl>
    <w:p w14:paraId="014C53AE" w14:textId="1C66B458" w:rsidR="00E14754" w:rsidRDefault="00E14754" w:rsidP="00E14754">
      <w:pPr>
        <w:widowControl w:val="0"/>
      </w:pPr>
      <w:bookmarkStart w:id="350" w:name="_Hlt513362297"/>
      <w:r>
        <w:rPr>
          <w:color w:val="FF0000"/>
        </w:rPr>
        <w:sym w:font="Symbol" w:char="F02A"/>
      </w:r>
      <w:hyperlink r:id="rId8" w:anchor="m184" w:history="1">
        <w:r>
          <w:rPr>
            <w:rStyle w:val="Hyperlink"/>
            <w:sz w:val="22"/>
          </w:rPr>
          <w:t>1</w:t>
        </w:r>
        <w:bookmarkStart w:id="351" w:name="_Hlt525564419"/>
        <w:bookmarkStart w:id="352" w:name="_Hlt496411040"/>
        <w:bookmarkEnd w:id="351"/>
        <w:r>
          <w:rPr>
            <w:rStyle w:val="Hyperlink"/>
            <w:sz w:val="22"/>
          </w:rPr>
          <w:t>8</w:t>
        </w:r>
        <w:bookmarkEnd w:id="352"/>
        <w:r>
          <w:rPr>
            <w:rStyle w:val="Hyperlink"/>
            <w:sz w:val="22"/>
          </w:rPr>
          <w:t>4.</w:t>
        </w:r>
      </w:hyperlink>
      <w:bookmarkEnd w:id="350"/>
      <w:r>
        <w:t xml:space="preserve"> „Hans im Glück“ - sicher kennst du das Märchen, in dem Hans einen Goldklumpen geschenkt bekommen hat, der so groß ist wie sein Kopf (Volumen etwa 4 dm³). Wie schwer war der Goldklumpen, den Hans „in sein Tuch einwickelte und </w:t>
      </w:r>
      <w:r w:rsidR="00AD02DC">
        <w:t>forttrug</w:t>
      </w:r>
      <w:r>
        <w:t>“?</w:t>
      </w:r>
      <w:r>
        <w:br/>
      </w:r>
      <w:r>
        <w:sym w:font="Symbol" w:char="F02A"/>
      </w:r>
      <w:r>
        <w:sym w:font="Symbol" w:char="F02A"/>
      </w:r>
    </w:p>
    <w:p w14:paraId="6832E405" w14:textId="2B215AED" w:rsidR="00E14754" w:rsidRDefault="00215B7B" w:rsidP="00E14754">
      <w:pPr>
        <w:widowControl w:val="0"/>
      </w:pPr>
      <w:hyperlink r:id="rId9" w:anchor="m185" w:history="1">
        <w:r w:rsidR="00E14754">
          <w:rPr>
            <w:rStyle w:val="Hyperlink"/>
            <w:sz w:val="22"/>
          </w:rPr>
          <w:t>1</w:t>
        </w:r>
        <w:bookmarkStart w:id="353" w:name="_Hlt30483104"/>
        <w:bookmarkStart w:id="354" w:name="_Hlt496411044"/>
        <w:bookmarkEnd w:id="353"/>
        <w:r w:rsidR="00E14754">
          <w:rPr>
            <w:rStyle w:val="Hyperlink"/>
            <w:sz w:val="22"/>
          </w:rPr>
          <w:t>8</w:t>
        </w:r>
        <w:bookmarkEnd w:id="354"/>
        <w:r w:rsidR="00E14754">
          <w:rPr>
            <w:rStyle w:val="Hyperlink"/>
            <w:sz w:val="22"/>
          </w:rPr>
          <w:t>5.</w:t>
        </w:r>
      </w:hyperlink>
      <w:r w:rsidR="00E14754">
        <w:t xml:space="preserve"> In drei Flaschen werden je 100g Benzin, 100g Öl und 100g Wasser gefüllt. Warum haben die Flüssigkeitsspiegel eine unterschiedliche Höhe? In welcher steht die Flüssigkeit am höchsten?</w:t>
      </w:r>
      <w:r w:rsidR="00E14754">
        <w:br/>
      </w:r>
      <w:r w:rsidR="00E14754">
        <w:sym w:font="Symbol" w:char="F02A"/>
      </w:r>
    </w:p>
    <w:p w14:paraId="03627B4C" w14:textId="77777777" w:rsidR="00E14754" w:rsidRPr="00E75C7F" w:rsidRDefault="00E14754" w:rsidP="00E14754">
      <w:pPr>
        <w:widowControl w:val="0"/>
        <w:tabs>
          <w:tab w:val="left" w:pos="3005"/>
        </w:tabs>
      </w:pPr>
      <w:bookmarkStart w:id="355" w:name="_Hlt515421396"/>
      <w:bookmarkStart w:id="356" w:name="_Hlt4964110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3"/>
        <w:gridCol w:w="992"/>
        <w:gridCol w:w="1764"/>
        <w:gridCol w:w="1071"/>
        <w:gridCol w:w="1476"/>
        <w:gridCol w:w="1075"/>
        <w:gridCol w:w="1231"/>
        <w:gridCol w:w="1075"/>
      </w:tblGrid>
      <w:tr w:rsidR="00E14754" w:rsidRPr="0071784C" w14:paraId="3396A581" w14:textId="77777777" w:rsidTr="00290065">
        <w:tc>
          <w:tcPr>
            <w:tcW w:w="1243" w:type="dxa"/>
            <w:shd w:val="clear" w:color="auto" w:fill="CCCCCC"/>
          </w:tcPr>
          <w:p w14:paraId="7420CBA0" w14:textId="77777777" w:rsidR="00E14754" w:rsidRPr="00290065" w:rsidRDefault="00E14754" w:rsidP="00290065">
            <w:pPr>
              <w:widowControl w:val="0"/>
              <w:tabs>
                <w:tab w:val="left" w:pos="3005"/>
              </w:tabs>
            </w:pPr>
            <w:r w:rsidRPr="00290065">
              <w:t>Stoff</w:t>
            </w:r>
          </w:p>
        </w:tc>
        <w:tc>
          <w:tcPr>
            <w:tcW w:w="992" w:type="dxa"/>
            <w:tcBorders>
              <w:right w:val="single" w:sz="12" w:space="0" w:color="auto"/>
            </w:tcBorders>
            <w:shd w:val="clear" w:color="auto" w:fill="CCCCCC"/>
          </w:tcPr>
          <w:p w14:paraId="2930C218" w14:textId="77777777" w:rsidR="00E14754" w:rsidRPr="00290065" w:rsidRDefault="00E14754" w:rsidP="00290065">
            <w:pPr>
              <w:widowControl w:val="0"/>
              <w:tabs>
                <w:tab w:val="left" w:pos="3005"/>
              </w:tabs>
            </w:pPr>
            <w:r w:rsidRPr="00290065">
              <w:t>Dichte in /cm³</w:t>
            </w:r>
          </w:p>
        </w:tc>
        <w:tc>
          <w:tcPr>
            <w:tcW w:w="1764" w:type="dxa"/>
            <w:tcBorders>
              <w:left w:val="single" w:sz="12" w:space="0" w:color="auto"/>
              <w:right w:val="single" w:sz="4" w:space="0" w:color="auto"/>
            </w:tcBorders>
            <w:shd w:val="clear" w:color="auto" w:fill="CCCCCC"/>
          </w:tcPr>
          <w:p w14:paraId="4E92EE0E" w14:textId="77777777" w:rsidR="00E14754" w:rsidRPr="00290065" w:rsidRDefault="00E14754" w:rsidP="00290065">
            <w:pPr>
              <w:widowControl w:val="0"/>
              <w:tabs>
                <w:tab w:val="left" w:pos="3005"/>
              </w:tabs>
            </w:pPr>
            <w:r w:rsidRPr="00290065">
              <w:t>Stoff</w:t>
            </w:r>
          </w:p>
        </w:tc>
        <w:tc>
          <w:tcPr>
            <w:tcW w:w="1071" w:type="dxa"/>
            <w:tcBorders>
              <w:left w:val="single" w:sz="4" w:space="0" w:color="auto"/>
              <w:right w:val="single" w:sz="12" w:space="0" w:color="auto"/>
            </w:tcBorders>
            <w:shd w:val="clear" w:color="auto" w:fill="CCCCCC"/>
          </w:tcPr>
          <w:p w14:paraId="75C37908" w14:textId="77777777" w:rsidR="00E14754" w:rsidRPr="00290065" w:rsidRDefault="00E14754" w:rsidP="00290065">
            <w:pPr>
              <w:widowControl w:val="0"/>
              <w:tabs>
                <w:tab w:val="left" w:pos="3005"/>
              </w:tabs>
            </w:pPr>
            <w:r w:rsidRPr="00290065">
              <w:t>Dichte in g/cm³</w:t>
            </w:r>
          </w:p>
        </w:tc>
        <w:tc>
          <w:tcPr>
            <w:tcW w:w="1476" w:type="dxa"/>
            <w:tcBorders>
              <w:left w:val="single" w:sz="12" w:space="0" w:color="auto"/>
              <w:right w:val="single" w:sz="4" w:space="0" w:color="auto"/>
            </w:tcBorders>
            <w:shd w:val="clear" w:color="auto" w:fill="CCCCCC"/>
          </w:tcPr>
          <w:p w14:paraId="670721F6" w14:textId="77777777" w:rsidR="00E14754" w:rsidRPr="00290065" w:rsidRDefault="00E14754" w:rsidP="00290065">
            <w:pPr>
              <w:widowControl w:val="0"/>
              <w:tabs>
                <w:tab w:val="left" w:pos="3005"/>
              </w:tabs>
            </w:pPr>
            <w:r w:rsidRPr="00290065">
              <w:t>Stoff</w:t>
            </w:r>
          </w:p>
        </w:tc>
        <w:tc>
          <w:tcPr>
            <w:tcW w:w="1075" w:type="dxa"/>
            <w:tcBorders>
              <w:left w:val="single" w:sz="4" w:space="0" w:color="auto"/>
              <w:right w:val="single" w:sz="12" w:space="0" w:color="auto"/>
            </w:tcBorders>
            <w:shd w:val="clear" w:color="auto" w:fill="CCCCCC"/>
          </w:tcPr>
          <w:p w14:paraId="17AED687" w14:textId="77777777" w:rsidR="00E14754" w:rsidRPr="00290065" w:rsidRDefault="00E14754" w:rsidP="00290065">
            <w:pPr>
              <w:widowControl w:val="0"/>
              <w:tabs>
                <w:tab w:val="left" w:pos="3005"/>
              </w:tabs>
            </w:pPr>
            <w:r w:rsidRPr="00290065">
              <w:t>Dichte in kg/m³</w:t>
            </w:r>
          </w:p>
        </w:tc>
        <w:tc>
          <w:tcPr>
            <w:tcW w:w="1075" w:type="dxa"/>
            <w:tcBorders>
              <w:left w:val="single" w:sz="12" w:space="0" w:color="auto"/>
              <w:right w:val="single" w:sz="4" w:space="0" w:color="auto"/>
            </w:tcBorders>
            <w:shd w:val="clear" w:color="auto" w:fill="CCCCCC"/>
          </w:tcPr>
          <w:p w14:paraId="2968ABB2" w14:textId="77777777" w:rsidR="00E14754" w:rsidRPr="00290065" w:rsidRDefault="00E14754" w:rsidP="00290065">
            <w:pPr>
              <w:widowControl w:val="0"/>
              <w:tabs>
                <w:tab w:val="left" w:pos="3005"/>
              </w:tabs>
            </w:pPr>
            <w:r w:rsidRPr="00290065">
              <w:t>Stoff</w:t>
            </w:r>
          </w:p>
        </w:tc>
        <w:tc>
          <w:tcPr>
            <w:tcW w:w="1075" w:type="dxa"/>
            <w:tcBorders>
              <w:left w:val="single" w:sz="4" w:space="0" w:color="auto"/>
              <w:right w:val="single" w:sz="12" w:space="0" w:color="auto"/>
            </w:tcBorders>
            <w:shd w:val="clear" w:color="auto" w:fill="CCCCCC"/>
          </w:tcPr>
          <w:p w14:paraId="2F8F9D6A" w14:textId="77777777" w:rsidR="00E14754" w:rsidRPr="00290065" w:rsidRDefault="00E14754" w:rsidP="00290065">
            <w:pPr>
              <w:widowControl w:val="0"/>
              <w:tabs>
                <w:tab w:val="left" w:pos="3005"/>
              </w:tabs>
            </w:pPr>
            <w:r w:rsidRPr="00290065">
              <w:t>Dichte in g/cm³</w:t>
            </w:r>
          </w:p>
        </w:tc>
      </w:tr>
      <w:tr w:rsidR="00E14754" w:rsidRPr="0071784C" w14:paraId="37D7C1D2" w14:textId="77777777" w:rsidTr="00290065">
        <w:tc>
          <w:tcPr>
            <w:tcW w:w="1243" w:type="dxa"/>
            <w:shd w:val="clear" w:color="auto" w:fill="auto"/>
          </w:tcPr>
          <w:p w14:paraId="35580FF8" w14:textId="77777777" w:rsidR="00E14754" w:rsidRPr="00290065" w:rsidRDefault="00E14754" w:rsidP="00290065">
            <w:pPr>
              <w:widowControl w:val="0"/>
              <w:tabs>
                <w:tab w:val="left" w:pos="3005"/>
              </w:tabs>
            </w:pPr>
          </w:p>
        </w:tc>
        <w:tc>
          <w:tcPr>
            <w:tcW w:w="992" w:type="dxa"/>
            <w:tcBorders>
              <w:right w:val="single" w:sz="12" w:space="0" w:color="auto"/>
            </w:tcBorders>
            <w:shd w:val="clear" w:color="auto" w:fill="auto"/>
          </w:tcPr>
          <w:p w14:paraId="0E696939" w14:textId="77777777" w:rsidR="00E14754" w:rsidRPr="00290065" w:rsidRDefault="00E14754" w:rsidP="00290065">
            <w:pPr>
              <w:widowControl w:val="0"/>
              <w:tabs>
                <w:tab w:val="left" w:pos="3005"/>
              </w:tabs>
            </w:pPr>
          </w:p>
        </w:tc>
        <w:tc>
          <w:tcPr>
            <w:tcW w:w="1764" w:type="dxa"/>
            <w:tcBorders>
              <w:left w:val="single" w:sz="12" w:space="0" w:color="auto"/>
              <w:right w:val="single" w:sz="4" w:space="0" w:color="auto"/>
            </w:tcBorders>
            <w:shd w:val="clear" w:color="auto" w:fill="auto"/>
          </w:tcPr>
          <w:p w14:paraId="7CF67829" w14:textId="77777777" w:rsidR="00E14754" w:rsidRPr="00290065" w:rsidRDefault="00E14754" w:rsidP="00290065">
            <w:pPr>
              <w:widowControl w:val="0"/>
              <w:tabs>
                <w:tab w:val="left" w:pos="3005"/>
              </w:tabs>
            </w:pPr>
          </w:p>
        </w:tc>
        <w:tc>
          <w:tcPr>
            <w:tcW w:w="1071" w:type="dxa"/>
            <w:tcBorders>
              <w:left w:val="single" w:sz="4" w:space="0" w:color="auto"/>
              <w:right w:val="single" w:sz="12" w:space="0" w:color="auto"/>
            </w:tcBorders>
            <w:shd w:val="clear" w:color="auto" w:fill="auto"/>
          </w:tcPr>
          <w:p w14:paraId="166CAF8A" w14:textId="77777777" w:rsidR="00E14754" w:rsidRPr="00290065" w:rsidRDefault="00E14754" w:rsidP="00290065">
            <w:pPr>
              <w:widowControl w:val="0"/>
              <w:tabs>
                <w:tab w:val="left" w:pos="3005"/>
              </w:tabs>
            </w:pPr>
          </w:p>
        </w:tc>
        <w:tc>
          <w:tcPr>
            <w:tcW w:w="1476" w:type="dxa"/>
            <w:tcBorders>
              <w:left w:val="single" w:sz="12" w:space="0" w:color="auto"/>
              <w:right w:val="single" w:sz="4" w:space="0" w:color="auto"/>
            </w:tcBorders>
            <w:shd w:val="clear" w:color="auto" w:fill="auto"/>
          </w:tcPr>
          <w:p w14:paraId="6296F14F" w14:textId="77777777" w:rsidR="00E14754" w:rsidRPr="00290065" w:rsidRDefault="00E14754" w:rsidP="00290065">
            <w:pPr>
              <w:widowControl w:val="0"/>
              <w:tabs>
                <w:tab w:val="left" w:pos="3005"/>
              </w:tabs>
            </w:pPr>
          </w:p>
        </w:tc>
        <w:tc>
          <w:tcPr>
            <w:tcW w:w="1075" w:type="dxa"/>
            <w:tcBorders>
              <w:left w:val="single" w:sz="4" w:space="0" w:color="auto"/>
              <w:right w:val="single" w:sz="12" w:space="0" w:color="auto"/>
            </w:tcBorders>
            <w:shd w:val="clear" w:color="auto" w:fill="auto"/>
          </w:tcPr>
          <w:p w14:paraId="53B45C08" w14:textId="77777777" w:rsidR="00E14754" w:rsidRPr="00290065" w:rsidRDefault="00E14754" w:rsidP="00290065">
            <w:pPr>
              <w:widowControl w:val="0"/>
              <w:tabs>
                <w:tab w:val="left" w:pos="3005"/>
              </w:tabs>
            </w:pPr>
          </w:p>
        </w:tc>
        <w:tc>
          <w:tcPr>
            <w:tcW w:w="1075" w:type="dxa"/>
            <w:tcBorders>
              <w:left w:val="single" w:sz="12" w:space="0" w:color="auto"/>
              <w:right w:val="single" w:sz="4" w:space="0" w:color="auto"/>
            </w:tcBorders>
            <w:shd w:val="clear" w:color="auto" w:fill="auto"/>
          </w:tcPr>
          <w:p w14:paraId="493B942B" w14:textId="77777777" w:rsidR="00E14754" w:rsidRPr="00290065" w:rsidRDefault="00E14754" w:rsidP="00290065">
            <w:pPr>
              <w:widowControl w:val="0"/>
              <w:tabs>
                <w:tab w:val="left" w:pos="3005"/>
              </w:tabs>
            </w:pPr>
          </w:p>
        </w:tc>
        <w:tc>
          <w:tcPr>
            <w:tcW w:w="1075" w:type="dxa"/>
            <w:tcBorders>
              <w:left w:val="single" w:sz="4" w:space="0" w:color="auto"/>
              <w:right w:val="single" w:sz="12" w:space="0" w:color="auto"/>
            </w:tcBorders>
            <w:shd w:val="clear" w:color="auto" w:fill="auto"/>
          </w:tcPr>
          <w:p w14:paraId="0DB019BB" w14:textId="77777777" w:rsidR="00E14754" w:rsidRPr="00290065" w:rsidRDefault="00E14754" w:rsidP="00290065">
            <w:pPr>
              <w:widowControl w:val="0"/>
              <w:tabs>
                <w:tab w:val="left" w:pos="3005"/>
              </w:tabs>
            </w:pPr>
          </w:p>
        </w:tc>
      </w:tr>
      <w:tr w:rsidR="00E14754" w:rsidRPr="0071784C" w14:paraId="72B2DA02" w14:textId="77777777" w:rsidTr="00290065">
        <w:tc>
          <w:tcPr>
            <w:tcW w:w="1243" w:type="dxa"/>
            <w:shd w:val="clear" w:color="auto" w:fill="auto"/>
          </w:tcPr>
          <w:p w14:paraId="6B33798A" w14:textId="77777777" w:rsidR="00E14754" w:rsidRPr="00290065" w:rsidRDefault="00E14754" w:rsidP="00290065">
            <w:pPr>
              <w:widowControl w:val="0"/>
              <w:tabs>
                <w:tab w:val="left" w:pos="3005"/>
              </w:tabs>
              <w:rPr>
                <w:b/>
              </w:rPr>
            </w:pPr>
            <w:r w:rsidRPr="00290065">
              <w:rPr>
                <w:b/>
              </w:rPr>
              <w:t>Metalle</w:t>
            </w:r>
          </w:p>
        </w:tc>
        <w:tc>
          <w:tcPr>
            <w:tcW w:w="992" w:type="dxa"/>
            <w:tcBorders>
              <w:right w:val="single" w:sz="12" w:space="0" w:color="auto"/>
            </w:tcBorders>
            <w:shd w:val="clear" w:color="auto" w:fill="auto"/>
          </w:tcPr>
          <w:p w14:paraId="30CAA4AF" w14:textId="77777777" w:rsidR="00E14754" w:rsidRPr="00290065" w:rsidRDefault="00E14754" w:rsidP="00290065">
            <w:pPr>
              <w:widowControl w:val="0"/>
              <w:tabs>
                <w:tab w:val="left" w:pos="3005"/>
              </w:tabs>
            </w:pPr>
          </w:p>
        </w:tc>
        <w:tc>
          <w:tcPr>
            <w:tcW w:w="1764" w:type="dxa"/>
            <w:tcBorders>
              <w:left w:val="single" w:sz="12" w:space="0" w:color="auto"/>
              <w:right w:val="single" w:sz="4" w:space="0" w:color="auto"/>
            </w:tcBorders>
            <w:shd w:val="clear" w:color="auto" w:fill="auto"/>
          </w:tcPr>
          <w:p w14:paraId="691CA9A9" w14:textId="77777777" w:rsidR="00E14754" w:rsidRPr="00290065" w:rsidRDefault="00E14754" w:rsidP="00290065">
            <w:pPr>
              <w:widowControl w:val="0"/>
              <w:tabs>
                <w:tab w:val="left" w:pos="3005"/>
              </w:tabs>
              <w:rPr>
                <w:b/>
              </w:rPr>
            </w:pPr>
            <w:r w:rsidRPr="00290065">
              <w:rPr>
                <w:b/>
              </w:rPr>
              <w:t>Flüssigkeiten</w:t>
            </w:r>
          </w:p>
        </w:tc>
        <w:tc>
          <w:tcPr>
            <w:tcW w:w="1071" w:type="dxa"/>
            <w:tcBorders>
              <w:left w:val="single" w:sz="4" w:space="0" w:color="auto"/>
              <w:right w:val="single" w:sz="12" w:space="0" w:color="auto"/>
            </w:tcBorders>
            <w:shd w:val="clear" w:color="auto" w:fill="auto"/>
          </w:tcPr>
          <w:p w14:paraId="0BA59B4E" w14:textId="77777777" w:rsidR="00E14754" w:rsidRPr="00290065" w:rsidRDefault="00E14754" w:rsidP="00290065">
            <w:pPr>
              <w:widowControl w:val="0"/>
              <w:tabs>
                <w:tab w:val="left" w:pos="3005"/>
              </w:tabs>
            </w:pPr>
          </w:p>
        </w:tc>
        <w:tc>
          <w:tcPr>
            <w:tcW w:w="1476" w:type="dxa"/>
            <w:tcBorders>
              <w:left w:val="single" w:sz="12" w:space="0" w:color="auto"/>
              <w:right w:val="single" w:sz="4" w:space="0" w:color="auto"/>
            </w:tcBorders>
            <w:shd w:val="clear" w:color="auto" w:fill="auto"/>
          </w:tcPr>
          <w:p w14:paraId="6B43A9D1" w14:textId="77777777" w:rsidR="00E14754" w:rsidRPr="00290065" w:rsidRDefault="00E14754" w:rsidP="00290065">
            <w:pPr>
              <w:widowControl w:val="0"/>
              <w:tabs>
                <w:tab w:val="left" w:pos="3005"/>
              </w:tabs>
              <w:rPr>
                <w:b/>
              </w:rPr>
            </w:pPr>
            <w:r w:rsidRPr="00290065">
              <w:rPr>
                <w:b/>
              </w:rPr>
              <w:t>Gase</w:t>
            </w:r>
          </w:p>
        </w:tc>
        <w:tc>
          <w:tcPr>
            <w:tcW w:w="1075" w:type="dxa"/>
            <w:tcBorders>
              <w:left w:val="single" w:sz="4" w:space="0" w:color="auto"/>
              <w:right w:val="single" w:sz="12" w:space="0" w:color="auto"/>
            </w:tcBorders>
            <w:shd w:val="clear" w:color="auto" w:fill="auto"/>
          </w:tcPr>
          <w:p w14:paraId="1DD6B6C2" w14:textId="77777777" w:rsidR="00E14754" w:rsidRPr="00290065" w:rsidRDefault="00E14754" w:rsidP="00290065">
            <w:pPr>
              <w:widowControl w:val="0"/>
              <w:tabs>
                <w:tab w:val="left" w:pos="3005"/>
              </w:tabs>
            </w:pPr>
          </w:p>
        </w:tc>
        <w:tc>
          <w:tcPr>
            <w:tcW w:w="1075" w:type="dxa"/>
            <w:tcBorders>
              <w:left w:val="single" w:sz="12" w:space="0" w:color="auto"/>
              <w:right w:val="single" w:sz="4" w:space="0" w:color="auto"/>
            </w:tcBorders>
            <w:shd w:val="clear" w:color="auto" w:fill="auto"/>
          </w:tcPr>
          <w:p w14:paraId="512DDF75" w14:textId="77777777" w:rsidR="00E14754" w:rsidRPr="00290065" w:rsidRDefault="00E14754" w:rsidP="00290065">
            <w:pPr>
              <w:widowControl w:val="0"/>
              <w:tabs>
                <w:tab w:val="left" w:pos="3005"/>
              </w:tabs>
              <w:rPr>
                <w:b/>
              </w:rPr>
            </w:pPr>
            <w:r w:rsidRPr="00290065">
              <w:rPr>
                <w:b/>
              </w:rPr>
              <w:t>Baustoffe</w:t>
            </w:r>
          </w:p>
        </w:tc>
        <w:tc>
          <w:tcPr>
            <w:tcW w:w="1075" w:type="dxa"/>
            <w:tcBorders>
              <w:left w:val="single" w:sz="4" w:space="0" w:color="auto"/>
              <w:right w:val="single" w:sz="12" w:space="0" w:color="auto"/>
            </w:tcBorders>
            <w:shd w:val="clear" w:color="auto" w:fill="auto"/>
          </w:tcPr>
          <w:p w14:paraId="67E26112" w14:textId="77777777" w:rsidR="00E14754" w:rsidRPr="00290065" w:rsidRDefault="00E14754" w:rsidP="00290065">
            <w:pPr>
              <w:widowControl w:val="0"/>
              <w:tabs>
                <w:tab w:val="left" w:pos="3005"/>
              </w:tabs>
            </w:pPr>
          </w:p>
        </w:tc>
      </w:tr>
      <w:tr w:rsidR="00E14754" w:rsidRPr="0071784C" w14:paraId="38829295" w14:textId="77777777" w:rsidTr="00290065">
        <w:tc>
          <w:tcPr>
            <w:tcW w:w="1243" w:type="dxa"/>
            <w:shd w:val="clear" w:color="auto" w:fill="auto"/>
          </w:tcPr>
          <w:p w14:paraId="52628333" w14:textId="77777777" w:rsidR="00E14754" w:rsidRPr="00290065" w:rsidRDefault="00E14754" w:rsidP="00290065">
            <w:pPr>
              <w:widowControl w:val="0"/>
              <w:tabs>
                <w:tab w:val="left" w:pos="3005"/>
              </w:tabs>
            </w:pPr>
            <w:r w:rsidRPr="00290065">
              <w:t>Aluminium</w:t>
            </w:r>
          </w:p>
        </w:tc>
        <w:tc>
          <w:tcPr>
            <w:tcW w:w="992" w:type="dxa"/>
            <w:tcBorders>
              <w:right w:val="single" w:sz="12" w:space="0" w:color="auto"/>
            </w:tcBorders>
            <w:shd w:val="clear" w:color="auto" w:fill="auto"/>
          </w:tcPr>
          <w:p w14:paraId="28501AC3" w14:textId="77777777" w:rsidR="00E14754" w:rsidRPr="00290065" w:rsidRDefault="00E14754" w:rsidP="00290065">
            <w:pPr>
              <w:widowControl w:val="0"/>
              <w:tabs>
                <w:tab w:val="left" w:pos="3005"/>
              </w:tabs>
            </w:pPr>
            <w:r w:rsidRPr="00290065">
              <w:t>2,7</w:t>
            </w:r>
          </w:p>
        </w:tc>
        <w:tc>
          <w:tcPr>
            <w:tcW w:w="1764" w:type="dxa"/>
            <w:tcBorders>
              <w:left w:val="single" w:sz="12" w:space="0" w:color="auto"/>
              <w:right w:val="single" w:sz="4" w:space="0" w:color="auto"/>
            </w:tcBorders>
            <w:shd w:val="clear" w:color="auto" w:fill="auto"/>
          </w:tcPr>
          <w:p w14:paraId="241F7F83" w14:textId="77777777" w:rsidR="00E14754" w:rsidRPr="00290065" w:rsidRDefault="00E14754" w:rsidP="00290065">
            <w:pPr>
              <w:widowControl w:val="0"/>
              <w:tabs>
                <w:tab w:val="left" w:pos="3005"/>
              </w:tabs>
            </w:pPr>
            <w:r w:rsidRPr="00290065">
              <w:t>Benzin</w:t>
            </w:r>
          </w:p>
        </w:tc>
        <w:tc>
          <w:tcPr>
            <w:tcW w:w="1071" w:type="dxa"/>
            <w:tcBorders>
              <w:left w:val="single" w:sz="4" w:space="0" w:color="auto"/>
              <w:right w:val="single" w:sz="12" w:space="0" w:color="auto"/>
            </w:tcBorders>
            <w:shd w:val="clear" w:color="auto" w:fill="auto"/>
          </w:tcPr>
          <w:p w14:paraId="676B81CE" w14:textId="77777777" w:rsidR="00E14754" w:rsidRPr="00290065" w:rsidRDefault="00E14754" w:rsidP="00290065">
            <w:pPr>
              <w:widowControl w:val="0"/>
              <w:tabs>
                <w:tab w:val="left" w:pos="3005"/>
              </w:tabs>
            </w:pPr>
            <w:r w:rsidRPr="00290065">
              <w:t>0,7</w:t>
            </w:r>
          </w:p>
        </w:tc>
        <w:tc>
          <w:tcPr>
            <w:tcW w:w="1476" w:type="dxa"/>
            <w:tcBorders>
              <w:left w:val="single" w:sz="12" w:space="0" w:color="auto"/>
              <w:right w:val="single" w:sz="4" w:space="0" w:color="auto"/>
            </w:tcBorders>
            <w:shd w:val="clear" w:color="auto" w:fill="auto"/>
          </w:tcPr>
          <w:p w14:paraId="225FA50A" w14:textId="77777777" w:rsidR="00E14754" w:rsidRPr="00290065" w:rsidRDefault="00E14754" w:rsidP="00290065">
            <w:pPr>
              <w:widowControl w:val="0"/>
              <w:tabs>
                <w:tab w:val="left" w:pos="3005"/>
              </w:tabs>
            </w:pPr>
            <w:r w:rsidRPr="00290065">
              <w:t>Luft</w:t>
            </w:r>
          </w:p>
        </w:tc>
        <w:tc>
          <w:tcPr>
            <w:tcW w:w="1075" w:type="dxa"/>
            <w:tcBorders>
              <w:left w:val="single" w:sz="4" w:space="0" w:color="auto"/>
              <w:right w:val="single" w:sz="12" w:space="0" w:color="auto"/>
            </w:tcBorders>
            <w:shd w:val="clear" w:color="auto" w:fill="auto"/>
          </w:tcPr>
          <w:p w14:paraId="4A4B2502" w14:textId="77777777" w:rsidR="00E14754" w:rsidRPr="00290065" w:rsidRDefault="00E14754" w:rsidP="00290065">
            <w:pPr>
              <w:widowControl w:val="0"/>
              <w:tabs>
                <w:tab w:val="left" w:pos="3005"/>
              </w:tabs>
            </w:pPr>
            <w:r w:rsidRPr="00290065">
              <w:t>1,29</w:t>
            </w:r>
          </w:p>
        </w:tc>
        <w:tc>
          <w:tcPr>
            <w:tcW w:w="1075" w:type="dxa"/>
            <w:tcBorders>
              <w:left w:val="single" w:sz="12" w:space="0" w:color="auto"/>
              <w:right w:val="single" w:sz="4" w:space="0" w:color="auto"/>
            </w:tcBorders>
            <w:shd w:val="clear" w:color="auto" w:fill="auto"/>
          </w:tcPr>
          <w:p w14:paraId="3FD7964B" w14:textId="77777777" w:rsidR="00E14754" w:rsidRPr="00290065" w:rsidRDefault="00E14754" w:rsidP="00290065">
            <w:pPr>
              <w:widowControl w:val="0"/>
              <w:tabs>
                <w:tab w:val="left" w:pos="3005"/>
              </w:tabs>
            </w:pPr>
            <w:r w:rsidRPr="00290065">
              <w:t>Styropor</w:t>
            </w:r>
          </w:p>
        </w:tc>
        <w:tc>
          <w:tcPr>
            <w:tcW w:w="1075" w:type="dxa"/>
            <w:tcBorders>
              <w:left w:val="single" w:sz="4" w:space="0" w:color="auto"/>
              <w:right w:val="single" w:sz="12" w:space="0" w:color="auto"/>
            </w:tcBorders>
            <w:shd w:val="clear" w:color="auto" w:fill="auto"/>
          </w:tcPr>
          <w:p w14:paraId="4CAD898C" w14:textId="77777777" w:rsidR="00E14754" w:rsidRPr="00290065" w:rsidRDefault="00E14754" w:rsidP="00290065">
            <w:pPr>
              <w:widowControl w:val="0"/>
              <w:tabs>
                <w:tab w:val="left" w:pos="3005"/>
              </w:tabs>
            </w:pPr>
            <w:r w:rsidRPr="00290065">
              <w:t>0,03</w:t>
            </w:r>
          </w:p>
        </w:tc>
      </w:tr>
      <w:tr w:rsidR="00E14754" w:rsidRPr="0071784C" w14:paraId="3E85C7EA" w14:textId="77777777" w:rsidTr="00290065">
        <w:tc>
          <w:tcPr>
            <w:tcW w:w="1243" w:type="dxa"/>
            <w:shd w:val="clear" w:color="auto" w:fill="auto"/>
          </w:tcPr>
          <w:p w14:paraId="043E25FD" w14:textId="77777777" w:rsidR="00E14754" w:rsidRPr="00290065" w:rsidRDefault="00E14754" w:rsidP="00290065">
            <w:pPr>
              <w:widowControl w:val="0"/>
              <w:tabs>
                <w:tab w:val="left" w:pos="3005"/>
              </w:tabs>
            </w:pPr>
            <w:r w:rsidRPr="00290065">
              <w:t>Stahl</w:t>
            </w:r>
          </w:p>
        </w:tc>
        <w:tc>
          <w:tcPr>
            <w:tcW w:w="992" w:type="dxa"/>
            <w:tcBorders>
              <w:right w:val="single" w:sz="12" w:space="0" w:color="auto"/>
            </w:tcBorders>
            <w:shd w:val="clear" w:color="auto" w:fill="auto"/>
          </w:tcPr>
          <w:p w14:paraId="5F4415CD" w14:textId="77777777" w:rsidR="00E14754" w:rsidRPr="00290065" w:rsidRDefault="00E14754" w:rsidP="00290065">
            <w:pPr>
              <w:widowControl w:val="0"/>
              <w:tabs>
                <w:tab w:val="left" w:pos="3005"/>
              </w:tabs>
            </w:pPr>
            <w:r w:rsidRPr="00290065">
              <w:t>7,8</w:t>
            </w:r>
          </w:p>
        </w:tc>
        <w:tc>
          <w:tcPr>
            <w:tcW w:w="1764" w:type="dxa"/>
            <w:tcBorders>
              <w:left w:val="single" w:sz="12" w:space="0" w:color="auto"/>
              <w:right w:val="single" w:sz="4" w:space="0" w:color="auto"/>
            </w:tcBorders>
            <w:shd w:val="clear" w:color="auto" w:fill="auto"/>
          </w:tcPr>
          <w:p w14:paraId="520550D5" w14:textId="77777777" w:rsidR="00E14754" w:rsidRPr="00290065" w:rsidRDefault="00E14754" w:rsidP="00290065">
            <w:pPr>
              <w:widowControl w:val="0"/>
              <w:tabs>
                <w:tab w:val="left" w:pos="3005"/>
              </w:tabs>
            </w:pPr>
            <w:r w:rsidRPr="00290065">
              <w:t>Spiritus</w:t>
            </w:r>
          </w:p>
        </w:tc>
        <w:tc>
          <w:tcPr>
            <w:tcW w:w="1071" w:type="dxa"/>
            <w:tcBorders>
              <w:left w:val="single" w:sz="4" w:space="0" w:color="auto"/>
              <w:right w:val="single" w:sz="12" w:space="0" w:color="auto"/>
            </w:tcBorders>
            <w:shd w:val="clear" w:color="auto" w:fill="auto"/>
          </w:tcPr>
          <w:p w14:paraId="30FAE2C8" w14:textId="77777777" w:rsidR="00E14754" w:rsidRPr="00290065" w:rsidRDefault="00E14754" w:rsidP="00290065">
            <w:pPr>
              <w:widowControl w:val="0"/>
              <w:tabs>
                <w:tab w:val="left" w:pos="3005"/>
              </w:tabs>
            </w:pPr>
            <w:r w:rsidRPr="00290065">
              <w:t>0,8</w:t>
            </w:r>
          </w:p>
        </w:tc>
        <w:tc>
          <w:tcPr>
            <w:tcW w:w="1476" w:type="dxa"/>
            <w:tcBorders>
              <w:left w:val="single" w:sz="12" w:space="0" w:color="auto"/>
              <w:right w:val="single" w:sz="4" w:space="0" w:color="auto"/>
            </w:tcBorders>
            <w:shd w:val="clear" w:color="auto" w:fill="auto"/>
          </w:tcPr>
          <w:p w14:paraId="23DADF9C" w14:textId="77777777" w:rsidR="00E14754" w:rsidRPr="00290065" w:rsidRDefault="00E14754" w:rsidP="00290065">
            <w:pPr>
              <w:widowControl w:val="0"/>
              <w:tabs>
                <w:tab w:val="left" w:pos="3005"/>
              </w:tabs>
            </w:pPr>
            <w:r w:rsidRPr="00290065">
              <w:t>Kohlendioxid</w:t>
            </w:r>
          </w:p>
        </w:tc>
        <w:tc>
          <w:tcPr>
            <w:tcW w:w="1075" w:type="dxa"/>
            <w:tcBorders>
              <w:left w:val="single" w:sz="4" w:space="0" w:color="auto"/>
              <w:right w:val="single" w:sz="12" w:space="0" w:color="auto"/>
            </w:tcBorders>
            <w:shd w:val="clear" w:color="auto" w:fill="auto"/>
          </w:tcPr>
          <w:p w14:paraId="1EC12C0E" w14:textId="77777777" w:rsidR="00E14754" w:rsidRPr="00290065" w:rsidRDefault="00E14754" w:rsidP="00290065">
            <w:pPr>
              <w:widowControl w:val="0"/>
              <w:tabs>
                <w:tab w:val="left" w:pos="3005"/>
              </w:tabs>
            </w:pPr>
            <w:r w:rsidRPr="00290065">
              <w:t>2,0</w:t>
            </w:r>
          </w:p>
        </w:tc>
        <w:tc>
          <w:tcPr>
            <w:tcW w:w="1075" w:type="dxa"/>
            <w:tcBorders>
              <w:left w:val="single" w:sz="12" w:space="0" w:color="auto"/>
              <w:right w:val="single" w:sz="4" w:space="0" w:color="auto"/>
            </w:tcBorders>
            <w:shd w:val="clear" w:color="auto" w:fill="auto"/>
          </w:tcPr>
          <w:p w14:paraId="73C3DA64" w14:textId="77777777" w:rsidR="00E14754" w:rsidRPr="00290065" w:rsidRDefault="00E14754" w:rsidP="00290065">
            <w:pPr>
              <w:widowControl w:val="0"/>
              <w:tabs>
                <w:tab w:val="left" w:pos="3005"/>
              </w:tabs>
            </w:pPr>
            <w:r w:rsidRPr="00290065">
              <w:t>Holz</w:t>
            </w:r>
          </w:p>
        </w:tc>
        <w:tc>
          <w:tcPr>
            <w:tcW w:w="1075" w:type="dxa"/>
            <w:tcBorders>
              <w:left w:val="single" w:sz="4" w:space="0" w:color="auto"/>
              <w:right w:val="single" w:sz="12" w:space="0" w:color="auto"/>
            </w:tcBorders>
            <w:shd w:val="clear" w:color="auto" w:fill="auto"/>
          </w:tcPr>
          <w:p w14:paraId="3B9E2F35" w14:textId="77777777" w:rsidR="00E14754" w:rsidRPr="00290065" w:rsidRDefault="00E14754" w:rsidP="00290065">
            <w:pPr>
              <w:widowControl w:val="0"/>
              <w:tabs>
                <w:tab w:val="left" w:pos="3005"/>
              </w:tabs>
            </w:pPr>
            <w:r w:rsidRPr="00290065">
              <w:t>0,7...1,1</w:t>
            </w:r>
          </w:p>
        </w:tc>
      </w:tr>
      <w:tr w:rsidR="00E14754" w:rsidRPr="0071784C" w14:paraId="280E1820" w14:textId="77777777" w:rsidTr="00290065">
        <w:tc>
          <w:tcPr>
            <w:tcW w:w="1243" w:type="dxa"/>
            <w:shd w:val="clear" w:color="auto" w:fill="auto"/>
          </w:tcPr>
          <w:p w14:paraId="2D5336AC" w14:textId="77777777" w:rsidR="00E14754" w:rsidRPr="00290065" w:rsidRDefault="00E14754" w:rsidP="00290065">
            <w:pPr>
              <w:widowControl w:val="0"/>
              <w:tabs>
                <w:tab w:val="left" w:pos="3005"/>
              </w:tabs>
            </w:pPr>
            <w:r w:rsidRPr="00290065">
              <w:t>Messing</w:t>
            </w:r>
          </w:p>
        </w:tc>
        <w:tc>
          <w:tcPr>
            <w:tcW w:w="992" w:type="dxa"/>
            <w:tcBorders>
              <w:right w:val="single" w:sz="12" w:space="0" w:color="auto"/>
            </w:tcBorders>
            <w:shd w:val="clear" w:color="auto" w:fill="auto"/>
          </w:tcPr>
          <w:p w14:paraId="6C653614" w14:textId="77777777" w:rsidR="00E14754" w:rsidRPr="00290065" w:rsidRDefault="00E14754" w:rsidP="00290065">
            <w:pPr>
              <w:widowControl w:val="0"/>
              <w:tabs>
                <w:tab w:val="left" w:pos="3005"/>
              </w:tabs>
            </w:pPr>
            <w:r w:rsidRPr="00290065">
              <w:t>8,5</w:t>
            </w:r>
          </w:p>
        </w:tc>
        <w:tc>
          <w:tcPr>
            <w:tcW w:w="1764" w:type="dxa"/>
            <w:tcBorders>
              <w:left w:val="single" w:sz="12" w:space="0" w:color="auto"/>
              <w:right w:val="single" w:sz="4" w:space="0" w:color="auto"/>
            </w:tcBorders>
            <w:shd w:val="clear" w:color="auto" w:fill="auto"/>
          </w:tcPr>
          <w:p w14:paraId="01D8960E" w14:textId="77777777" w:rsidR="00E14754" w:rsidRPr="00290065" w:rsidRDefault="00E14754" w:rsidP="00290065">
            <w:pPr>
              <w:widowControl w:val="0"/>
              <w:tabs>
                <w:tab w:val="left" w:pos="3005"/>
              </w:tabs>
            </w:pPr>
            <w:r w:rsidRPr="00290065">
              <w:t>Wasser</w:t>
            </w:r>
          </w:p>
        </w:tc>
        <w:tc>
          <w:tcPr>
            <w:tcW w:w="1071" w:type="dxa"/>
            <w:tcBorders>
              <w:left w:val="single" w:sz="4" w:space="0" w:color="auto"/>
              <w:right w:val="single" w:sz="12" w:space="0" w:color="auto"/>
            </w:tcBorders>
            <w:shd w:val="clear" w:color="auto" w:fill="auto"/>
          </w:tcPr>
          <w:p w14:paraId="6D014311" w14:textId="77777777" w:rsidR="00E14754" w:rsidRPr="00290065" w:rsidRDefault="00E14754" w:rsidP="00290065">
            <w:pPr>
              <w:widowControl w:val="0"/>
              <w:tabs>
                <w:tab w:val="left" w:pos="3005"/>
              </w:tabs>
            </w:pPr>
            <w:r w:rsidRPr="00290065">
              <w:t>1</w:t>
            </w:r>
          </w:p>
        </w:tc>
        <w:tc>
          <w:tcPr>
            <w:tcW w:w="1476" w:type="dxa"/>
            <w:tcBorders>
              <w:left w:val="single" w:sz="12" w:space="0" w:color="auto"/>
              <w:right w:val="single" w:sz="4" w:space="0" w:color="auto"/>
            </w:tcBorders>
            <w:shd w:val="clear" w:color="auto" w:fill="auto"/>
          </w:tcPr>
          <w:p w14:paraId="6476D4EB" w14:textId="77777777" w:rsidR="00E14754" w:rsidRPr="00290065" w:rsidRDefault="00E14754" w:rsidP="00290065">
            <w:pPr>
              <w:widowControl w:val="0"/>
              <w:tabs>
                <w:tab w:val="left" w:pos="3005"/>
              </w:tabs>
            </w:pPr>
            <w:r w:rsidRPr="00290065">
              <w:t>Wasserstoff</w:t>
            </w:r>
          </w:p>
        </w:tc>
        <w:tc>
          <w:tcPr>
            <w:tcW w:w="1075" w:type="dxa"/>
            <w:tcBorders>
              <w:left w:val="single" w:sz="4" w:space="0" w:color="auto"/>
              <w:right w:val="single" w:sz="12" w:space="0" w:color="auto"/>
            </w:tcBorders>
            <w:shd w:val="clear" w:color="auto" w:fill="auto"/>
          </w:tcPr>
          <w:p w14:paraId="3DD321F3" w14:textId="77777777" w:rsidR="00E14754" w:rsidRPr="00290065" w:rsidRDefault="00E14754" w:rsidP="00290065">
            <w:pPr>
              <w:widowControl w:val="0"/>
              <w:tabs>
                <w:tab w:val="left" w:pos="3005"/>
              </w:tabs>
            </w:pPr>
            <w:r w:rsidRPr="00290065">
              <w:t>0,09</w:t>
            </w:r>
          </w:p>
        </w:tc>
        <w:tc>
          <w:tcPr>
            <w:tcW w:w="1075" w:type="dxa"/>
            <w:tcBorders>
              <w:left w:val="single" w:sz="12" w:space="0" w:color="auto"/>
              <w:right w:val="single" w:sz="4" w:space="0" w:color="auto"/>
            </w:tcBorders>
            <w:shd w:val="clear" w:color="auto" w:fill="auto"/>
          </w:tcPr>
          <w:p w14:paraId="67CA344D" w14:textId="77777777" w:rsidR="00E14754" w:rsidRPr="00290065" w:rsidRDefault="00E14754" w:rsidP="00290065">
            <w:pPr>
              <w:widowControl w:val="0"/>
              <w:tabs>
                <w:tab w:val="left" w:pos="3005"/>
              </w:tabs>
            </w:pPr>
            <w:r w:rsidRPr="00290065">
              <w:t>Sand</w:t>
            </w:r>
          </w:p>
        </w:tc>
        <w:tc>
          <w:tcPr>
            <w:tcW w:w="1075" w:type="dxa"/>
            <w:tcBorders>
              <w:left w:val="single" w:sz="4" w:space="0" w:color="auto"/>
              <w:right w:val="single" w:sz="12" w:space="0" w:color="auto"/>
            </w:tcBorders>
            <w:shd w:val="clear" w:color="auto" w:fill="auto"/>
          </w:tcPr>
          <w:p w14:paraId="534563AF" w14:textId="77777777" w:rsidR="00E14754" w:rsidRPr="00290065" w:rsidRDefault="00E14754" w:rsidP="00290065">
            <w:pPr>
              <w:widowControl w:val="0"/>
              <w:tabs>
                <w:tab w:val="left" w:pos="3005"/>
              </w:tabs>
            </w:pPr>
            <w:r w:rsidRPr="00290065">
              <w:t>1,6...2,1</w:t>
            </w:r>
          </w:p>
        </w:tc>
      </w:tr>
      <w:tr w:rsidR="00E14754" w:rsidRPr="0071784C" w14:paraId="204F0063" w14:textId="77777777" w:rsidTr="00290065">
        <w:tc>
          <w:tcPr>
            <w:tcW w:w="1243" w:type="dxa"/>
            <w:shd w:val="clear" w:color="auto" w:fill="auto"/>
          </w:tcPr>
          <w:p w14:paraId="3FC05E83" w14:textId="77777777" w:rsidR="00E14754" w:rsidRPr="00290065" w:rsidRDefault="00E14754" w:rsidP="00290065">
            <w:pPr>
              <w:widowControl w:val="0"/>
              <w:tabs>
                <w:tab w:val="left" w:pos="3005"/>
              </w:tabs>
            </w:pPr>
            <w:r w:rsidRPr="00290065">
              <w:t>Kupfer</w:t>
            </w:r>
          </w:p>
        </w:tc>
        <w:tc>
          <w:tcPr>
            <w:tcW w:w="992" w:type="dxa"/>
            <w:tcBorders>
              <w:right w:val="single" w:sz="12" w:space="0" w:color="auto"/>
            </w:tcBorders>
            <w:shd w:val="clear" w:color="auto" w:fill="auto"/>
          </w:tcPr>
          <w:p w14:paraId="51F6AE17" w14:textId="77777777" w:rsidR="00E14754" w:rsidRPr="00290065" w:rsidRDefault="00E14754" w:rsidP="00290065">
            <w:pPr>
              <w:widowControl w:val="0"/>
              <w:tabs>
                <w:tab w:val="left" w:pos="3005"/>
              </w:tabs>
            </w:pPr>
            <w:r w:rsidRPr="00290065">
              <w:t>8,9</w:t>
            </w:r>
          </w:p>
        </w:tc>
        <w:tc>
          <w:tcPr>
            <w:tcW w:w="1764" w:type="dxa"/>
            <w:tcBorders>
              <w:left w:val="single" w:sz="12" w:space="0" w:color="auto"/>
              <w:right w:val="single" w:sz="4" w:space="0" w:color="auto"/>
            </w:tcBorders>
            <w:shd w:val="clear" w:color="auto" w:fill="auto"/>
          </w:tcPr>
          <w:p w14:paraId="7F8194C6" w14:textId="77777777" w:rsidR="00E14754" w:rsidRPr="00290065" w:rsidRDefault="00E14754" w:rsidP="00290065">
            <w:pPr>
              <w:widowControl w:val="0"/>
              <w:tabs>
                <w:tab w:val="left" w:pos="3005"/>
              </w:tabs>
            </w:pPr>
            <w:r w:rsidRPr="00290065">
              <w:t>Quecksilber</w:t>
            </w:r>
          </w:p>
        </w:tc>
        <w:tc>
          <w:tcPr>
            <w:tcW w:w="1071" w:type="dxa"/>
            <w:tcBorders>
              <w:left w:val="single" w:sz="4" w:space="0" w:color="auto"/>
              <w:right w:val="single" w:sz="12" w:space="0" w:color="auto"/>
            </w:tcBorders>
            <w:shd w:val="clear" w:color="auto" w:fill="auto"/>
          </w:tcPr>
          <w:p w14:paraId="293569C4" w14:textId="77777777" w:rsidR="00E14754" w:rsidRPr="00290065" w:rsidRDefault="00E14754" w:rsidP="00290065">
            <w:pPr>
              <w:widowControl w:val="0"/>
              <w:tabs>
                <w:tab w:val="left" w:pos="3005"/>
              </w:tabs>
            </w:pPr>
            <w:r w:rsidRPr="00290065">
              <w:t>13,6</w:t>
            </w:r>
          </w:p>
        </w:tc>
        <w:tc>
          <w:tcPr>
            <w:tcW w:w="1476" w:type="dxa"/>
            <w:tcBorders>
              <w:left w:val="single" w:sz="12" w:space="0" w:color="auto"/>
              <w:right w:val="single" w:sz="4" w:space="0" w:color="auto"/>
            </w:tcBorders>
            <w:shd w:val="clear" w:color="auto" w:fill="auto"/>
          </w:tcPr>
          <w:p w14:paraId="0127452C" w14:textId="77777777" w:rsidR="00E14754" w:rsidRPr="00290065" w:rsidRDefault="00E14754" w:rsidP="00290065">
            <w:pPr>
              <w:widowControl w:val="0"/>
              <w:tabs>
                <w:tab w:val="left" w:pos="3005"/>
              </w:tabs>
            </w:pPr>
          </w:p>
        </w:tc>
        <w:tc>
          <w:tcPr>
            <w:tcW w:w="1075" w:type="dxa"/>
            <w:tcBorders>
              <w:left w:val="single" w:sz="4" w:space="0" w:color="auto"/>
              <w:right w:val="single" w:sz="12" w:space="0" w:color="auto"/>
            </w:tcBorders>
            <w:shd w:val="clear" w:color="auto" w:fill="auto"/>
          </w:tcPr>
          <w:p w14:paraId="5A95489A" w14:textId="77777777" w:rsidR="00E14754" w:rsidRPr="00290065" w:rsidRDefault="00E14754" w:rsidP="00290065">
            <w:pPr>
              <w:widowControl w:val="0"/>
              <w:tabs>
                <w:tab w:val="left" w:pos="3005"/>
              </w:tabs>
            </w:pPr>
          </w:p>
        </w:tc>
        <w:tc>
          <w:tcPr>
            <w:tcW w:w="1075" w:type="dxa"/>
            <w:tcBorders>
              <w:left w:val="single" w:sz="12" w:space="0" w:color="auto"/>
              <w:right w:val="single" w:sz="4" w:space="0" w:color="auto"/>
            </w:tcBorders>
            <w:shd w:val="clear" w:color="auto" w:fill="auto"/>
          </w:tcPr>
          <w:p w14:paraId="2C0F2ED0" w14:textId="77777777" w:rsidR="00E14754" w:rsidRPr="00290065" w:rsidRDefault="00E14754" w:rsidP="00290065">
            <w:pPr>
              <w:widowControl w:val="0"/>
              <w:tabs>
                <w:tab w:val="left" w:pos="3005"/>
              </w:tabs>
            </w:pPr>
            <w:r w:rsidRPr="00290065">
              <w:t>Beton</w:t>
            </w:r>
          </w:p>
        </w:tc>
        <w:tc>
          <w:tcPr>
            <w:tcW w:w="1075" w:type="dxa"/>
            <w:tcBorders>
              <w:left w:val="single" w:sz="4" w:space="0" w:color="auto"/>
              <w:right w:val="single" w:sz="12" w:space="0" w:color="auto"/>
            </w:tcBorders>
            <w:shd w:val="clear" w:color="auto" w:fill="auto"/>
          </w:tcPr>
          <w:p w14:paraId="5D83B1F6" w14:textId="77777777" w:rsidR="00E14754" w:rsidRPr="00290065" w:rsidRDefault="00E14754" w:rsidP="00290065">
            <w:pPr>
              <w:widowControl w:val="0"/>
              <w:tabs>
                <w:tab w:val="left" w:pos="3005"/>
              </w:tabs>
            </w:pPr>
            <w:r w:rsidRPr="00290065">
              <w:t>1,8...2,4</w:t>
            </w:r>
          </w:p>
        </w:tc>
      </w:tr>
      <w:tr w:rsidR="00E14754" w:rsidRPr="0071784C" w14:paraId="5D72FE2E" w14:textId="77777777" w:rsidTr="00290065">
        <w:tc>
          <w:tcPr>
            <w:tcW w:w="1243" w:type="dxa"/>
            <w:shd w:val="clear" w:color="auto" w:fill="auto"/>
          </w:tcPr>
          <w:p w14:paraId="11CE9D86" w14:textId="77777777" w:rsidR="00E14754" w:rsidRPr="00290065" w:rsidRDefault="00E14754" w:rsidP="00290065">
            <w:pPr>
              <w:widowControl w:val="0"/>
              <w:tabs>
                <w:tab w:val="left" w:pos="3005"/>
              </w:tabs>
            </w:pPr>
            <w:r w:rsidRPr="00290065">
              <w:t>Gold</w:t>
            </w:r>
          </w:p>
        </w:tc>
        <w:tc>
          <w:tcPr>
            <w:tcW w:w="992" w:type="dxa"/>
            <w:tcBorders>
              <w:right w:val="single" w:sz="12" w:space="0" w:color="auto"/>
            </w:tcBorders>
            <w:shd w:val="clear" w:color="auto" w:fill="auto"/>
          </w:tcPr>
          <w:p w14:paraId="3E7DE310" w14:textId="77777777" w:rsidR="00E14754" w:rsidRPr="00290065" w:rsidRDefault="00E14754" w:rsidP="00290065">
            <w:pPr>
              <w:widowControl w:val="0"/>
              <w:tabs>
                <w:tab w:val="left" w:pos="3005"/>
              </w:tabs>
            </w:pPr>
            <w:r w:rsidRPr="00290065">
              <w:t>19,3</w:t>
            </w:r>
          </w:p>
        </w:tc>
        <w:tc>
          <w:tcPr>
            <w:tcW w:w="1764" w:type="dxa"/>
            <w:tcBorders>
              <w:left w:val="single" w:sz="12" w:space="0" w:color="auto"/>
              <w:right w:val="single" w:sz="4" w:space="0" w:color="auto"/>
            </w:tcBorders>
            <w:shd w:val="clear" w:color="auto" w:fill="auto"/>
          </w:tcPr>
          <w:p w14:paraId="7E7CBE4A" w14:textId="77777777" w:rsidR="00E14754" w:rsidRPr="00290065" w:rsidRDefault="00E14754" w:rsidP="00290065">
            <w:pPr>
              <w:widowControl w:val="0"/>
              <w:tabs>
                <w:tab w:val="left" w:pos="3005"/>
              </w:tabs>
            </w:pPr>
          </w:p>
        </w:tc>
        <w:tc>
          <w:tcPr>
            <w:tcW w:w="1071" w:type="dxa"/>
            <w:tcBorders>
              <w:left w:val="single" w:sz="4" w:space="0" w:color="auto"/>
              <w:right w:val="single" w:sz="12" w:space="0" w:color="auto"/>
            </w:tcBorders>
            <w:shd w:val="clear" w:color="auto" w:fill="auto"/>
          </w:tcPr>
          <w:p w14:paraId="129D2927" w14:textId="77777777" w:rsidR="00E14754" w:rsidRPr="00290065" w:rsidRDefault="00E14754" w:rsidP="00290065">
            <w:pPr>
              <w:widowControl w:val="0"/>
              <w:tabs>
                <w:tab w:val="left" w:pos="3005"/>
              </w:tabs>
            </w:pPr>
          </w:p>
        </w:tc>
        <w:tc>
          <w:tcPr>
            <w:tcW w:w="1476" w:type="dxa"/>
            <w:tcBorders>
              <w:left w:val="single" w:sz="12" w:space="0" w:color="auto"/>
              <w:right w:val="single" w:sz="4" w:space="0" w:color="auto"/>
            </w:tcBorders>
            <w:shd w:val="clear" w:color="auto" w:fill="auto"/>
          </w:tcPr>
          <w:p w14:paraId="324071D8" w14:textId="77777777" w:rsidR="00E14754" w:rsidRPr="00290065" w:rsidRDefault="00E14754" w:rsidP="00290065">
            <w:pPr>
              <w:widowControl w:val="0"/>
              <w:tabs>
                <w:tab w:val="left" w:pos="3005"/>
              </w:tabs>
            </w:pPr>
          </w:p>
        </w:tc>
        <w:tc>
          <w:tcPr>
            <w:tcW w:w="1075" w:type="dxa"/>
            <w:tcBorders>
              <w:left w:val="single" w:sz="4" w:space="0" w:color="auto"/>
              <w:right w:val="single" w:sz="12" w:space="0" w:color="auto"/>
            </w:tcBorders>
            <w:shd w:val="clear" w:color="auto" w:fill="auto"/>
          </w:tcPr>
          <w:p w14:paraId="6D5C398B" w14:textId="77777777" w:rsidR="00E14754" w:rsidRPr="00290065" w:rsidRDefault="00E14754" w:rsidP="00290065">
            <w:pPr>
              <w:widowControl w:val="0"/>
              <w:tabs>
                <w:tab w:val="left" w:pos="3005"/>
              </w:tabs>
            </w:pPr>
          </w:p>
        </w:tc>
        <w:tc>
          <w:tcPr>
            <w:tcW w:w="1075" w:type="dxa"/>
            <w:tcBorders>
              <w:left w:val="single" w:sz="12" w:space="0" w:color="auto"/>
              <w:right w:val="single" w:sz="4" w:space="0" w:color="auto"/>
            </w:tcBorders>
            <w:shd w:val="clear" w:color="auto" w:fill="auto"/>
          </w:tcPr>
          <w:p w14:paraId="06186DAE" w14:textId="77777777" w:rsidR="00E14754" w:rsidRPr="00290065" w:rsidRDefault="00E14754" w:rsidP="00290065">
            <w:pPr>
              <w:widowControl w:val="0"/>
              <w:tabs>
                <w:tab w:val="left" w:pos="3005"/>
              </w:tabs>
            </w:pPr>
            <w:r w:rsidRPr="00290065">
              <w:t>Glas</w:t>
            </w:r>
          </w:p>
        </w:tc>
        <w:tc>
          <w:tcPr>
            <w:tcW w:w="1075" w:type="dxa"/>
            <w:tcBorders>
              <w:left w:val="single" w:sz="4" w:space="0" w:color="auto"/>
              <w:right w:val="single" w:sz="12" w:space="0" w:color="auto"/>
            </w:tcBorders>
            <w:shd w:val="clear" w:color="auto" w:fill="auto"/>
          </w:tcPr>
          <w:p w14:paraId="72345A24" w14:textId="77777777" w:rsidR="00E14754" w:rsidRPr="00290065" w:rsidRDefault="00E14754" w:rsidP="00290065">
            <w:pPr>
              <w:widowControl w:val="0"/>
              <w:tabs>
                <w:tab w:val="left" w:pos="3005"/>
              </w:tabs>
            </w:pPr>
            <w:r w:rsidRPr="00290065">
              <w:t>2,4...2,6</w:t>
            </w:r>
          </w:p>
        </w:tc>
      </w:tr>
    </w:tbl>
    <w:p w14:paraId="1F8E0228" w14:textId="77777777" w:rsidR="00E14754" w:rsidRPr="00E75C7F" w:rsidRDefault="00E14754" w:rsidP="00E14754">
      <w:pPr>
        <w:widowControl w:val="0"/>
        <w:tabs>
          <w:tab w:val="left" w:pos="3005"/>
        </w:tabs>
      </w:pPr>
    </w:p>
    <w:p w14:paraId="25F56B09" w14:textId="77777777" w:rsidR="00E14754" w:rsidRDefault="00E14754" w:rsidP="00E14754">
      <w:pPr>
        <w:widowControl w:val="0"/>
        <w:tabs>
          <w:tab w:val="left" w:pos="3005"/>
        </w:tabs>
        <w:rPr>
          <w:color w:val="FF0000"/>
        </w:rPr>
      </w:pPr>
    </w:p>
    <w:p w14:paraId="5317FC14" w14:textId="58A00582" w:rsidR="00E14754" w:rsidRDefault="00E14754" w:rsidP="00E14754">
      <w:pPr>
        <w:widowControl w:val="0"/>
        <w:tabs>
          <w:tab w:val="left" w:pos="3005"/>
        </w:tabs>
      </w:pPr>
      <w:r>
        <w:rPr>
          <w:color w:val="FF0000"/>
        </w:rPr>
        <w:sym w:font="Symbol" w:char="F02A"/>
      </w:r>
      <w:bookmarkEnd w:id="355"/>
      <w:r>
        <w:fldChar w:fldCharType="begin"/>
      </w:r>
      <w:r w:rsidR="00626526">
        <w:instrText>HYPERLINK "lsgmech.docx" \l "m186"</w:instrText>
      </w:r>
      <w:r>
        <w:fldChar w:fldCharType="separate"/>
      </w:r>
      <w:r>
        <w:rPr>
          <w:rStyle w:val="Hyperlink"/>
          <w:sz w:val="22"/>
        </w:rPr>
        <w:t>1</w:t>
      </w:r>
      <w:bookmarkStart w:id="357" w:name="_Hlt9752026"/>
      <w:bookmarkStart w:id="358" w:name="_Hlt496411057"/>
      <w:bookmarkEnd w:id="357"/>
      <w:r>
        <w:rPr>
          <w:rStyle w:val="Hyperlink"/>
          <w:sz w:val="22"/>
        </w:rPr>
        <w:t>8</w:t>
      </w:r>
      <w:bookmarkStart w:id="359" w:name="_Hlt515421911"/>
      <w:bookmarkStart w:id="360" w:name="_Hlt515421420"/>
      <w:bookmarkEnd w:id="358"/>
      <w:bookmarkEnd w:id="359"/>
      <w:r>
        <w:rPr>
          <w:rStyle w:val="Hyperlink"/>
          <w:sz w:val="22"/>
        </w:rPr>
        <w:t>6</w:t>
      </w:r>
      <w:bookmarkEnd w:id="360"/>
      <w:r>
        <w:rPr>
          <w:rStyle w:val="Hyperlink"/>
          <w:sz w:val="22"/>
        </w:rPr>
        <w:t>.</w:t>
      </w:r>
      <w:r>
        <w:fldChar w:fldCharType="end"/>
      </w:r>
      <w:bookmarkEnd w:id="356"/>
      <w:r>
        <w:t xml:space="preserve"> Ein Fundament </w:t>
      </w:r>
      <w:bookmarkStart w:id="361" w:name="_Hlt515544134"/>
      <w:bookmarkEnd w:id="361"/>
      <w:r>
        <w:t xml:space="preserve">mit einem Volumen von 34 m³ soll mit Beton ausgegossen werden. Wie groß ist die Masse des erforderlichen Betons, wenn seine Dichte 2000 kg/m³ </w:t>
      </w:r>
      <w:proofErr w:type="gramStart"/>
      <w:r>
        <w:t>beträgt</w:t>
      </w:r>
      <w:proofErr w:type="gramEnd"/>
      <w:r>
        <w:t>?</w:t>
      </w:r>
      <w:r>
        <w:br/>
      </w:r>
      <w:r>
        <w:sym w:font="Symbol" w:char="F02A"/>
      </w:r>
      <w:r>
        <w:sym w:font="Symbol" w:char="F02A"/>
      </w:r>
    </w:p>
    <w:p w14:paraId="5A2E73DD" w14:textId="39AA1076" w:rsidR="00E14754" w:rsidRDefault="00215B7B" w:rsidP="00E14754">
      <w:pPr>
        <w:widowControl w:val="0"/>
        <w:tabs>
          <w:tab w:val="left" w:pos="3005"/>
        </w:tabs>
      </w:pPr>
      <w:hyperlink r:id="rId10" w:anchor="m187" w:history="1">
        <w:r w:rsidR="00E14754">
          <w:rPr>
            <w:rStyle w:val="Hyperlink"/>
            <w:sz w:val="22"/>
          </w:rPr>
          <w:t>1</w:t>
        </w:r>
        <w:bookmarkStart w:id="362" w:name="_Hlt496411093"/>
        <w:r w:rsidR="00E14754">
          <w:rPr>
            <w:rStyle w:val="Hyperlink"/>
            <w:sz w:val="22"/>
          </w:rPr>
          <w:t>8</w:t>
        </w:r>
        <w:bookmarkStart w:id="363" w:name="_Hlt496411054"/>
        <w:bookmarkEnd w:id="362"/>
        <w:r w:rsidR="00E14754">
          <w:rPr>
            <w:rStyle w:val="Hyperlink"/>
            <w:sz w:val="22"/>
          </w:rPr>
          <w:t>7</w:t>
        </w:r>
        <w:bookmarkEnd w:id="363"/>
        <w:r w:rsidR="00E14754">
          <w:rPr>
            <w:rStyle w:val="Hyperlink"/>
            <w:sz w:val="22"/>
          </w:rPr>
          <w:t>.</w:t>
        </w:r>
      </w:hyperlink>
      <w:r w:rsidR="00E14754">
        <w:t xml:space="preserve"> Begründe, warum Flugzeuge zum größten Teil aus Aluminium hergestellt werden.</w:t>
      </w:r>
      <w:r w:rsidR="00E14754">
        <w:br/>
      </w:r>
      <w:r w:rsidR="00E14754">
        <w:sym w:font="Symbol" w:char="F02A"/>
      </w:r>
    </w:p>
    <w:bookmarkStart w:id="364" w:name="_Hlt496411149"/>
    <w:p w14:paraId="431FD501" w14:textId="0E001FED" w:rsidR="00E14754" w:rsidRDefault="00E14754" w:rsidP="00E14754">
      <w:pPr>
        <w:widowControl w:val="0"/>
        <w:tabs>
          <w:tab w:val="left" w:pos="3005"/>
        </w:tabs>
      </w:pPr>
      <w:r>
        <w:fldChar w:fldCharType="begin"/>
      </w:r>
      <w:r w:rsidR="00626526">
        <w:instrText>HYPERLINK "lsgmech.docx" \l "m188"</w:instrText>
      </w:r>
      <w:r>
        <w:fldChar w:fldCharType="separate"/>
      </w:r>
      <w:r>
        <w:rPr>
          <w:rStyle w:val="Hyperlink"/>
          <w:sz w:val="22"/>
        </w:rPr>
        <w:t>188.</w:t>
      </w:r>
      <w:r>
        <w:fldChar w:fldCharType="end"/>
      </w:r>
      <w:bookmarkEnd w:id="364"/>
      <w:r>
        <w:t xml:space="preserve"> Mit einer leeren Streichholzschachtel kannst Du gleich große Sandportionen herstellen. Berechne das Volumen einer Sandportion. Bestimme auf einer Briefwaage die Masse von ein, zwei usw. Sandportionen und zeige, dass die Masse des Sandes proportional zum Volumen ist (m </w:t>
      </w:r>
      <w:r>
        <w:rPr>
          <w:rFonts w:ascii="Symbol" w:hAnsi="Symbol"/>
        </w:rPr>
        <w:t></w:t>
      </w:r>
      <w:r>
        <w:t xml:space="preserve"> V). Berechne den Mittelwert für die Dichte von Sand.</w:t>
      </w:r>
      <w:r>
        <w:br/>
      </w:r>
      <w:r>
        <w:sym w:font="Symbol" w:char="F02A"/>
      </w:r>
      <w:r>
        <w:sym w:font="Symbol" w:char="F02A"/>
      </w:r>
    </w:p>
    <w:p w14:paraId="373B5A89" w14:textId="4C465AF4" w:rsidR="00E14754" w:rsidRDefault="00215B7B" w:rsidP="00E14754">
      <w:pPr>
        <w:widowControl w:val="0"/>
        <w:tabs>
          <w:tab w:val="left" w:pos="3005"/>
        </w:tabs>
      </w:pPr>
      <w:hyperlink r:id="rId11" w:anchor="m189" w:history="1">
        <w:r w:rsidR="00E14754">
          <w:rPr>
            <w:rStyle w:val="Hyperlink"/>
            <w:sz w:val="22"/>
          </w:rPr>
          <w:t>1</w:t>
        </w:r>
        <w:bookmarkStart w:id="365" w:name="_Hlt496411181"/>
        <w:r w:rsidR="00E14754">
          <w:rPr>
            <w:rStyle w:val="Hyperlink"/>
            <w:sz w:val="22"/>
          </w:rPr>
          <w:t>8</w:t>
        </w:r>
        <w:bookmarkEnd w:id="365"/>
        <w:r w:rsidR="00E14754">
          <w:rPr>
            <w:rStyle w:val="Hyperlink"/>
            <w:sz w:val="22"/>
          </w:rPr>
          <w:t>9.</w:t>
        </w:r>
      </w:hyperlink>
      <w:r w:rsidR="00E14754">
        <w:t xml:space="preserve"> Wie bestimmt man die Dichte von Schweizerkäse?</w:t>
      </w:r>
      <w:r w:rsidR="00E14754">
        <w:br/>
      </w:r>
      <w:r w:rsidR="00E14754">
        <w:sym w:font="Symbol" w:char="F02A"/>
      </w:r>
    </w:p>
    <w:p w14:paraId="7B0D0512" w14:textId="421C258C" w:rsidR="00E14754" w:rsidRDefault="00E14754" w:rsidP="00E14754">
      <w:pPr>
        <w:widowControl w:val="0"/>
        <w:tabs>
          <w:tab w:val="left" w:pos="3005"/>
        </w:tabs>
      </w:pPr>
      <w:bookmarkStart w:id="366" w:name="_Hlt496411272"/>
      <w:r>
        <w:rPr>
          <w:color w:val="FF0000"/>
        </w:rPr>
        <w:sym w:font="Symbol" w:char="F02A"/>
      </w:r>
      <w:hyperlink r:id="rId12" w:anchor="m190" w:history="1">
        <w:r>
          <w:rPr>
            <w:rStyle w:val="Hyperlink"/>
            <w:sz w:val="22"/>
          </w:rPr>
          <w:t>1</w:t>
        </w:r>
        <w:bookmarkStart w:id="367" w:name="_Hlt496411255"/>
        <w:r>
          <w:rPr>
            <w:rStyle w:val="Hyperlink"/>
            <w:sz w:val="22"/>
          </w:rPr>
          <w:t>9</w:t>
        </w:r>
        <w:bookmarkStart w:id="368" w:name="_Hlt496411249"/>
        <w:bookmarkEnd w:id="367"/>
        <w:r>
          <w:rPr>
            <w:rStyle w:val="Hyperlink"/>
            <w:sz w:val="22"/>
          </w:rPr>
          <w:t>0</w:t>
        </w:r>
        <w:bookmarkEnd w:id="368"/>
        <w:r>
          <w:rPr>
            <w:rStyle w:val="Hyperlink"/>
            <w:sz w:val="22"/>
          </w:rPr>
          <w:t>.</w:t>
        </w:r>
      </w:hyperlink>
      <w:bookmarkEnd w:id="366"/>
      <w:r>
        <w:t xml:space="preserve"> Kann man 6 kg Quecksilber in eine 0,5l-Flasche einfüllen?</w:t>
      </w:r>
      <w:r>
        <w:br/>
      </w:r>
      <w:r>
        <w:sym w:font="Symbol" w:char="F02A"/>
      </w:r>
      <w:r>
        <w:sym w:font="Symbol" w:char="F02A"/>
      </w:r>
    </w:p>
    <w:p w14:paraId="3D88726F" w14:textId="4CD93CB5" w:rsidR="00E14754" w:rsidRDefault="00215B7B" w:rsidP="00E14754">
      <w:pPr>
        <w:widowControl w:val="0"/>
        <w:tabs>
          <w:tab w:val="left" w:pos="3005"/>
        </w:tabs>
      </w:pPr>
      <w:hyperlink r:id="rId13" w:anchor="m191" w:history="1">
        <w:r w:rsidR="00E14754">
          <w:rPr>
            <w:rStyle w:val="Hyperlink"/>
            <w:sz w:val="22"/>
          </w:rPr>
          <w:t>1</w:t>
        </w:r>
        <w:bookmarkStart w:id="369" w:name="_Hlt496411338"/>
        <w:r w:rsidR="00E14754">
          <w:rPr>
            <w:rStyle w:val="Hyperlink"/>
            <w:sz w:val="22"/>
          </w:rPr>
          <w:t>9</w:t>
        </w:r>
        <w:bookmarkStart w:id="370" w:name="_Hlt29299932"/>
        <w:bookmarkEnd w:id="369"/>
        <w:r w:rsidR="00E14754">
          <w:rPr>
            <w:rStyle w:val="Hyperlink"/>
            <w:sz w:val="22"/>
          </w:rPr>
          <w:t>1</w:t>
        </w:r>
        <w:bookmarkEnd w:id="370"/>
        <w:r w:rsidR="00E14754">
          <w:rPr>
            <w:rStyle w:val="Hyperlink"/>
            <w:sz w:val="22"/>
          </w:rPr>
          <w:t>.</w:t>
        </w:r>
      </w:hyperlink>
      <w:r w:rsidR="00E14754">
        <w:t xml:space="preserve"> Ist ein Goldwürfel mit 3 cm Kantenlänge und der Masse 350 g massiv?</w:t>
      </w:r>
      <w:r w:rsidR="00E14754">
        <w:br/>
      </w:r>
      <w:r w:rsidR="00E14754">
        <w:sym w:font="Symbol" w:char="F02A"/>
      </w:r>
      <w:r w:rsidR="00E14754">
        <w:sym w:font="Symbol" w:char="F02A"/>
      </w:r>
    </w:p>
    <w:p w14:paraId="369ADF92" w14:textId="44FAC538" w:rsidR="00E14754" w:rsidRDefault="00E14754" w:rsidP="00E14754">
      <w:pPr>
        <w:widowControl w:val="0"/>
        <w:tabs>
          <w:tab w:val="left" w:pos="3005"/>
        </w:tabs>
      </w:pPr>
      <w:r>
        <w:rPr>
          <w:color w:val="FF0000"/>
        </w:rPr>
        <w:sym w:font="Symbol" w:char="F02A"/>
      </w:r>
      <w:hyperlink r:id="rId14" w:anchor="m192" w:history="1">
        <w:r>
          <w:rPr>
            <w:rStyle w:val="Hyperlink"/>
            <w:sz w:val="22"/>
          </w:rPr>
          <w:t>1</w:t>
        </w:r>
        <w:bookmarkStart w:id="371" w:name="_Hlt29301010"/>
        <w:bookmarkStart w:id="372" w:name="_Hlt29300073"/>
        <w:bookmarkEnd w:id="371"/>
        <w:r>
          <w:rPr>
            <w:rStyle w:val="Hyperlink"/>
            <w:sz w:val="22"/>
          </w:rPr>
          <w:t>9</w:t>
        </w:r>
        <w:bookmarkStart w:id="373" w:name="_Hlt496411343"/>
        <w:bookmarkEnd w:id="372"/>
        <w:r>
          <w:rPr>
            <w:rStyle w:val="Hyperlink"/>
            <w:sz w:val="22"/>
          </w:rPr>
          <w:t>2</w:t>
        </w:r>
        <w:bookmarkEnd w:id="373"/>
        <w:r>
          <w:rPr>
            <w:rStyle w:val="Hyperlink"/>
            <w:sz w:val="22"/>
          </w:rPr>
          <w:t>.</w:t>
        </w:r>
      </w:hyperlink>
      <w:r>
        <w:t xml:space="preserve"> Eine Sprudelflasche hat, mit ¾l Wasser gefüllt, die Masse 1,35 kg. Welches Volumen hat das Glas der Flasche? </w:t>
      </w:r>
      <w:r>
        <w:br/>
      </w:r>
      <w:r>
        <w:sym w:font="Symbol" w:char="F02A"/>
      </w:r>
      <w:r>
        <w:sym w:font="Symbol" w:char="F02A"/>
      </w:r>
    </w:p>
    <w:bookmarkStart w:id="374" w:name="_Hlt496360852"/>
    <w:p w14:paraId="6E7FB64F" w14:textId="35D58D75" w:rsidR="00E14754" w:rsidRDefault="00E14754" w:rsidP="00E14754">
      <w:r>
        <w:fldChar w:fldCharType="begin"/>
      </w:r>
      <w:r w:rsidR="00626526">
        <w:instrText>HYPERLINK "lsgmech.docx" \l "m366"</w:instrText>
      </w:r>
      <w:r>
        <w:fldChar w:fldCharType="separate"/>
      </w:r>
      <w:r>
        <w:rPr>
          <w:rStyle w:val="Hyperlink"/>
          <w:sz w:val="22"/>
        </w:rPr>
        <w:t>3</w:t>
      </w:r>
      <w:bookmarkStart w:id="375" w:name="_Hlt496411348"/>
      <w:r>
        <w:rPr>
          <w:rStyle w:val="Hyperlink"/>
          <w:sz w:val="22"/>
        </w:rPr>
        <w:t>6</w:t>
      </w:r>
      <w:bookmarkEnd w:id="375"/>
      <w:r>
        <w:rPr>
          <w:rStyle w:val="Hyperlink"/>
          <w:sz w:val="22"/>
        </w:rPr>
        <w:t>6</w:t>
      </w:r>
      <w:bookmarkStart w:id="376" w:name="_Hlt29301417"/>
      <w:r>
        <w:rPr>
          <w:rStyle w:val="Hyperlink"/>
          <w:sz w:val="22"/>
        </w:rPr>
        <w:t>.</w:t>
      </w:r>
      <w:bookmarkEnd w:id="376"/>
      <w:r>
        <w:fldChar w:fldCharType="end"/>
      </w:r>
      <w:bookmarkEnd w:id="374"/>
      <w:r>
        <w:t xml:space="preserve"> Die folgende Aufgabe ist entnommen aus: Klett: Walter Stein, Physik-Geschichten aus Bad Einstein: </w:t>
      </w:r>
      <w:r>
        <w:br/>
        <w:t xml:space="preserve"> Auf dem Flachdach von Hannelores modernem Kuhstallbungalow  liegt am Montagmorgen um 8.00 Uhr schon eine 2 m hohe Schneeschicht. Das 12m x 5m  große Dach trägt maximal eine Last von 282 kN. Und es schneit wie bekloppt: 5 cm pro Stunde! Hannelore kann sich aber einfach nicht aufrappeln, um Schnee zu fegen.</w:t>
      </w:r>
      <w:r>
        <w:br/>
        <w:t>Um wie viel Uhr bricht ihr die Bude über dem Kopf zusammen?</w:t>
      </w:r>
      <w:r>
        <w:br/>
        <w:t>Schnee hat eine Dichte von 0,2 g/cm³.</w:t>
      </w:r>
      <w:r>
        <w:br/>
      </w:r>
      <w:r>
        <w:sym w:font="Symbol" w:char="F02A"/>
      </w:r>
      <w:r>
        <w:sym w:font="Symbol" w:char="F02A"/>
      </w:r>
      <w:r>
        <w:sym w:font="Symbol" w:char="F02A"/>
      </w:r>
    </w:p>
    <w:p w14:paraId="3481DF79" w14:textId="636CCA89" w:rsidR="00E14754" w:rsidRDefault="00215B7B" w:rsidP="00E14754">
      <w:pPr>
        <w:widowControl w:val="0"/>
      </w:pPr>
      <w:hyperlink r:id="rId15" w:anchor="m373" w:history="1">
        <w:r w:rsidR="00E14754">
          <w:rPr>
            <w:rStyle w:val="Hyperlink"/>
            <w:sz w:val="22"/>
          </w:rPr>
          <w:t>3</w:t>
        </w:r>
        <w:bookmarkStart w:id="377" w:name="_Hlt496409902"/>
        <w:r w:rsidR="00E14754">
          <w:rPr>
            <w:rStyle w:val="Hyperlink"/>
            <w:sz w:val="22"/>
          </w:rPr>
          <w:t>7</w:t>
        </w:r>
        <w:bookmarkEnd w:id="377"/>
        <w:r w:rsidR="00E14754">
          <w:rPr>
            <w:rStyle w:val="Hyperlink"/>
            <w:sz w:val="22"/>
          </w:rPr>
          <w:t>3.</w:t>
        </w:r>
      </w:hyperlink>
      <w:r w:rsidR="00E14754">
        <w:t xml:space="preserve"> Ein LKW darf nur 0,5 m hoch mit Ziegelsteinen beladen werden, damit seine Höchstlast nicht überschritten wird. Wie hoch könnte man ihn mit Schaumstoff beladen?</w:t>
      </w:r>
      <w:r w:rsidR="00E14754">
        <w:br/>
      </w:r>
      <w:r w:rsidR="00E14754">
        <w:sym w:font="Symbol" w:char="F02A"/>
      </w:r>
      <w:r w:rsidR="00E14754">
        <w:sym w:font="Symbol" w:char="F02A"/>
      </w:r>
    </w:p>
    <w:p w14:paraId="7566F8A6" w14:textId="5FA2D7C3" w:rsidR="00E14754" w:rsidRDefault="00E14754" w:rsidP="00E14754">
      <w:pPr>
        <w:widowControl w:val="0"/>
      </w:pPr>
      <w:bookmarkStart w:id="378" w:name="_Hlt29377612"/>
      <w:bookmarkStart w:id="379" w:name="_Hlt496409960"/>
      <w:bookmarkEnd w:id="378"/>
      <w:r>
        <w:rPr>
          <w:color w:val="FF0000"/>
        </w:rPr>
        <w:sym w:font="Symbol" w:char="F02A"/>
      </w:r>
      <w:hyperlink r:id="rId16" w:anchor="m374" w:history="1">
        <w:r>
          <w:rPr>
            <w:rStyle w:val="Hyperlink"/>
            <w:sz w:val="22"/>
          </w:rPr>
          <w:t>3</w:t>
        </w:r>
        <w:bookmarkStart w:id="380" w:name="_Hlt496410017"/>
        <w:r>
          <w:rPr>
            <w:rStyle w:val="Hyperlink"/>
            <w:sz w:val="22"/>
          </w:rPr>
          <w:t>7</w:t>
        </w:r>
        <w:bookmarkStart w:id="381" w:name="_Hlt29377482"/>
        <w:bookmarkStart w:id="382" w:name="_Hlt29377388"/>
        <w:bookmarkEnd w:id="380"/>
        <w:bookmarkEnd w:id="381"/>
        <w:r>
          <w:rPr>
            <w:rStyle w:val="Hyperlink"/>
            <w:sz w:val="22"/>
          </w:rPr>
          <w:t>4</w:t>
        </w:r>
        <w:bookmarkEnd w:id="382"/>
        <w:r>
          <w:rPr>
            <w:rStyle w:val="Hyperlink"/>
            <w:sz w:val="22"/>
          </w:rPr>
          <w:t>.</w:t>
        </w:r>
      </w:hyperlink>
      <w:bookmarkEnd w:id="379"/>
      <w:r>
        <w:t xml:space="preserve"> Wie groß ist die Masse des Benzins, das in einem Tankfahrzeug mit einem Fassungsvermögen von 15 000 l (1 l = 1 000 cm³) transportiert wird?</w:t>
      </w:r>
      <w:r>
        <w:br/>
      </w:r>
      <w:r>
        <w:sym w:font="Symbol" w:char="F02A"/>
      </w:r>
      <w:r>
        <w:sym w:font="Symbol" w:char="F02A"/>
      </w:r>
    </w:p>
    <w:p w14:paraId="0A5DF464" w14:textId="5CA08A7C" w:rsidR="00E14754" w:rsidRDefault="001E7372" w:rsidP="00E14754">
      <w:r>
        <w:rPr>
          <w:color w:val="FF0000"/>
        </w:rPr>
        <w:sym w:font="Symbol" w:char="F02A"/>
      </w:r>
      <w:hyperlink r:id="rId17" w:anchor="m375" w:history="1">
        <w:r w:rsidR="00E14754">
          <w:rPr>
            <w:rStyle w:val="Hyperlink"/>
            <w:sz w:val="22"/>
          </w:rPr>
          <w:t>3</w:t>
        </w:r>
        <w:bookmarkStart w:id="383" w:name="_Hlt496410103"/>
        <w:r w:rsidR="00E14754">
          <w:rPr>
            <w:rStyle w:val="Hyperlink"/>
            <w:sz w:val="22"/>
          </w:rPr>
          <w:t>7</w:t>
        </w:r>
        <w:bookmarkEnd w:id="383"/>
        <w:r w:rsidR="00E14754">
          <w:rPr>
            <w:rStyle w:val="Hyperlink"/>
            <w:sz w:val="22"/>
          </w:rPr>
          <w:t>5.</w:t>
        </w:r>
      </w:hyperlink>
      <w:r w:rsidR="00E14754">
        <w:t xml:space="preserve"> </w:t>
      </w:r>
      <w:bookmarkStart w:id="384" w:name="_Hlk343532358"/>
      <w:r w:rsidR="00C66757">
        <w:t xml:space="preserve">In einer Packung </w:t>
      </w:r>
      <w:r>
        <w:t xml:space="preserve">sind 340 g Kaffeesahne, das Volumen beträgt </w:t>
      </w:r>
      <w:r w:rsidR="00295C44">
        <w:t>319 ml</w:t>
      </w:r>
      <w:r>
        <w:t>. Welche Dichte hat die Kaffeesahne?</w:t>
      </w:r>
      <w:r w:rsidR="00E14754">
        <w:br/>
      </w:r>
      <w:bookmarkEnd w:id="384"/>
      <w:r w:rsidR="00E14754">
        <w:sym w:font="Symbol" w:char="F02A"/>
      </w:r>
      <w:r w:rsidR="00E14754">
        <w:br/>
      </w:r>
      <w:bookmarkStart w:id="385" w:name="_Hlt62108230"/>
      <w:r w:rsidR="00E14754">
        <w:rPr>
          <w:color w:val="FF0000"/>
        </w:rPr>
        <w:sym w:font="Symbol" w:char="F02A"/>
      </w:r>
      <w:bookmarkStart w:id="386" w:name="_Hlt62692235"/>
      <w:r w:rsidR="00E14754">
        <w:fldChar w:fldCharType="begin"/>
      </w:r>
      <w:r w:rsidR="00626526">
        <w:instrText>HYPERLINK "lsgmech.docx" \l "m491"</w:instrText>
      </w:r>
      <w:r w:rsidR="00E14754">
        <w:fldChar w:fldCharType="separate"/>
      </w:r>
      <w:r w:rsidR="00E14754">
        <w:rPr>
          <w:rStyle w:val="Hyperlink"/>
          <w:sz w:val="22"/>
        </w:rPr>
        <w:t>4</w:t>
      </w:r>
      <w:bookmarkStart w:id="387" w:name="_Hlt115783146"/>
      <w:bookmarkStart w:id="388" w:name="_Hlt115782334"/>
      <w:bookmarkEnd w:id="387"/>
      <w:r w:rsidR="00E14754">
        <w:rPr>
          <w:rStyle w:val="Hyperlink"/>
          <w:sz w:val="22"/>
        </w:rPr>
        <w:t>9</w:t>
      </w:r>
      <w:bookmarkStart w:id="389" w:name="_Hlt125446127"/>
      <w:bookmarkEnd w:id="388"/>
      <w:r w:rsidR="00E14754">
        <w:rPr>
          <w:rStyle w:val="Hyperlink"/>
          <w:sz w:val="22"/>
        </w:rPr>
        <w:t>1</w:t>
      </w:r>
      <w:bookmarkEnd w:id="389"/>
      <w:r w:rsidR="00E14754">
        <w:rPr>
          <w:rStyle w:val="Hyperlink"/>
          <w:sz w:val="22"/>
        </w:rPr>
        <w:t>.</w:t>
      </w:r>
      <w:r w:rsidR="00E14754">
        <w:fldChar w:fldCharType="end"/>
      </w:r>
      <w:bookmarkEnd w:id="386"/>
      <w:r w:rsidR="00E14754">
        <w:t xml:space="preserve"> </w:t>
      </w:r>
      <w:bookmarkEnd w:id="385"/>
      <w:r w:rsidR="00E14754">
        <w:t>„In den alten Zeiten, wo das Wünschen noch geholfen hat, lebte ein König, dessen Töchter waren alle schön; aber die jüngste war so schön, dass die Sonne selber, die doch so vieles gesehen hat, sich verwunderte, sooft sie ihr ins Gesicht schien. Nahe bei dem Schloss des Königs lag ein großer dunkler Wald, und in dem Walde unter einer alten Linde war ein Brunnen: wenn nun der Tag recht heiß war, so ging das Königskind hinauf in den Wald und setzte sich an den Rand des kühlen Brunnens: und wenn sie Langeweile hatte, so nahm sie eine goldene Kugel, warf sie in die Höhe und fing sie wieder; und das war ihr liebstes Spielzeug.“</w:t>
      </w:r>
      <w:r w:rsidR="00E14754">
        <w:br/>
        <w:t xml:space="preserve">So beginnt das Märchen „Der Froschkönig oder der eiserne Heinrich“ der Gebrüder Grimm. Der weitere Verlauf und der Ausgang der Geschichte </w:t>
      </w:r>
      <w:r w:rsidR="00FC50D7">
        <w:t>dürften</w:t>
      </w:r>
      <w:r w:rsidR="00E14754">
        <w:t xml:space="preserve"> bekannt sein oder kann nachgelesen werden. </w:t>
      </w:r>
      <w:r w:rsidR="00E14754">
        <w:br/>
        <w:t>Aber: welche Masse hatte die goldene Kugel?</w:t>
      </w:r>
      <w:r w:rsidR="00E14754">
        <w:br/>
        <w:t>Die gesamte Kugel hat einen Durchmesser von 10 cm. Da der König viele Töchter hat, muss er natürlich sparen und konnte nur eine vergoldete Kugel anschaffen. Der Goldmantel hat eine Dicke von 5 mm und der Kern der Kugel besteht aus Eisen.</w:t>
      </w:r>
    </w:p>
    <w:p w14:paraId="51754C03" w14:textId="77777777" w:rsidR="00E14754" w:rsidRDefault="00E14754" w:rsidP="00E14754">
      <w:r>
        <w:sym w:font="Symbol" w:char="F02A"/>
      </w:r>
      <w:r>
        <w:sym w:font="Symbol" w:char="F02A"/>
      </w:r>
    </w:p>
    <w:bookmarkStart w:id="390" w:name="_Hlt131828176"/>
    <w:bookmarkStart w:id="391" w:name="_Hlt131828172"/>
    <w:bookmarkEnd w:id="390"/>
    <w:p w14:paraId="1BF1E4F6" w14:textId="15ED8DBE" w:rsidR="00E14754" w:rsidRDefault="00E14754" w:rsidP="00E14754">
      <w:pPr>
        <w:widowControl w:val="0"/>
      </w:pPr>
      <w:r>
        <w:fldChar w:fldCharType="begin"/>
      </w:r>
      <w:r w:rsidR="00626526">
        <w:instrText>HYPERLINK "lsgmech.docx" \l "m588"</w:instrText>
      </w:r>
      <w:r>
        <w:fldChar w:fldCharType="separate"/>
      </w:r>
      <w:r>
        <w:rPr>
          <w:rStyle w:val="Hyperlink"/>
          <w:sz w:val="22"/>
        </w:rPr>
        <w:t>5</w:t>
      </w:r>
      <w:bookmarkStart w:id="392" w:name="_Hlt125446180"/>
      <w:r>
        <w:rPr>
          <w:rStyle w:val="Hyperlink"/>
          <w:sz w:val="22"/>
        </w:rPr>
        <w:t>8</w:t>
      </w:r>
      <w:bookmarkStart w:id="393" w:name="_Hlt125457210"/>
      <w:bookmarkEnd w:id="392"/>
      <w:r>
        <w:rPr>
          <w:rStyle w:val="Hyperlink"/>
          <w:sz w:val="22"/>
        </w:rPr>
        <w:t>8</w:t>
      </w:r>
      <w:bookmarkEnd w:id="393"/>
      <w:r>
        <w:rPr>
          <w:rStyle w:val="Hyperlink"/>
          <w:sz w:val="22"/>
        </w:rPr>
        <w:t>.</w:t>
      </w:r>
      <w:r>
        <w:fldChar w:fldCharType="end"/>
      </w:r>
      <w:bookmarkEnd w:id="391"/>
      <w:r>
        <w:t xml:space="preserve"> a) Beschreibe, wie man das Volumen eines goldenen Reifens bestimmen kann.</w:t>
      </w:r>
      <w:r>
        <w:br/>
        <w:t>b) Wie kann man überprüfen, ob der Reifen wirklich aus Gold besteht?</w:t>
      </w:r>
    </w:p>
    <w:p w14:paraId="29E96AFD" w14:textId="77777777" w:rsidR="00E14754" w:rsidRDefault="00E14754" w:rsidP="00E14754">
      <w:pPr>
        <w:widowControl w:val="0"/>
        <w:jc w:val="both"/>
      </w:pPr>
      <w:r>
        <w:sym w:font="Symbol" w:char="F02A"/>
      </w:r>
    </w:p>
    <w:p w14:paraId="7ABA3988" w14:textId="746B92F2" w:rsidR="00E14754" w:rsidRDefault="00E14754" w:rsidP="00E14754">
      <w:pPr>
        <w:widowControl w:val="0"/>
      </w:pPr>
      <w:r>
        <w:rPr>
          <w:color w:val="FF0000"/>
        </w:rPr>
        <w:sym w:font="Symbol" w:char="F02A"/>
      </w:r>
      <w:hyperlink r:id="rId18" w:anchor="m625" w:history="1">
        <w:r>
          <w:rPr>
            <w:rStyle w:val="Hyperlink"/>
            <w:sz w:val="22"/>
          </w:rPr>
          <w:t>6</w:t>
        </w:r>
        <w:bookmarkStart w:id="394" w:name="_Hlt159546814"/>
        <w:bookmarkStart w:id="395" w:name="_Hlt159545609"/>
        <w:bookmarkEnd w:id="394"/>
        <w:r>
          <w:rPr>
            <w:rStyle w:val="Hyperlink"/>
            <w:sz w:val="22"/>
          </w:rPr>
          <w:t>2</w:t>
        </w:r>
        <w:bookmarkEnd w:id="395"/>
        <w:r>
          <w:rPr>
            <w:rStyle w:val="Hyperlink"/>
            <w:sz w:val="22"/>
          </w:rPr>
          <w:t>5.</w:t>
        </w:r>
      </w:hyperlink>
    </w:p>
    <w:p w14:paraId="553E1D80" w14:textId="77777777" w:rsidR="00E14754" w:rsidRDefault="00E14754" w:rsidP="00E14754">
      <w:pPr>
        <w:widowControl w:val="0"/>
      </w:pPr>
      <w:r>
        <w:t xml:space="preserve">Die Erde hat einen Radius von etwa 6400 km und eine Masse </w:t>
      </w:r>
      <w:r w:rsidR="00EA12D9">
        <w:t>von</w:t>
      </w:r>
      <w:r>
        <w:rPr>
          <w:position w:val="-10"/>
        </w:rPr>
        <w:object w:dxaOrig="940" w:dyaOrig="340" w14:anchorId="6489B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pt" o:ole="" fillcolor="window">
            <v:imagedata r:id="rId19" o:title=""/>
          </v:shape>
          <o:OLEObject Type="Embed" ProgID="Equation.DSMT4" ShapeID="_x0000_i1025" DrawAspect="Content" ObjectID="_1735305553" r:id="rId20"/>
        </w:object>
      </w:r>
      <w:r>
        <w:t>. Berechnen Sie aus diesen Angaben die mittlere Dichte der Erde.</w:t>
      </w:r>
      <w:r>
        <w:br/>
        <w:t xml:space="preserve">Die äußeren Schichten der Erde haben eine mittlere Dichte </w:t>
      </w:r>
      <w:r w:rsidR="00EA12D9">
        <w:t>von</w:t>
      </w:r>
      <w:r>
        <w:rPr>
          <w:position w:val="-22"/>
        </w:rPr>
        <w:object w:dxaOrig="1460" w:dyaOrig="580" w14:anchorId="1215EF8A">
          <v:shape id="_x0000_i1026" type="#_x0000_t75" style="width:1in;height:30pt" o:ole="" fillcolor="window">
            <v:imagedata r:id="rId21" o:title=""/>
          </v:shape>
          <o:OLEObject Type="Embed" ProgID="Equation.DSMT4" ShapeID="_x0000_i1026" DrawAspect="Content" ObjectID="_1735305554" r:id="rId22"/>
        </w:object>
      </w:r>
      <w:r>
        <w:t xml:space="preserve">. Was kann man aus diesen Angaben über den Erdkern aussagen. </w:t>
      </w:r>
    </w:p>
    <w:p w14:paraId="4AFEA485" w14:textId="77777777" w:rsidR="00E14754" w:rsidRDefault="00E14754" w:rsidP="00E14754">
      <w:pPr>
        <w:widowControl w:val="0"/>
      </w:pPr>
      <w:r>
        <w:sym w:font="Symbol" w:char="F02A"/>
      </w:r>
      <w:r>
        <w:sym w:font="Symbol" w:char="F02A"/>
      </w:r>
    </w:p>
    <w:p w14:paraId="25FA672C" w14:textId="77777777" w:rsidR="00E14754" w:rsidRDefault="00E14754" w:rsidP="00E14754">
      <w:pPr>
        <w:widowControl w:val="0"/>
      </w:pPr>
    </w:p>
    <w:p w14:paraId="1254C932" w14:textId="55636B91" w:rsidR="00E14754" w:rsidRDefault="00E14754" w:rsidP="00E14754">
      <w:pPr>
        <w:widowControl w:val="0"/>
      </w:pPr>
      <w:r>
        <w:rPr>
          <w:color w:val="FF0000"/>
        </w:rPr>
        <w:sym w:font="Symbol" w:char="F02A"/>
      </w:r>
      <w:bookmarkStart w:id="396" w:name="_Hlt163014801"/>
      <w:r>
        <w:fldChar w:fldCharType="begin"/>
      </w:r>
      <w:r w:rsidR="00626526">
        <w:instrText>HYPERLINK "lsgmech.docx" \l "m626"</w:instrText>
      </w:r>
      <w:r>
        <w:fldChar w:fldCharType="separate"/>
      </w:r>
      <w:r>
        <w:rPr>
          <w:rStyle w:val="Hyperlink"/>
          <w:sz w:val="22"/>
        </w:rPr>
        <w:t>6</w:t>
      </w:r>
      <w:bookmarkStart w:id="397" w:name="_Hlt159570861"/>
      <w:bookmarkStart w:id="398" w:name="_Hlt160002769"/>
      <w:bookmarkEnd w:id="397"/>
      <w:r>
        <w:rPr>
          <w:rStyle w:val="Hyperlink"/>
          <w:sz w:val="22"/>
        </w:rPr>
        <w:t>2</w:t>
      </w:r>
      <w:bookmarkEnd w:id="398"/>
      <w:r>
        <w:rPr>
          <w:rStyle w:val="Hyperlink"/>
          <w:sz w:val="22"/>
        </w:rPr>
        <w:t>6.</w:t>
      </w:r>
      <w:r>
        <w:fldChar w:fldCharType="end"/>
      </w:r>
      <w:bookmarkEnd w:id="396"/>
      <w:r>
        <w:t xml:space="preserve"> </w:t>
      </w:r>
      <w:proofErr w:type="gramStart"/>
      <w:r>
        <w:t>Eine</w:t>
      </w:r>
      <w:proofErr w:type="gramEnd"/>
      <w:r>
        <w:t xml:space="preserve"> König lässt sich eine neue Krone herstellen. Aus Kostengründen verwendet der Goldschmied ein  Gold-Silber-Gemisch und verarbeitete 140 ml Metall. Die fertige Krone lastete mit 2,394 kg auf dem Kopf des Königs. </w:t>
      </w:r>
      <w:r>
        <w:br/>
        <w:t>Wie viel Gramm Gold und Silber hat der Schmied verarbeitet?</w:t>
      </w:r>
    </w:p>
    <w:p w14:paraId="59B73E35" w14:textId="77777777" w:rsidR="00E14754" w:rsidRDefault="00E14754" w:rsidP="00E14754">
      <w:pPr>
        <w:widowControl w:val="0"/>
      </w:pPr>
      <w:r>
        <w:t>(Die Dichte von Gold beträgt 19,3 g/cm³ und die von Silber 10,5 g/cm³)</w:t>
      </w:r>
    </w:p>
    <w:p w14:paraId="65DA5630" w14:textId="77777777" w:rsidR="00E14754" w:rsidRDefault="00E14754" w:rsidP="00E14754">
      <w:pPr>
        <w:widowControl w:val="0"/>
      </w:pPr>
      <w:r>
        <w:t xml:space="preserve"> </w:t>
      </w:r>
      <w:r>
        <w:sym w:font="Symbol" w:char="F02A"/>
      </w:r>
      <w:r>
        <w:sym w:font="Symbol" w:char="F02A"/>
      </w:r>
      <w:r>
        <w:sym w:font="Symbol" w:char="F02A"/>
      </w:r>
    </w:p>
    <w:p w14:paraId="04294E9A" w14:textId="77777777" w:rsidR="00E14754" w:rsidRDefault="00E14754" w:rsidP="00E14754">
      <w:pPr>
        <w:widowControl w:val="0"/>
      </w:pPr>
    </w:p>
    <w:p w14:paraId="3FB91148" w14:textId="5DF13431" w:rsidR="00E14754" w:rsidRDefault="00E14754" w:rsidP="00E14754">
      <w:pPr>
        <w:widowControl w:val="0"/>
      </w:pPr>
      <w:r>
        <w:rPr>
          <w:color w:val="FF0000"/>
        </w:rPr>
        <w:sym w:font="Symbol" w:char="F02A"/>
      </w:r>
      <w:hyperlink r:id="rId23" w:anchor="m627" w:history="1">
        <w:r>
          <w:rPr>
            <w:rStyle w:val="Hyperlink"/>
            <w:sz w:val="22"/>
          </w:rPr>
          <w:t>6</w:t>
        </w:r>
        <w:bookmarkStart w:id="399" w:name="_Hlt160088002"/>
        <w:bookmarkStart w:id="400" w:name="_Hlt160002896"/>
        <w:bookmarkEnd w:id="399"/>
        <w:r>
          <w:rPr>
            <w:rStyle w:val="Hyperlink"/>
            <w:sz w:val="22"/>
          </w:rPr>
          <w:t>2</w:t>
        </w:r>
        <w:bookmarkEnd w:id="400"/>
        <w:r>
          <w:rPr>
            <w:rStyle w:val="Hyperlink"/>
            <w:sz w:val="22"/>
          </w:rPr>
          <w:t>7.</w:t>
        </w:r>
      </w:hyperlink>
      <w:r>
        <w:t xml:space="preserve"> Zum Löten von gedruckten Schaltungen in der Elektronik werden Weichlote Sn60Pb40 verwendet. Diese Lote enthalten 60 Masseprozent Zinn (Sn) und 40 Masseprozent Blei (Pb). Welche Dichte hat das Lot?</w:t>
      </w:r>
    </w:p>
    <w:p w14:paraId="39D8DEDC" w14:textId="77777777" w:rsidR="00E14754" w:rsidRDefault="00E14754" w:rsidP="00E14754">
      <w:pPr>
        <w:widowControl w:val="0"/>
      </w:pPr>
      <w:r>
        <w:t>(Die Dichte von Zinn beträgt 7,3 g/cm³ und die von Blei 11,3 g/cm³)</w:t>
      </w:r>
    </w:p>
    <w:p w14:paraId="4FEA6062" w14:textId="77777777" w:rsidR="00E14754" w:rsidRDefault="00E14754" w:rsidP="00E14754">
      <w:pPr>
        <w:widowControl w:val="0"/>
      </w:pPr>
      <w:r>
        <w:sym w:font="Symbol" w:char="F02A"/>
      </w:r>
      <w:r>
        <w:sym w:font="Symbol" w:char="F02A"/>
      </w:r>
      <w:r>
        <w:sym w:font="Symbol" w:char="F02A"/>
      </w:r>
    </w:p>
    <w:p w14:paraId="6D806DDC" w14:textId="77777777" w:rsidR="00E14754" w:rsidRDefault="00E14754" w:rsidP="00E14754">
      <w:pPr>
        <w:widowControl w:val="0"/>
      </w:pPr>
    </w:p>
    <w:p w14:paraId="73037E17" w14:textId="096C1365" w:rsidR="00E14754" w:rsidRDefault="00E14754" w:rsidP="00E14754">
      <w:pPr>
        <w:widowControl w:val="0"/>
      </w:pPr>
      <w:r>
        <w:rPr>
          <w:color w:val="FF0000"/>
        </w:rPr>
        <w:sym w:font="Symbol" w:char="F02A"/>
      </w:r>
      <w:hyperlink r:id="rId24" w:anchor="m632" w:history="1">
        <w:r>
          <w:rPr>
            <w:rStyle w:val="Hyperlink"/>
            <w:sz w:val="22"/>
          </w:rPr>
          <w:t>6</w:t>
        </w:r>
        <w:bookmarkStart w:id="401" w:name="_Hlt163036851"/>
        <w:r>
          <w:rPr>
            <w:rStyle w:val="Hyperlink"/>
            <w:sz w:val="22"/>
          </w:rPr>
          <w:t>3</w:t>
        </w:r>
        <w:bookmarkStart w:id="402" w:name="_Hlt163361868"/>
        <w:bookmarkEnd w:id="401"/>
        <w:bookmarkEnd w:id="402"/>
        <w:r>
          <w:rPr>
            <w:rStyle w:val="Hyperlink"/>
            <w:sz w:val="22"/>
          </w:rPr>
          <w:t>2.</w:t>
        </w:r>
      </w:hyperlink>
      <w:r>
        <w:t xml:space="preserve"> </w:t>
      </w:r>
      <w:bookmarkStart w:id="403" w:name="_Hlt164209275"/>
      <w:r>
        <w:t xml:space="preserve">In einer Flasche Nordhäuser Doppelkorn sind 0,7 Liter Schnaps mit einer Alkoholkonzentration von 38 Volumenprozenten. </w:t>
      </w:r>
      <w:r>
        <w:br/>
        <w:t>a) Wie viel Gramm reiner Alkohol befinden sich in der Flasche?</w:t>
      </w:r>
      <w:r>
        <w:br/>
      </w:r>
      <w:r>
        <w:lastRenderedPageBreak/>
        <w:t>b) Wie groß ist die Dichte des Schnapses?</w:t>
      </w:r>
    </w:p>
    <w:p w14:paraId="68092B38" w14:textId="77777777" w:rsidR="00E14754" w:rsidRDefault="00E14754" w:rsidP="00E14754">
      <w:pPr>
        <w:widowControl w:val="0"/>
      </w:pPr>
      <w:r>
        <w:t>c) Wie viel Masseprozent Alkohol sind in dem Schnaps?</w:t>
      </w:r>
    </w:p>
    <w:bookmarkEnd w:id="403"/>
    <w:p w14:paraId="42CBEEB7" w14:textId="77777777" w:rsidR="00E14754" w:rsidRDefault="00E14754" w:rsidP="00E14754">
      <w:pPr>
        <w:widowControl w:val="0"/>
      </w:pPr>
      <w:r>
        <w:rPr>
          <w:position w:val="-22"/>
        </w:rPr>
        <w:object w:dxaOrig="2340" w:dyaOrig="580" w14:anchorId="6E9346D0">
          <v:shape id="_x0000_i1027" type="#_x0000_t75" style="width:114pt;height:30pt" o:ole="" fillcolor="window">
            <v:imagedata r:id="rId25" o:title=""/>
          </v:shape>
          <o:OLEObject Type="Embed" ProgID="Equation.DSMT4" ShapeID="_x0000_i1027" DrawAspect="Content" ObjectID="_1735305555" r:id="rId26"/>
        </w:object>
      </w:r>
    </w:p>
    <w:p w14:paraId="2491C77C" w14:textId="77777777" w:rsidR="00E14754" w:rsidRDefault="00E14754" w:rsidP="00E14754">
      <w:pPr>
        <w:widowControl w:val="0"/>
      </w:pPr>
    </w:p>
    <w:p w14:paraId="079EB432" w14:textId="1230CA22" w:rsidR="00E14754" w:rsidRDefault="00215B7B" w:rsidP="00E14754">
      <w:pPr>
        <w:widowControl w:val="0"/>
      </w:pPr>
      <w:hyperlink r:id="rId27" w:anchor="m659" w:history="1">
        <w:r w:rsidR="00E14754">
          <w:rPr>
            <w:rStyle w:val="Hyperlink"/>
            <w:sz w:val="22"/>
          </w:rPr>
          <w:t>6</w:t>
        </w:r>
        <w:bookmarkStart w:id="404" w:name="_Hlt187137034"/>
        <w:r w:rsidR="00E14754">
          <w:rPr>
            <w:rStyle w:val="Hyperlink"/>
            <w:sz w:val="22"/>
          </w:rPr>
          <w:t>5</w:t>
        </w:r>
        <w:bookmarkEnd w:id="404"/>
        <w:r w:rsidR="00E14754">
          <w:rPr>
            <w:rStyle w:val="Hyperlink"/>
            <w:sz w:val="22"/>
          </w:rPr>
          <w:t>9.</w:t>
        </w:r>
      </w:hyperlink>
      <w:r w:rsidR="00E14754">
        <w:t xml:space="preserve"> Bei manchen Trichtern erkennt man am Rohr eine Rinne. Welche Aufgabe hat diese?</w:t>
      </w:r>
    </w:p>
    <w:p w14:paraId="6E7394F7" w14:textId="77777777" w:rsidR="007159FB" w:rsidRDefault="007159FB" w:rsidP="00E14754">
      <w:pPr>
        <w:widowControl w:val="0"/>
      </w:pPr>
    </w:p>
    <w:bookmarkStart w:id="405" w:name="_Hlt187137168"/>
    <w:p w14:paraId="6326A769" w14:textId="622286B2" w:rsidR="00E14754" w:rsidRDefault="00E14754" w:rsidP="00E14754">
      <w:pPr>
        <w:widowControl w:val="0"/>
      </w:pPr>
      <w:r>
        <w:fldChar w:fldCharType="begin"/>
      </w:r>
      <w:r w:rsidR="00626526">
        <w:instrText>HYPERLINK "lsgmech.docx" \l "m661"</w:instrText>
      </w:r>
      <w:r>
        <w:fldChar w:fldCharType="separate"/>
      </w:r>
      <w:r>
        <w:rPr>
          <w:rStyle w:val="Hyperlink"/>
          <w:sz w:val="22"/>
        </w:rPr>
        <w:t>6</w:t>
      </w:r>
      <w:bookmarkStart w:id="406" w:name="_Hlt187137187"/>
      <w:r>
        <w:rPr>
          <w:rStyle w:val="Hyperlink"/>
          <w:sz w:val="22"/>
        </w:rPr>
        <w:t>6</w:t>
      </w:r>
      <w:bookmarkEnd w:id="406"/>
      <w:r>
        <w:rPr>
          <w:rStyle w:val="Hyperlink"/>
          <w:sz w:val="22"/>
        </w:rPr>
        <w:t>1</w:t>
      </w:r>
      <w:r>
        <w:fldChar w:fldCharType="end"/>
      </w:r>
      <w:bookmarkEnd w:id="405"/>
      <w:r>
        <w:t>.</w:t>
      </w:r>
    </w:p>
    <w:tbl>
      <w:tblPr>
        <w:tblW w:w="0" w:type="auto"/>
        <w:tblInd w:w="35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899"/>
        <w:gridCol w:w="1786"/>
        <w:gridCol w:w="2013"/>
        <w:gridCol w:w="1815"/>
        <w:gridCol w:w="1984"/>
      </w:tblGrid>
      <w:tr w:rsidR="00E14754" w:rsidRPr="0071784C" w14:paraId="4A21BC23" w14:textId="77777777" w:rsidTr="00E14754">
        <w:tc>
          <w:tcPr>
            <w:tcW w:w="1899" w:type="dxa"/>
          </w:tcPr>
          <w:p w14:paraId="5CF165B2" w14:textId="77777777" w:rsidR="00E14754" w:rsidRPr="0071784C" w:rsidRDefault="00E14754" w:rsidP="00E14754">
            <w:pPr>
              <w:tabs>
                <w:tab w:val="left" w:pos="567"/>
              </w:tabs>
              <w:spacing w:before="120" w:line="360" w:lineRule="auto"/>
              <w:ind w:left="284" w:hanging="284"/>
            </w:pPr>
            <w:r w:rsidRPr="0071784C">
              <w:rPr>
                <w:i/>
              </w:rPr>
              <w:t>m</w:t>
            </w:r>
            <w:r w:rsidRPr="0071784C">
              <w:t xml:space="preserve"> = 25 g</w:t>
            </w:r>
          </w:p>
          <w:p w14:paraId="33D755DA"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kg</w:t>
            </w:r>
          </w:p>
          <w:p w14:paraId="67054D28"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mg</w:t>
            </w:r>
          </w:p>
        </w:tc>
        <w:tc>
          <w:tcPr>
            <w:tcW w:w="1786" w:type="dxa"/>
          </w:tcPr>
          <w:p w14:paraId="516DE3E0" w14:textId="77777777" w:rsidR="00E14754" w:rsidRPr="0071784C" w:rsidRDefault="00E14754" w:rsidP="00E14754">
            <w:pPr>
              <w:tabs>
                <w:tab w:val="left" w:pos="567"/>
              </w:tabs>
              <w:spacing w:before="120" w:line="360" w:lineRule="auto"/>
              <w:ind w:left="284" w:hanging="284"/>
            </w:pPr>
            <w:r w:rsidRPr="0071784C">
              <w:rPr>
                <w:i/>
              </w:rPr>
              <w:t>m</w:t>
            </w:r>
            <w:r w:rsidRPr="0071784C">
              <w:t xml:space="preserve"> = 380 kg</w:t>
            </w:r>
          </w:p>
          <w:p w14:paraId="7FCBFB3D"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t</w:t>
            </w:r>
          </w:p>
          <w:p w14:paraId="4F723E75"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g</w:t>
            </w:r>
          </w:p>
        </w:tc>
        <w:tc>
          <w:tcPr>
            <w:tcW w:w="2013" w:type="dxa"/>
          </w:tcPr>
          <w:p w14:paraId="6CD2EC89" w14:textId="77777777" w:rsidR="00E14754" w:rsidRPr="0071784C" w:rsidRDefault="00E14754" w:rsidP="00E14754">
            <w:pPr>
              <w:tabs>
                <w:tab w:val="left" w:pos="567"/>
              </w:tabs>
              <w:spacing w:before="120" w:line="360" w:lineRule="auto"/>
              <w:ind w:left="284" w:hanging="284"/>
            </w:pPr>
            <w:r w:rsidRPr="0071784C">
              <w:rPr>
                <w:i/>
              </w:rPr>
              <w:t>m</w:t>
            </w:r>
            <w:r w:rsidRPr="0071784C">
              <w:t xml:space="preserve"> = 4,3 t</w:t>
            </w:r>
          </w:p>
          <w:p w14:paraId="72C94265"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kg</w:t>
            </w:r>
          </w:p>
          <w:p w14:paraId="2E051BFF" w14:textId="77777777" w:rsidR="00E14754" w:rsidRPr="0071784C" w:rsidRDefault="00E14754" w:rsidP="00E14754">
            <w:pPr>
              <w:pStyle w:val="Kopfzeile"/>
              <w:tabs>
                <w:tab w:val="clear" w:pos="4536"/>
                <w:tab w:val="clear" w:pos="9072"/>
                <w:tab w:val="left" w:pos="567"/>
              </w:tabs>
              <w:spacing w:before="120" w:line="360" w:lineRule="auto"/>
              <w:ind w:left="284" w:hanging="284"/>
            </w:pPr>
            <w:r w:rsidRPr="0071784C">
              <w:tab/>
              <w:t>=</w:t>
            </w:r>
            <w:r w:rsidRPr="0071784C">
              <w:tab/>
            </w:r>
            <w:r w:rsidRPr="0071784C">
              <w:tab/>
            </w:r>
            <w:r w:rsidRPr="0071784C">
              <w:tab/>
              <w:t>g</w:t>
            </w:r>
          </w:p>
        </w:tc>
        <w:tc>
          <w:tcPr>
            <w:tcW w:w="1815" w:type="dxa"/>
          </w:tcPr>
          <w:p w14:paraId="150FD07E" w14:textId="77777777" w:rsidR="00E14754" w:rsidRPr="0071784C" w:rsidRDefault="00E14754" w:rsidP="00E14754">
            <w:pPr>
              <w:tabs>
                <w:tab w:val="left" w:pos="567"/>
              </w:tabs>
              <w:spacing w:before="120" w:line="360" w:lineRule="auto"/>
              <w:ind w:left="284" w:hanging="284"/>
            </w:pPr>
            <w:r w:rsidRPr="0071784C">
              <w:rPr>
                <w:i/>
              </w:rPr>
              <w:t>m</w:t>
            </w:r>
            <w:r w:rsidRPr="0071784C">
              <w:t xml:space="preserve"> = 3 180 mg</w:t>
            </w:r>
          </w:p>
          <w:p w14:paraId="1ABE36DC"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g</w:t>
            </w:r>
          </w:p>
          <w:p w14:paraId="0E4B5B89"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kg</w:t>
            </w:r>
          </w:p>
        </w:tc>
        <w:tc>
          <w:tcPr>
            <w:tcW w:w="1984" w:type="dxa"/>
          </w:tcPr>
          <w:p w14:paraId="7C03406D" w14:textId="77777777" w:rsidR="00E14754" w:rsidRPr="0071784C" w:rsidRDefault="00E14754" w:rsidP="00E14754">
            <w:pPr>
              <w:tabs>
                <w:tab w:val="left" w:pos="567"/>
              </w:tabs>
              <w:spacing w:before="120" w:line="360" w:lineRule="auto"/>
              <w:ind w:left="284" w:hanging="284"/>
            </w:pPr>
            <w:r w:rsidRPr="0071784C">
              <w:rPr>
                <w:i/>
              </w:rPr>
              <w:t>m</w:t>
            </w:r>
            <w:r w:rsidRPr="0071784C">
              <w:t xml:space="preserve"> = 1,3 kg</w:t>
            </w:r>
          </w:p>
          <w:p w14:paraId="23CB9581"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g</w:t>
            </w:r>
          </w:p>
          <w:p w14:paraId="54332BBC" w14:textId="77777777" w:rsidR="00E14754" w:rsidRPr="0071784C" w:rsidRDefault="00E14754" w:rsidP="00E14754">
            <w:pPr>
              <w:tabs>
                <w:tab w:val="left" w:pos="567"/>
              </w:tabs>
              <w:spacing w:before="120" w:line="360" w:lineRule="auto"/>
              <w:ind w:left="284" w:hanging="284"/>
            </w:pPr>
            <w:r w:rsidRPr="0071784C">
              <w:tab/>
              <w:t>=</w:t>
            </w:r>
            <w:r w:rsidRPr="0071784C">
              <w:tab/>
            </w:r>
            <w:r w:rsidRPr="0071784C">
              <w:tab/>
            </w:r>
            <w:r w:rsidRPr="0071784C">
              <w:tab/>
              <w:t>mg</w:t>
            </w:r>
          </w:p>
        </w:tc>
      </w:tr>
    </w:tbl>
    <w:p w14:paraId="0B3B79B0" w14:textId="77777777" w:rsidR="00E14754" w:rsidRDefault="00E14754" w:rsidP="00E14754">
      <w:pPr>
        <w:widowControl w:val="0"/>
      </w:pPr>
    </w:p>
    <w:p w14:paraId="03B808CB" w14:textId="74C735EB" w:rsidR="00E14754" w:rsidRDefault="00215B7B" w:rsidP="00E14754">
      <w:pPr>
        <w:pStyle w:val="Standard-1"/>
        <w:tabs>
          <w:tab w:val="left" w:pos="142"/>
          <w:tab w:val="right" w:leader="dot" w:pos="9639"/>
        </w:tabs>
        <w:ind w:left="0" w:firstLine="0"/>
        <w:rPr>
          <w:rFonts w:ascii="Arial" w:hAnsi="Arial"/>
          <w:sz w:val="22"/>
        </w:rPr>
      </w:pPr>
      <w:hyperlink r:id="rId28" w:anchor="m662" w:history="1">
        <w:r w:rsidR="00E14754">
          <w:rPr>
            <w:rStyle w:val="Hyperlink"/>
            <w:sz w:val="22"/>
          </w:rPr>
          <w:t>6</w:t>
        </w:r>
        <w:bookmarkStart w:id="407" w:name="_Hlt187137253"/>
        <w:r w:rsidR="00E14754">
          <w:rPr>
            <w:rStyle w:val="Hyperlink"/>
            <w:sz w:val="22"/>
          </w:rPr>
          <w:t>6</w:t>
        </w:r>
        <w:bookmarkEnd w:id="407"/>
        <w:r w:rsidR="00E14754">
          <w:rPr>
            <w:rStyle w:val="Hyperlink"/>
            <w:sz w:val="22"/>
          </w:rPr>
          <w:t>2.</w:t>
        </w:r>
      </w:hyperlink>
      <w:r w:rsidR="00E14754">
        <w:rPr>
          <w:sz w:val="22"/>
        </w:rPr>
        <w:t xml:space="preserve"> </w:t>
      </w:r>
      <w:r w:rsidR="00E14754">
        <w:rPr>
          <w:rFonts w:ascii="Arial" w:hAnsi="Arial"/>
          <w:sz w:val="22"/>
        </w:rPr>
        <w:t>Eine Kupferplatte zum Decken eines Daches hat eine Dicke von 0,2 cm und ist 1m breit und 2 m lang. Wie groß ist die Masse dieser Platte?</w:t>
      </w:r>
    </w:p>
    <w:p w14:paraId="4635FB88" w14:textId="77777777" w:rsidR="00F90376" w:rsidRDefault="00F90376" w:rsidP="00E14754">
      <w:pPr>
        <w:pStyle w:val="Standard-1"/>
        <w:tabs>
          <w:tab w:val="left" w:pos="142"/>
          <w:tab w:val="right" w:leader="dot" w:pos="9639"/>
        </w:tabs>
        <w:ind w:left="0" w:firstLine="0"/>
        <w:rPr>
          <w:rFonts w:ascii="Arial" w:hAnsi="Arial"/>
          <w:sz w:val="22"/>
        </w:rPr>
      </w:pPr>
    </w:p>
    <w:bookmarkStart w:id="408" w:name="_Hlt242070653"/>
    <w:p w14:paraId="1FFF7B8E" w14:textId="61963F84" w:rsidR="00E14754" w:rsidRDefault="00E14754" w:rsidP="00E14754">
      <w:pPr>
        <w:widowControl w:val="0"/>
      </w:pPr>
      <w:r>
        <w:fldChar w:fldCharType="begin"/>
      </w:r>
      <w:r w:rsidR="00626526">
        <w:instrText>HYPERLINK "lsgmech.docx" \l "m712"</w:instrText>
      </w:r>
      <w:r>
        <w:fldChar w:fldCharType="separate"/>
      </w:r>
      <w:r>
        <w:rPr>
          <w:rStyle w:val="Hyperlink"/>
          <w:sz w:val="22"/>
        </w:rPr>
        <w:t>7</w:t>
      </w:r>
      <w:bookmarkStart w:id="409" w:name="_Hlt216931278"/>
      <w:r>
        <w:rPr>
          <w:rStyle w:val="Hyperlink"/>
          <w:sz w:val="22"/>
        </w:rPr>
        <w:t>1</w:t>
      </w:r>
      <w:bookmarkStart w:id="410" w:name="_Hlt242070534"/>
      <w:bookmarkEnd w:id="409"/>
      <w:r>
        <w:rPr>
          <w:rStyle w:val="Hyperlink"/>
          <w:sz w:val="22"/>
        </w:rPr>
        <w:t>2</w:t>
      </w:r>
      <w:bookmarkEnd w:id="410"/>
      <w:r>
        <w:rPr>
          <w:rStyle w:val="Hyperlink"/>
          <w:sz w:val="22"/>
        </w:rPr>
        <w:t>.</w:t>
      </w:r>
      <w:r>
        <w:fldChar w:fldCharType="end"/>
      </w:r>
      <w:bookmarkEnd w:id="408"/>
      <w:r>
        <w:t xml:space="preserve"> Eine Kugel aus Eisen wiegt 2 kg. Wie viel mal größer muss der Durchmesser einer zweiten Eisenkugel sein, damit sie genau das Achtfache wiegt?</w:t>
      </w:r>
    </w:p>
    <w:p w14:paraId="2733C6B0" w14:textId="77777777" w:rsidR="00F90376" w:rsidRDefault="00F90376" w:rsidP="00E14754">
      <w:pPr>
        <w:widowControl w:val="0"/>
      </w:pPr>
    </w:p>
    <w:p w14:paraId="085A0816" w14:textId="196C61B9" w:rsidR="00E14754" w:rsidRDefault="00215B7B" w:rsidP="00E14754">
      <w:pPr>
        <w:widowControl w:val="0"/>
      </w:pPr>
      <w:hyperlink r:id="rId29" w:anchor="m722" w:history="1">
        <w:r w:rsidR="00E14754">
          <w:rPr>
            <w:rStyle w:val="Hyperlink"/>
            <w:sz w:val="22"/>
          </w:rPr>
          <w:t>7</w:t>
        </w:r>
        <w:bookmarkStart w:id="411" w:name="_Hlt221937346"/>
        <w:bookmarkStart w:id="412" w:name="_Hlt219095345"/>
        <w:bookmarkEnd w:id="411"/>
        <w:r w:rsidR="00E14754">
          <w:rPr>
            <w:rStyle w:val="Hyperlink"/>
            <w:sz w:val="22"/>
          </w:rPr>
          <w:t>2</w:t>
        </w:r>
        <w:bookmarkEnd w:id="412"/>
        <w:r w:rsidR="00E14754">
          <w:rPr>
            <w:rStyle w:val="Hyperlink"/>
            <w:sz w:val="22"/>
          </w:rPr>
          <w:t>2.</w:t>
        </w:r>
      </w:hyperlink>
      <w:r w:rsidR="00E14754">
        <w:t xml:space="preserve"> Ein LKW vom Typ MAN TGM kann als Kipper maximal 15 t laden. Wie viel m³ Sand kann mit einem solchen LKW transportiert werden. Sand hat eine Dichte von 1,6 g/cm³.</w:t>
      </w:r>
    </w:p>
    <w:p w14:paraId="00F4E5AC" w14:textId="77777777" w:rsidR="00F90376" w:rsidRDefault="00F90376"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87E086F" w14:textId="77777777" w:rsidTr="00E14754">
        <w:tc>
          <w:tcPr>
            <w:tcW w:w="5030" w:type="dxa"/>
          </w:tcPr>
          <w:bookmarkStart w:id="413" w:name="_Hlt222025085"/>
          <w:p w14:paraId="4E1BBB5E" w14:textId="5C0F9786" w:rsidR="00E14754" w:rsidRPr="0071784C" w:rsidRDefault="00E14754" w:rsidP="00E14754">
            <w:r w:rsidRPr="0071784C">
              <w:fldChar w:fldCharType="begin"/>
            </w:r>
            <w:r w:rsidR="00626526">
              <w:instrText>HYPERLINK "lsgmech.docx" \l "m734"</w:instrText>
            </w:r>
            <w:r w:rsidRPr="0071784C">
              <w:fldChar w:fldCharType="separate"/>
            </w:r>
            <w:r>
              <w:rPr>
                <w:rStyle w:val="Hyperlink"/>
                <w:sz w:val="22"/>
              </w:rPr>
              <w:t>7</w:t>
            </w:r>
            <w:bookmarkStart w:id="414" w:name="_Hlt221937460"/>
            <w:bookmarkStart w:id="415" w:name="_Hlt221937391"/>
            <w:bookmarkEnd w:id="414"/>
            <w:r>
              <w:rPr>
                <w:rStyle w:val="Hyperlink"/>
                <w:sz w:val="22"/>
              </w:rPr>
              <w:t>3</w:t>
            </w:r>
            <w:bookmarkEnd w:id="415"/>
            <w:r>
              <w:rPr>
                <w:rStyle w:val="Hyperlink"/>
                <w:sz w:val="22"/>
              </w:rPr>
              <w:t>4.</w:t>
            </w:r>
            <w:r w:rsidRPr="0071784C">
              <w:fldChar w:fldCharType="end"/>
            </w:r>
            <w:r w:rsidRPr="0071784C">
              <w:t xml:space="preserve"> Auf einem Tablett stehen zwei gleich hohe Gläser, die beide bis zur gleichen Höhe gefüllt sind. Das eine Glas hat einen deutlich größeren Durchmesser als das andere. </w:t>
            </w:r>
          </w:p>
          <w:p w14:paraId="18EFF4B8" w14:textId="77777777" w:rsidR="00E14754" w:rsidRPr="0071784C" w:rsidRDefault="00E14754" w:rsidP="00E14754">
            <w:r w:rsidRPr="0071784C">
              <w:t>Das Tablett wird gekippt. Wie laufen die Gläser über?</w:t>
            </w:r>
          </w:p>
          <w:p w14:paraId="488C078B" w14:textId="77777777" w:rsidR="00E14754" w:rsidRPr="0071784C" w:rsidRDefault="00E14754" w:rsidP="00E14754">
            <w:r w:rsidRPr="0071784C">
              <w:t>a) Das Glas mit dem kleinen Durchmesser läuft zuerst über.</w:t>
            </w:r>
          </w:p>
          <w:p w14:paraId="3F0A2B06" w14:textId="77777777" w:rsidR="00E14754" w:rsidRPr="0071784C" w:rsidRDefault="00E14754" w:rsidP="00E14754">
            <w:r w:rsidRPr="0071784C">
              <w:t>b) Beide Gläser laufen gleichzeitig über.</w:t>
            </w:r>
          </w:p>
          <w:p w14:paraId="0421629F" w14:textId="77777777" w:rsidR="00E14754" w:rsidRPr="0071784C" w:rsidRDefault="00E14754" w:rsidP="00E14754">
            <w:r w:rsidRPr="0071784C">
              <w:t>c) Das Glas mit dem großen Durchmesser läuft zuerst über.</w:t>
            </w:r>
          </w:p>
          <w:p w14:paraId="0FD10E49" w14:textId="77777777" w:rsidR="00E14754" w:rsidRPr="0071784C" w:rsidRDefault="00E14754" w:rsidP="00E14754"/>
        </w:tc>
        <w:tc>
          <w:tcPr>
            <w:tcW w:w="5030" w:type="dxa"/>
          </w:tcPr>
          <w:p w14:paraId="621DB38D" w14:textId="77777777" w:rsidR="00E14754" w:rsidRPr="0071784C" w:rsidRDefault="00215B7B" w:rsidP="00E14754">
            <w:r>
              <w:rPr>
                <w:noProof/>
              </w:rPr>
              <w:pict w14:anchorId="231096EB">
                <v:shape id="Bild 4" o:spid="_x0000_i1028" type="#_x0000_t75" alt="m733_1" style="width:246pt;height:114pt;visibility:visible">
                  <v:imagedata r:id="rId30" o:title="m733_1"/>
                </v:shape>
              </w:pict>
            </w:r>
          </w:p>
        </w:tc>
      </w:tr>
      <w:bookmarkEnd w:id="413"/>
    </w:tbl>
    <w:p w14:paraId="0616467F" w14:textId="77777777" w:rsidR="00E14754" w:rsidRDefault="00E14754" w:rsidP="00E14754">
      <w:pPr>
        <w:widowControl w:val="0"/>
      </w:pPr>
    </w:p>
    <w:p w14:paraId="1F9B2425" w14:textId="5D34D116" w:rsidR="00E14754" w:rsidRDefault="00E14754" w:rsidP="00E14754">
      <w:pPr>
        <w:widowControl w:val="0"/>
      </w:pPr>
      <w:r>
        <w:rPr>
          <w:color w:val="FF0000"/>
        </w:rPr>
        <w:sym w:font="Symbol" w:char="F02A"/>
      </w:r>
      <w:bookmarkStart w:id="416" w:name="_Hlt223176643"/>
      <w:bookmarkStart w:id="417" w:name="_Hlt223175490"/>
      <w:bookmarkEnd w:id="416"/>
      <w:r>
        <w:rPr>
          <w:color w:val="FF0000"/>
        </w:rPr>
        <w:fldChar w:fldCharType="begin"/>
      </w:r>
      <w:r w:rsidR="00626526">
        <w:rPr>
          <w:color w:val="FF0000"/>
        </w:rPr>
        <w:instrText>HYPERLINK "lsgmech.docx" \l "m735"</w:instrText>
      </w:r>
      <w:r>
        <w:rPr>
          <w:color w:val="FF0000"/>
        </w:rPr>
        <w:fldChar w:fldCharType="separate"/>
      </w:r>
      <w:r>
        <w:rPr>
          <w:rStyle w:val="Hyperlink"/>
          <w:sz w:val="22"/>
        </w:rPr>
        <w:t>7</w:t>
      </w:r>
      <w:bookmarkStart w:id="418" w:name="_Hlt223175409"/>
      <w:r>
        <w:rPr>
          <w:rStyle w:val="Hyperlink"/>
          <w:sz w:val="22"/>
        </w:rPr>
        <w:t>3</w:t>
      </w:r>
      <w:bookmarkStart w:id="419" w:name="_Hlt228504720"/>
      <w:bookmarkEnd w:id="418"/>
      <w:r>
        <w:rPr>
          <w:rStyle w:val="Hyperlink"/>
          <w:sz w:val="22"/>
        </w:rPr>
        <w:t>5</w:t>
      </w:r>
      <w:bookmarkEnd w:id="419"/>
      <w:r>
        <w:rPr>
          <w:color w:val="FF0000"/>
        </w:rPr>
        <w:fldChar w:fldCharType="end"/>
      </w:r>
      <w:bookmarkEnd w:id="417"/>
      <w:r>
        <w:t xml:space="preserve">. Zur Bestimmung der Dichte von Kork wiegt man das Korkstück und erhält ein Gewicht von 21 mN. Darauf bindet man es an einen Bleikörper, der 665 mN wiegt und taucht beides ins Wasser.  Der Federkraftmesser zeigt jetzt für die beiden Körper unter Wasser ein Gewicht von 539 mN an. </w:t>
      </w:r>
    </w:p>
    <w:p w14:paraId="1DC66726" w14:textId="77777777" w:rsidR="00E14754" w:rsidRDefault="00E14754" w:rsidP="00E14754">
      <w:pPr>
        <w:widowControl w:val="0"/>
      </w:pPr>
      <w:r>
        <w:t>Die Dichte von Blei ist</w:t>
      </w:r>
      <w:r>
        <w:rPr>
          <w:position w:val="-24"/>
        </w:rPr>
        <w:object w:dxaOrig="980" w:dyaOrig="620" w14:anchorId="4E7A8ADD">
          <v:shape id="_x0000_i1029" type="#_x0000_t75" style="width:48pt;height:30pt" o:ole="" fillcolor="window">
            <v:imagedata r:id="rId31" o:title=""/>
          </v:shape>
          <o:OLEObject Type="Embed" ProgID="Equation.DSMT4" ShapeID="_x0000_i1029" DrawAspect="Content" ObjectID="_1735305556" r:id="rId32"/>
        </w:object>
      </w:r>
      <w:r>
        <w:t>. Wie groß ist die Dichte von Kork?</w:t>
      </w:r>
    </w:p>
    <w:p w14:paraId="5F6FF020" w14:textId="6DEDB8AA" w:rsidR="00E14754" w:rsidRDefault="00E14754" w:rsidP="00E14754">
      <w:pPr>
        <w:widowControl w:val="0"/>
      </w:pPr>
      <w:r>
        <w:rPr>
          <w:color w:val="FF0000"/>
        </w:rPr>
        <w:sym w:font="Symbol" w:char="F02A"/>
      </w:r>
      <w:hyperlink r:id="rId33" w:anchor="m753" w:history="1">
        <w:r>
          <w:rPr>
            <w:rStyle w:val="Hyperlink"/>
          </w:rPr>
          <w:t>7</w:t>
        </w:r>
        <w:bookmarkStart w:id="420" w:name="_Hlt242426990"/>
        <w:bookmarkStart w:id="421" w:name="_Hlt242426130"/>
        <w:bookmarkEnd w:id="420"/>
        <w:r>
          <w:rPr>
            <w:rStyle w:val="Hyperlink"/>
          </w:rPr>
          <w:t>5</w:t>
        </w:r>
        <w:bookmarkEnd w:id="421"/>
        <w:r>
          <w:rPr>
            <w:rStyle w:val="Hyperlink"/>
          </w:rPr>
          <w:t>3.</w:t>
        </w:r>
      </w:hyperlink>
      <w:r>
        <w:t xml:space="preserve"> </w:t>
      </w:r>
      <w:bookmarkStart w:id="422" w:name="_Hlt242427881"/>
      <w:r>
        <w:t xml:space="preserve">Ein Eichenbalken mit quadratischem Querschnitt ist </w:t>
      </w:r>
      <w:r w:rsidR="00FC50D7">
        <w:t>genauso</w:t>
      </w:r>
      <w:r>
        <w:t xml:space="preserve"> viele Meter lang wie er Kilogramm wiegt. Welche Seitenlänge hat die Querschnittsfläche. (Dichte: 0,67 g/cm³).</w:t>
      </w:r>
    </w:p>
    <w:p w14:paraId="645BD4DD" w14:textId="77777777" w:rsidR="00F90376" w:rsidRDefault="00F90376" w:rsidP="00E14754">
      <w:pPr>
        <w:widowControl w:val="0"/>
      </w:pPr>
    </w:p>
    <w:p w14:paraId="320208F0" w14:textId="53D25661" w:rsidR="00E14754" w:rsidRDefault="00215B7B" w:rsidP="00E14754">
      <w:pPr>
        <w:widowControl w:val="0"/>
      </w:pPr>
      <w:hyperlink r:id="rId34" w:anchor="m769" w:history="1">
        <w:r w:rsidR="00E14754" w:rsidRPr="00F60E78">
          <w:rPr>
            <w:rStyle w:val="Hyperlink"/>
            <w:sz w:val="22"/>
          </w:rPr>
          <w:t>769.</w:t>
        </w:r>
      </w:hyperlink>
      <w:r w:rsidR="00E14754">
        <w:t xml:space="preserve"> </w:t>
      </w:r>
      <w:bookmarkEnd w:id="422"/>
      <w:r w:rsidR="00E14754">
        <w:t>Rechne die folgenden Volumina in die angegeben Einheiten um:</w:t>
      </w:r>
    </w:p>
    <w:p w14:paraId="131DB32F" w14:textId="77777777" w:rsidR="00E14754" w:rsidRDefault="00E14754" w:rsidP="00E14754">
      <w:pPr>
        <w:widowControl w:val="0"/>
      </w:pPr>
      <w:r>
        <w:t>a) 5,3 m³ in dm³ und cm³</w:t>
      </w:r>
    </w:p>
    <w:p w14:paraId="756FDD4D" w14:textId="77777777" w:rsidR="00E14754" w:rsidRDefault="00E14754" w:rsidP="00E14754">
      <w:pPr>
        <w:widowControl w:val="0"/>
      </w:pPr>
      <w:r>
        <w:t>b) 1 250 dm³ in m³ und cm³</w:t>
      </w:r>
    </w:p>
    <w:p w14:paraId="5F89BAE6" w14:textId="77777777" w:rsidR="00E14754" w:rsidRDefault="00E14754" w:rsidP="00E14754">
      <w:pPr>
        <w:widowControl w:val="0"/>
      </w:pPr>
      <w:r>
        <w:t>c) 450 cm³ in dm³ und mm³</w:t>
      </w:r>
    </w:p>
    <w:p w14:paraId="41D3E0FF" w14:textId="77777777" w:rsidR="00E14754" w:rsidRDefault="00E14754" w:rsidP="00E14754">
      <w:pPr>
        <w:widowControl w:val="0"/>
      </w:pPr>
      <w:r>
        <w:t>d) 7 500 mm³ in cm³</w:t>
      </w:r>
    </w:p>
    <w:p w14:paraId="786B6F80" w14:textId="77777777" w:rsidR="00E14754" w:rsidRDefault="00E14754" w:rsidP="00E14754">
      <w:pPr>
        <w:widowControl w:val="0"/>
      </w:pPr>
      <w:r>
        <w:t>e) 650 l in hl und ml</w:t>
      </w:r>
    </w:p>
    <w:p w14:paraId="4CA16BAC" w14:textId="77777777" w:rsidR="00E14754" w:rsidRDefault="00E14754" w:rsidP="00E14754">
      <w:pPr>
        <w:widowControl w:val="0"/>
      </w:pPr>
      <w:r>
        <w:lastRenderedPageBreak/>
        <w:t>f) 12 hl in l und ml</w:t>
      </w:r>
    </w:p>
    <w:p w14:paraId="67AC8E28" w14:textId="77777777" w:rsidR="00E14754" w:rsidRDefault="00E14754" w:rsidP="00E14754">
      <w:pPr>
        <w:widowControl w:val="0"/>
      </w:pPr>
      <w:r>
        <w:t>g) 2 780 ml in l</w:t>
      </w:r>
    </w:p>
    <w:p w14:paraId="61D68B37" w14:textId="77777777" w:rsidR="00E14754" w:rsidRDefault="00E14754" w:rsidP="00E14754">
      <w:pPr>
        <w:widowControl w:val="0"/>
      </w:pPr>
      <w:r>
        <w:t>h) 2 500 ml cm³ und dm³</w:t>
      </w:r>
    </w:p>
    <w:p w14:paraId="7EA7B264" w14:textId="77777777" w:rsidR="00E14754" w:rsidRDefault="00E14754" w:rsidP="00E14754">
      <w:pPr>
        <w:widowControl w:val="0"/>
      </w:pPr>
      <w:r>
        <w:t>i) 800 cm³ in l und ml</w:t>
      </w:r>
    </w:p>
    <w:p w14:paraId="02739860" w14:textId="77777777" w:rsidR="00E14754" w:rsidRDefault="00E14754" w:rsidP="00E14754">
      <w:pPr>
        <w:widowControl w:val="0"/>
      </w:pPr>
      <w:r>
        <w:t>j) 4,2 l in ml, dm³ und cm³</w:t>
      </w:r>
    </w:p>
    <w:p w14:paraId="27A939AC" w14:textId="77777777" w:rsidR="00E14754" w:rsidRDefault="00E14754" w:rsidP="00E14754">
      <w:pPr>
        <w:widowControl w:val="0"/>
      </w:pPr>
      <w:r>
        <w:t>k) 1,2 m³ in dm³, cm³ und l</w:t>
      </w:r>
    </w:p>
    <w:p w14:paraId="22164811" w14:textId="77777777" w:rsidR="00E14754" w:rsidRPr="007661B3" w:rsidRDefault="00E14754" w:rsidP="00E14754">
      <w:pPr>
        <w:widowControl w:val="0"/>
      </w:pPr>
    </w:p>
    <w:p w14:paraId="4BD770B8" w14:textId="77777777" w:rsidR="00E14754" w:rsidRPr="007661B3" w:rsidRDefault="00E14754" w:rsidP="00E14754">
      <w:pPr>
        <w:widowControl w:val="0"/>
      </w:pPr>
    </w:p>
    <w:p w14:paraId="230C13B2" w14:textId="4748B48F" w:rsidR="00E14754" w:rsidRPr="006B7140" w:rsidRDefault="00215B7B" w:rsidP="00E14754">
      <w:pPr>
        <w:pStyle w:val="Vorgabetext"/>
        <w:rPr>
          <w:rFonts w:ascii="Arial" w:hAnsi="Arial"/>
          <w:sz w:val="22"/>
        </w:rPr>
      </w:pPr>
      <w:hyperlink r:id="rId35" w:anchor="m771" w:history="1">
        <w:r w:rsidR="00E14754" w:rsidRPr="006B7140">
          <w:rPr>
            <w:rStyle w:val="Hyperlink"/>
            <w:sz w:val="22"/>
          </w:rPr>
          <w:t>771.</w:t>
        </w:r>
      </w:hyperlink>
      <w:r w:rsidR="00E14754" w:rsidRPr="007661B3">
        <w:rPr>
          <w:rFonts w:ascii="Arial" w:hAnsi="Arial"/>
          <w:sz w:val="22"/>
        </w:rPr>
        <w:t xml:space="preserve"> </w:t>
      </w:r>
      <w:r w:rsidR="00E14754" w:rsidRPr="006B7140">
        <w:rPr>
          <w:rFonts w:ascii="Arial" w:hAnsi="Arial"/>
          <w:sz w:val="22"/>
        </w:rPr>
        <w:t>Von einem Stapel A4-Kopierpapier (500 Blatt) ist bekannt:</w:t>
      </w:r>
    </w:p>
    <w:p w14:paraId="215C46C4" w14:textId="77777777" w:rsidR="00E14754" w:rsidRPr="006B7140" w:rsidRDefault="00E14754" w:rsidP="00E14754">
      <w:pPr>
        <w:pStyle w:val="Vorgabetext"/>
        <w:rPr>
          <w:rFonts w:ascii="Arial" w:hAnsi="Arial"/>
          <w:sz w:val="22"/>
        </w:rPr>
      </w:pPr>
      <w:r w:rsidRPr="006B7140">
        <w:rPr>
          <w:rFonts w:ascii="Arial" w:hAnsi="Arial"/>
          <w:sz w:val="22"/>
        </w:rPr>
        <w:t>80 g/m² (Einheit ist kein Schreibfehler)</w:t>
      </w:r>
    </w:p>
    <w:p w14:paraId="6C13A265" w14:textId="77777777" w:rsidR="00E14754" w:rsidRPr="006B7140" w:rsidRDefault="00E14754" w:rsidP="00E14754">
      <w:pPr>
        <w:pStyle w:val="Vorgabetext"/>
        <w:rPr>
          <w:rFonts w:ascii="Arial" w:hAnsi="Arial"/>
          <w:sz w:val="22"/>
        </w:rPr>
      </w:pPr>
      <w:r w:rsidRPr="006B7140">
        <w:rPr>
          <w:rFonts w:ascii="Arial" w:hAnsi="Arial"/>
          <w:sz w:val="22"/>
        </w:rPr>
        <w:t>Stapelhöhe 5,0 cm</w:t>
      </w:r>
    </w:p>
    <w:p w14:paraId="4849EAB0" w14:textId="77777777" w:rsidR="00E14754" w:rsidRPr="006B7140" w:rsidRDefault="00E14754" w:rsidP="00E14754">
      <w:pPr>
        <w:widowControl w:val="0"/>
      </w:pPr>
      <w:r w:rsidRPr="006B7140">
        <w:t>Welche Dichte hat das Papier?</w:t>
      </w:r>
    </w:p>
    <w:p w14:paraId="56BD2E4A" w14:textId="77777777" w:rsidR="00E14754" w:rsidRDefault="00E14754" w:rsidP="00E14754">
      <w:pPr>
        <w:widowControl w:val="0"/>
      </w:pPr>
    </w:p>
    <w:p w14:paraId="32A5AA3F" w14:textId="4B43AC50" w:rsidR="00E14754" w:rsidRDefault="00E14754" w:rsidP="00E14754">
      <w:pPr>
        <w:widowControl w:val="0"/>
      </w:pPr>
      <w:r>
        <w:rPr>
          <w:color w:val="FF0000"/>
        </w:rPr>
        <w:sym w:font="Symbol" w:char="F02A"/>
      </w:r>
      <w:hyperlink r:id="rId36" w:anchor="m772" w:history="1">
        <w:r w:rsidRPr="00035699">
          <w:rPr>
            <w:rStyle w:val="Hyperlink"/>
            <w:sz w:val="22"/>
          </w:rPr>
          <w:t>772.</w:t>
        </w:r>
      </w:hyperlink>
      <w:r>
        <w:t xml:space="preserve"> Ein Buddelkasten soll neu mit Sand gefüllt werden. Er ist quadratisch mit 1,5 m Seitenlänge und 50 cm tief. Der Sand soll direkt aus der Kiesgrube mit einem PKW-Anhänger herangefahren werden, der max. 500 kg transportieren kann. Wie oft muss man fahren, um den Kasten zu füllen?</w:t>
      </w:r>
    </w:p>
    <w:p w14:paraId="1880F2CE" w14:textId="77777777" w:rsidR="00E14754" w:rsidRDefault="00E14754" w:rsidP="00E14754">
      <w:pPr>
        <w:widowControl w:val="0"/>
      </w:pPr>
      <w:r>
        <w:t>Die Dichte des Sandes beträgt 1,6 g/cm³.</w:t>
      </w:r>
    </w:p>
    <w:p w14:paraId="25EF79FE" w14:textId="77777777" w:rsidR="00684D07" w:rsidRDefault="00684D07" w:rsidP="00E14754">
      <w:pPr>
        <w:widowControl w:val="0"/>
      </w:pPr>
    </w:p>
    <w:p w14:paraId="6F27BEBE" w14:textId="7E365525" w:rsidR="00E14754" w:rsidRPr="00896160" w:rsidRDefault="00E14754" w:rsidP="00E14754">
      <w:pPr>
        <w:pStyle w:val="StandardWeb"/>
        <w:rPr>
          <w:rFonts w:ascii="Arial" w:hAnsi="Arial"/>
        </w:rPr>
      </w:pPr>
      <w:r w:rsidRPr="00896160">
        <w:rPr>
          <w:rFonts w:ascii="Arial" w:hAnsi="Arial"/>
          <w:color w:val="FF0000"/>
          <w:sz w:val="22"/>
        </w:rPr>
        <w:sym w:font="Symbol" w:char="F02A"/>
      </w:r>
      <w:hyperlink r:id="rId37" w:anchor="m773" w:history="1">
        <w:r w:rsidRPr="00896160">
          <w:rPr>
            <w:rStyle w:val="Hyperlink"/>
            <w:sz w:val="22"/>
          </w:rPr>
          <w:t>773.</w:t>
        </w:r>
      </w:hyperlink>
      <w:r w:rsidRPr="00896160">
        <w:rPr>
          <w:rFonts w:ascii="Arial" w:hAnsi="Arial"/>
          <w:sz w:val="22"/>
        </w:rPr>
        <w:t xml:space="preserve"> </w:t>
      </w:r>
      <w:r w:rsidRPr="00896160">
        <w:rPr>
          <w:rFonts w:ascii="Arial" w:hAnsi="Arial"/>
        </w:rPr>
        <w:t>Eine Garage hat ein Flachdach mit 5,2mx10</w:t>
      </w:r>
      <w:proofErr w:type="gramStart"/>
      <w:r w:rsidRPr="00896160">
        <w:rPr>
          <w:rFonts w:ascii="Arial" w:hAnsi="Arial"/>
        </w:rPr>
        <w:t>,3</w:t>
      </w:r>
      <w:proofErr w:type="gramEnd"/>
      <w:r w:rsidRPr="00896160">
        <w:rPr>
          <w:rFonts w:ascii="Arial" w:hAnsi="Arial"/>
        </w:rPr>
        <w:t xml:space="preserve"> m Größe. Die Dachrinne zur Entwässerung geht in zwei 1,0 m³ große, würfelförmige  Auffangbehälter, um das Wasser bei Trockenheit zum Giesen im Garten zu verwenden. Die beiden Fässer sind miteinander verbunden, so dass das Wasser in beiden immer gleich hoch ist.</w:t>
      </w:r>
      <w:r w:rsidRPr="00896160">
        <w:rPr>
          <w:rFonts w:ascii="Arial" w:hAnsi="Arial"/>
        </w:rPr>
        <w:br/>
        <w:t xml:space="preserve">Am Ende des Winters liegen auf dem Dach durchschnittlich 5,0 cm Schnee mit einer Dichte von 0,3 g/cm³. </w:t>
      </w:r>
      <w:r w:rsidRPr="00896160">
        <w:rPr>
          <w:rStyle w:val="rot"/>
          <w:rFonts w:ascii="Arial" w:hAnsi="Arial"/>
        </w:rPr>
        <w:t>Wie hoch steht nach dem vollständigen Abtauen des Schnees auf dem Dach das Wasser in den Behältern?</w:t>
      </w:r>
    </w:p>
    <w:p w14:paraId="62CD6513" w14:textId="77777777" w:rsidR="00E14754" w:rsidRPr="00896160" w:rsidRDefault="00E14754" w:rsidP="00E14754">
      <w:pPr>
        <w:pStyle w:val="StandardWeb"/>
        <w:rPr>
          <w:rFonts w:ascii="Arial" w:hAnsi="Arial"/>
        </w:rPr>
      </w:pPr>
      <w:r w:rsidRPr="00896160">
        <w:rPr>
          <w:rFonts w:ascii="Arial" w:hAnsi="Arial"/>
        </w:rPr>
        <w:t xml:space="preserve">(Die Verdunstung ist gering und kann vernachlässigt werden.) </w:t>
      </w:r>
    </w:p>
    <w:p w14:paraId="7CAB7306" w14:textId="77777777" w:rsidR="00E14754" w:rsidRPr="00D229DD" w:rsidRDefault="00E14754" w:rsidP="00E14754">
      <w:pPr>
        <w:widowControl w:val="0"/>
      </w:pPr>
    </w:p>
    <w:p w14:paraId="5868A750" w14:textId="056D75B7" w:rsidR="00E14754" w:rsidRDefault="00215B7B" w:rsidP="00E14754">
      <w:pPr>
        <w:pStyle w:val="Standard-1"/>
        <w:tabs>
          <w:tab w:val="left" w:pos="142"/>
          <w:tab w:val="right" w:leader="dot" w:pos="9639"/>
        </w:tabs>
        <w:ind w:left="0" w:firstLine="0"/>
        <w:rPr>
          <w:rFonts w:ascii="Arial" w:hAnsi="Arial"/>
          <w:sz w:val="22"/>
        </w:rPr>
      </w:pPr>
      <w:hyperlink r:id="rId38" w:anchor="m774" w:history="1">
        <w:r w:rsidR="00E14754" w:rsidRPr="00D229DD">
          <w:rPr>
            <w:rStyle w:val="Hyperlink"/>
            <w:sz w:val="22"/>
          </w:rPr>
          <w:t>774.</w:t>
        </w:r>
      </w:hyperlink>
      <w:r w:rsidR="00E14754" w:rsidRPr="00D229DD">
        <w:rPr>
          <w:rFonts w:ascii="Arial" w:hAnsi="Arial"/>
          <w:sz w:val="22"/>
        </w:rPr>
        <w:t xml:space="preserve"> Will man nasse Schuhe schnell wieder trocknen, stopft man sie mit Zeitungspapier aus. Erkläre diesen Vorgang</w:t>
      </w:r>
      <w:r w:rsidR="00E14754">
        <w:rPr>
          <w:rFonts w:ascii="Arial" w:hAnsi="Arial"/>
          <w:sz w:val="22"/>
        </w:rPr>
        <w:t xml:space="preserve"> mit Hilfe eines physikalischen Effektes</w:t>
      </w:r>
      <w:r w:rsidR="00E14754" w:rsidRPr="00D229DD">
        <w:rPr>
          <w:rFonts w:ascii="Arial" w:hAnsi="Arial"/>
          <w:sz w:val="22"/>
        </w:rPr>
        <w:t>.</w:t>
      </w:r>
    </w:p>
    <w:p w14:paraId="41E784E6" w14:textId="77777777" w:rsidR="0084464F" w:rsidRDefault="0084464F" w:rsidP="00E14754">
      <w:pPr>
        <w:pStyle w:val="Standard-1"/>
        <w:tabs>
          <w:tab w:val="left" w:pos="142"/>
          <w:tab w:val="right" w:leader="dot" w:pos="9639"/>
        </w:tabs>
        <w:ind w:left="0" w:firstLine="0"/>
        <w:rPr>
          <w:sz w:val="22"/>
        </w:rPr>
      </w:pPr>
      <w:r>
        <w:rPr>
          <w:sz w:val="22"/>
        </w:rPr>
        <w:sym w:font="Symbol" w:char="F02A"/>
      </w:r>
    </w:p>
    <w:p w14:paraId="69E2476A" w14:textId="77777777" w:rsidR="0084464F" w:rsidRPr="00D229DD" w:rsidRDefault="0084464F" w:rsidP="00E14754">
      <w:pPr>
        <w:pStyle w:val="Standard-1"/>
        <w:tabs>
          <w:tab w:val="left" w:pos="142"/>
          <w:tab w:val="right" w:leader="dot" w:pos="9639"/>
        </w:tabs>
        <w:ind w:left="0" w:firstLine="0"/>
        <w:rPr>
          <w:rFonts w:ascii="Arial" w:hAnsi="Arial"/>
          <w:sz w:val="22"/>
        </w:rPr>
      </w:pPr>
    </w:p>
    <w:p w14:paraId="28DAA1E0" w14:textId="534997F7" w:rsidR="00E14754" w:rsidRDefault="00215B7B" w:rsidP="00E14754">
      <w:pPr>
        <w:widowControl w:val="0"/>
      </w:pPr>
      <w:hyperlink r:id="rId39" w:anchor="m775" w:history="1">
        <w:r w:rsidR="00E14754" w:rsidRPr="001676DD">
          <w:rPr>
            <w:rStyle w:val="Hyperlink"/>
            <w:sz w:val="22"/>
          </w:rPr>
          <w:t>775</w:t>
        </w:r>
      </w:hyperlink>
      <w:r w:rsidR="00E14754">
        <w:t>. Das Dach einer Garage soll neu aufgebaut werden. Da das Regenwasser vom Dach in Auffangbehältern gesammelt wird und bei Trockenheit zum Giesen verwendet wird, soll möglichst viel Wasser eingefangen werden.</w:t>
      </w:r>
    </w:p>
    <w:p w14:paraId="6680C538" w14:textId="77777777" w:rsidR="00E14754" w:rsidRDefault="00E14754" w:rsidP="00E14754">
      <w:pPr>
        <w:widowControl w:val="0"/>
      </w:pPr>
      <w:r>
        <w:t>Es stehen mehrer Dachformen zur Auswahl:</w:t>
      </w:r>
    </w:p>
    <w:tbl>
      <w:tblPr>
        <w:tblW w:w="0" w:type="auto"/>
        <w:tblLook w:val="01E0" w:firstRow="1" w:lastRow="1" w:firstColumn="1" w:lastColumn="1" w:noHBand="0" w:noVBand="0"/>
      </w:tblPr>
      <w:tblGrid>
        <w:gridCol w:w="10061"/>
      </w:tblGrid>
      <w:tr w:rsidR="00E14754" w:rsidRPr="0071784C" w14:paraId="013B6E23" w14:textId="77777777" w:rsidTr="00290065">
        <w:tc>
          <w:tcPr>
            <w:tcW w:w="10061" w:type="dxa"/>
            <w:shd w:val="clear" w:color="auto" w:fill="auto"/>
          </w:tcPr>
          <w:p w14:paraId="751AF40B" w14:textId="77777777" w:rsidR="00E14754" w:rsidRPr="0071784C" w:rsidRDefault="00215B7B" w:rsidP="00290065">
            <w:pPr>
              <w:widowControl w:val="0"/>
            </w:pPr>
            <w:r>
              <w:rPr>
                <w:noProof/>
              </w:rPr>
              <w:pict w14:anchorId="4E2E23CA">
                <v:shape id="Bild 6" o:spid="_x0000_i1030" type="#_x0000_t75" alt="m775" style="width:474pt;height:102pt;visibility:visible">
                  <v:imagedata r:id="rId40" o:title="m775"/>
                </v:shape>
              </w:pict>
            </w:r>
          </w:p>
          <w:p w14:paraId="2611501F" w14:textId="77777777" w:rsidR="00E14754" w:rsidRPr="0071784C" w:rsidRDefault="00E14754" w:rsidP="00290065">
            <w:pPr>
              <w:widowControl w:val="0"/>
            </w:pPr>
          </w:p>
        </w:tc>
      </w:tr>
      <w:tr w:rsidR="00E14754" w:rsidRPr="0071784C" w14:paraId="70740908" w14:textId="77777777" w:rsidTr="00290065">
        <w:tc>
          <w:tcPr>
            <w:tcW w:w="10061" w:type="dxa"/>
            <w:shd w:val="clear" w:color="auto" w:fill="auto"/>
          </w:tcPr>
          <w:p w14:paraId="5FFCE305" w14:textId="77777777" w:rsidR="00E14754" w:rsidRPr="0071784C" w:rsidRDefault="00E14754" w:rsidP="00290065">
            <w:pPr>
              <w:widowControl w:val="0"/>
            </w:pPr>
            <w:r w:rsidRPr="0071784C">
              <w:t>Mit welcher Dachform lässt sich bei Windstille das meiste Wasser auffangen? (Verluste durch Verdunsten werden vernachlässigt</w:t>
            </w:r>
            <w:r w:rsidR="00935606" w:rsidRPr="0071784C">
              <w:t>, die Dachrinne ist so installiert, dass sie das gesamte Wasser vom Dach auffangen kann</w:t>
            </w:r>
            <w:proofErr w:type="gramStart"/>
            <w:r w:rsidR="00935606" w:rsidRPr="0071784C">
              <w:t>. )</w:t>
            </w:r>
            <w:proofErr w:type="gramEnd"/>
          </w:p>
          <w:p w14:paraId="039E1A67" w14:textId="77777777" w:rsidR="00E14754" w:rsidRPr="0071784C" w:rsidRDefault="00E14754" w:rsidP="00290065">
            <w:pPr>
              <w:widowControl w:val="0"/>
            </w:pPr>
            <w:r w:rsidRPr="0071784C">
              <w:t>a) mit Dachform a</w:t>
            </w:r>
          </w:p>
          <w:p w14:paraId="6367895A" w14:textId="77777777" w:rsidR="00E14754" w:rsidRPr="0071784C" w:rsidRDefault="00E14754" w:rsidP="00290065">
            <w:pPr>
              <w:widowControl w:val="0"/>
            </w:pPr>
            <w:r w:rsidRPr="0071784C">
              <w:t>b) mit Dachform b</w:t>
            </w:r>
          </w:p>
          <w:p w14:paraId="160D3AC8" w14:textId="77777777" w:rsidR="00E14754" w:rsidRPr="0071784C" w:rsidRDefault="00E14754" w:rsidP="00290065">
            <w:pPr>
              <w:widowControl w:val="0"/>
            </w:pPr>
            <w:r w:rsidRPr="0071784C">
              <w:t>c) mit Dachform c</w:t>
            </w:r>
          </w:p>
          <w:p w14:paraId="1494D284" w14:textId="77777777" w:rsidR="00E14754" w:rsidRPr="0071784C" w:rsidRDefault="00E14754" w:rsidP="00290065">
            <w:pPr>
              <w:widowControl w:val="0"/>
            </w:pPr>
            <w:r w:rsidRPr="0071784C">
              <w:lastRenderedPageBreak/>
              <w:t>d) mit Dachform d</w:t>
            </w:r>
          </w:p>
          <w:p w14:paraId="2C5CCCD9" w14:textId="77777777" w:rsidR="00E14754" w:rsidRPr="0071784C" w:rsidRDefault="00E14754" w:rsidP="00290065">
            <w:pPr>
              <w:widowControl w:val="0"/>
            </w:pPr>
            <w:r w:rsidRPr="0071784C">
              <w:t>e) Alle Dachformen fangen gleich viel auf.</w:t>
            </w:r>
          </w:p>
          <w:p w14:paraId="7F2B71D3" w14:textId="77777777" w:rsidR="0084464F" w:rsidRPr="0071784C" w:rsidRDefault="0084464F" w:rsidP="00290065">
            <w:pPr>
              <w:widowControl w:val="0"/>
            </w:pPr>
            <w:r w:rsidRPr="0071784C">
              <w:sym w:font="Symbol" w:char="F02A"/>
            </w:r>
          </w:p>
          <w:p w14:paraId="40BAB96B" w14:textId="77777777" w:rsidR="00E14754" w:rsidRPr="0071784C" w:rsidRDefault="00E14754" w:rsidP="00290065">
            <w:pPr>
              <w:widowControl w:val="0"/>
            </w:pPr>
          </w:p>
          <w:p w14:paraId="56680AD2" w14:textId="77777777" w:rsidR="00E14754" w:rsidRPr="0071784C" w:rsidRDefault="00E14754" w:rsidP="00290065">
            <w:pPr>
              <w:widowControl w:val="0"/>
            </w:pPr>
          </w:p>
        </w:tc>
      </w:tr>
    </w:tbl>
    <w:p w14:paraId="2E8B6394" w14:textId="77777777" w:rsidR="00E14754" w:rsidRDefault="00E14754" w:rsidP="00E14754">
      <w:pPr>
        <w:widowControl w:val="0"/>
      </w:pPr>
    </w:p>
    <w:p w14:paraId="3477FF5B" w14:textId="77777777" w:rsidR="00E14754" w:rsidRDefault="00E14754" w:rsidP="00E14754"/>
    <w:p w14:paraId="7A8C10AF" w14:textId="4957B832" w:rsidR="00E14754" w:rsidRDefault="00215B7B" w:rsidP="00E14754">
      <w:pPr>
        <w:widowControl w:val="0"/>
      </w:pPr>
      <w:hyperlink r:id="rId41" w:anchor="m776" w:history="1">
        <w:r w:rsidR="00E14754">
          <w:rPr>
            <w:rStyle w:val="Hyperlink"/>
            <w:sz w:val="22"/>
          </w:rPr>
          <w:t>776.</w:t>
        </w:r>
      </w:hyperlink>
      <w:r w:rsidR="00E14754">
        <w:t xml:space="preserve"> Rechne die folgenden Volumina in die angegeben Einheiten um:</w:t>
      </w:r>
    </w:p>
    <w:p w14:paraId="6A69067A" w14:textId="77777777" w:rsidR="00E14754" w:rsidRDefault="00E14754" w:rsidP="00E14754">
      <w:pPr>
        <w:widowControl w:val="0"/>
      </w:pPr>
      <w:r>
        <w:t>a) 7,4 m³ in dm³ und cm³</w:t>
      </w:r>
    </w:p>
    <w:p w14:paraId="5A2A6EBB" w14:textId="77777777" w:rsidR="00E14754" w:rsidRDefault="00E14754" w:rsidP="00E14754">
      <w:pPr>
        <w:widowControl w:val="0"/>
      </w:pPr>
      <w:r>
        <w:t>b) 2 460 dm³ in m³ und cm³</w:t>
      </w:r>
    </w:p>
    <w:p w14:paraId="28E6D1CE" w14:textId="77777777" w:rsidR="00E14754" w:rsidRDefault="00E14754" w:rsidP="00E14754">
      <w:pPr>
        <w:widowControl w:val="0"/>
      </w:pPr>
      <w:r>
        <w:t>c) 330 cm³ in dm³ und mm³</w:t>
      </w:r>
    </w:p>
    <w:p w14:paraId="3A0B8575" w14:textId="77777777" w:rsidR="00E14754" w:rsidRDefault="00E14754" w:rsidP="00E14754">
      <w:pPr>
        <w:widowControl w:val="0"/>
      </w:pPr>
      <w:r>
        <w:t>d) 5 700 mm³ in cm³</w:t>
      </w:r>
    </w:p>
    <w:p w14:paraId="670BA721" w14:textId="77777777" w:rsidR="00E14754" w:rsidRDefault="00E14754" w:rsidP="00E14754">
      <w:pPr>
        <w:widowControl w:val="0"/>
      </w:pPr>
      <w:r>
        <w:t>e) 198 l in hl und ml</w:t>
      </w:r>
    </w:p>
    <w:p w14:paraId="45177DB9" w14:textId="77777777" w:rsidR="00E14754" w:rsidRDefault="00E14754" w:rsidP="00E14754">
      <w:pPr>
        <w:widowControl w:val="0"/>
      </w:pPr>
      <w:r>
        <w:t>f) 27 hl in l und ml</w:t>
      </w:r>
    </w:p>
    <w:p w14:paraId="313EE8CA" w14:textId="77777777" w:rsidR="00E14754" w:rsidRDefault="00E14754" w:rsidP="00E14754">
      <w:pPr>
        <w:widowControl w:val="0"/>
      </w:pPr>
      <w:r>
        <w:t>g) 9 380 ml in l</w:t>
      </w:r>
    </w:p>
    <w:p w14:paraId="55756B44" w14:textId="77777777" w:rsidR="00E14754" w:rsidRDefault="00E14754" w:rsidP="00E14754">
      <w:pPr>
        <w:widowControl w:val="0"/>
      </w:pPr>
      <w:r>
        <w:t>h) 1 600 ml cm³ und dm³</w:t>
      </w:r>
    </w:p>
    <w:p w14:paraId="14A10066" w14:textId="77777777" w:rsidR="00E14754" w:rsidRDefault="00E14754" w:rsidP="00E14754">
      <w:pPr>
        <w:widowControl w:val="0"/>
      </w:pPr>
      <w:r>
        <w:t>i) 200 cm³ in l und ml</w:t>
      </w:r>
    </w:p>
    <w:p w14:paraId="7F9903B8" w14:textId="77777777" w:rsidR="00E14754" w:rsidRDefault="00E14754" w:rsidP="00E14754">
      <w:pPr>
        <w:widowControl w:val="0"/>
      </w:pPr>
      <w:r>
        <w:t>j) 3,9 l in ml, dm³ und cm³</w:t>
      </w:r>
    </w:p>
    <w:p w14:paraId="2C30B2AA" w14:textId="77777777" w:rsidR="00E14754" w:rsidRDefault="00E14754" w:rsidP="00E14754">
      <w:pPr>
        <w:widowControl w:val="0"/>
      </w:pPr>
      <w:r>
        <w:t>k) 4,4 m³ in dm³, cm³ und l</w:t>
      </w:r>
    </w:p>
    <w:p w14:paraId="6342F14F" w14:textId="77777777" w:rsidR="0084464F" w:rsidRDefault="0084464F" w:rsidP="00E14754">
      <w:pPr>
        <w:widowControl w:val="0"/>
      </w:pPr>
    </w:p>
    <w:p w14:paraId="1A303D77" w14:textId="77777777" w:rsidR="0084464F" w:rsidRDefault="0084464F" w:rsidP="00E14754">
      <w:pPr>
        <w:widowControl w:val="0"/>
      </w:pPr>
      <w:r>
        <w:sym w:font="Symbol" w:char="F02A"/>
      </w:r>
      <w:r>
        <w:sym w:font="Symbol" w:char="F02A"/>
      </w:r>
    </w:p>
    <w:p w14:paraId="47B2C8EF" w14:textId="77777777" w:rsidR="00E14754" w:rsidRDefault="00E14754" w:rsidP="00E14754">
      <w:pPr>
        <w:widowControl w:val="0"/>
      </w:pPr>
    </w:p>
    <w:p w14:paraId="30D35656" w14:textId="45422B5C" w:rsidR="00E14754" w:rsidRDefault="00215B7B" w:rsidP="00E14754">
      <w:pPr>
        <w:widowControl w:val="0"/>
      </w:pPr>
      <w:hyperlink r:id="rId42" w:anchor="m777" w:history="1">
        <w:r w:rsidR="00E14754" w:rsidRPr="00896160">
          <w:rPr>
            <w:rStyle w:val="Hyperlink"/>
            <w:sz w:val="22"/>
          </w:rPr>
          <w:t>777.</w:t>
        </w:r>
      </w:hyperlink>
      <w:r w:rsidR="00E14754" w:rsidRPr="00BA298A">
        <w:t xml:space="preserve"> Ein Packen Papier zu 500 Blatt A4 ist 5,0 cm hoch, 21,0 cm breit  und 29,7 cm lang.  </w:t>
      </w:r>
      <w:r w:rsidR="00E14754">
        <w:t>Papier hat eine Dichte von</w:t>
      </w:r>
      <w:r w:rsidR="00E14754" w:rsidRPr="00BA298A">
        <w:rPr>
          <w:position w:val="-24"/>
        </w:rPr>
        <w:object w:dxaOrig="880" w:dyaOrig="620" w14:anchorId="5B1FDE9D">
          <v:shape id="_x0000_i1031" type="#_x0000_t75" style="width:42pt;height:30pt" o:ole="">
            <v:imagedata r:id="rId43" o:title=""/>
          </v:shape>
          <o:OLEObject Type="Embed" ProgID="Equation.DSMT4" ShapeID="_x0000_i1031" DrawAspect="Content" ObjectID="_1735305557" r:id="rId44"/>
        </w:object>
      </w:r>
      <w:r w:rsidR="00E14754">
        <w:t>. Was wiegt das Papier?</w:t>
      </w:r>
    </w:p>
    <w:p w14:paraId="36A3EF18" w14:textId="77777777" w:rsidR="0084464F" w:rsidRDefault="0084464F" w:rsidP="00E14754">
      <w:pPr>
        <w:widowControl w:val="0"/>
      </w:pPr>
      <w:r>
        <w:sym w:font="Symbol" w:char="F02A"/>
      </w:r>
      <w:r>
        <w:sym w:font="Symbol" w:char="F02A"/>
      </w:r>
    </w:p>
    <w:p w14:paraId="4A183AFE" w14:textId="77777777" w:rsidR="0084464F" w:rsidRDefault="0084464F" w:rsidP="00E14754">
      <w:pPr>
        <w:widowControl w:val="0"/>
      </w:pPr>
    </w:p>
    <w:p w14:paraId="1E9C02DC" w14:textId="1686300E" w:rsidR="00E14754" w:rsidRDefault="00215B7B" w:rsidP="00E14754">
      <w:pPr>
        <w:widowControl w:val="0"/>
      </w:pPr>
      <w:hyperlink r:id="rId45" w:anchor="m778" w:history="1">
        <w:r w:rsidR="00E14754" w:rsidRPr="005F6D97">
          <w:rPr>
            <w:rStyle w:val="Hyperlink"/>
            <w:sz w:val="22"/>
          </w:rPr>
          <w:t>778.</w:t>
        </w:r>
      </w:hyperlink>
      <w:r w:rsidR="00E14754">
        <w:t xml:space="preserve"> </w:t>
      </w:r>
    </w:p>
    <w:p w14:paraId="62266A91" w14:textId="77777777" w:rsidR="00E14754" w:rsidRDefault="00E14754" w:rsidP="00E14754">
      <w:pPr>
        <w:widowControl w:val="0"/>
      </w:pPr>
      <w:r>
        <w:t>Erkläre mit Hilfe des Teilchenmodells folgende Sachverhalte:</w:t>
      </w:r>
    </w:p>
    <w:p w14:paraId="76D322CD" w14:textId="77777777" w:rsidR="00E14754" w:rsidRDefault="00E14754" w:rsidP="00E14754">
      <w:pPr>
        <w:widowControl w:val="0"/>
      </w:pPr>
      <w:r w:rsidRPr="00FC50D7">
        <w:rPr>
          <w:b/>
        </w:rPr>
        <w:t>a)</w:t>
      </w:r>
      <w:r>
        <w:t xml:space="preserve"> Parfümduft breitet sich in einem Raum aus.</w:t>
      </w:r>
    </w:p>
    <w:p w14:paraId="1CEB026B" w14:textId="77777777" w:rsidR="00E14754" w:rsidRDefault="00E14754" w:rsidP="00E14754">
      <w:pPr>
        <w:widowControl w:val="0"/>
      </w:pPr>
      <w:r w:rsidRPr="00FC50D7">
        <w:rPr>
          <w:b/>
        </w:rPr>
        <w:t>b)</w:t>
      </w:r>
      <w:r>
        <w:t xml:space="preserve"> In einen Fußball kann man mit einer Pumpe weiter Luft einpumpen, ohne dass er größer wird.</w:t>
      </w:r>
    </w:p>
    <w:p w14:paraId="7EC884BB" w14:textId="77777777" w:rsidR="00E14754" w:rsidRDefault="00E14754" w:rsidP="00E14754">
      <w:pPr>
        <w:widowControl w:val="0"/>
      </w:pPr>
      <w:r w:rsidRPr="00FC50D7">
        <w:rPr>
          <w:b/>
        </w:rPr>
        <w:t>c)</w:t>
      </w:r>
      <w:r>
        <w:t xml:space="preserve"> Alleskleber hat eine hohe Klebewirkung.</w:t>
      </w:r>
    </w:p>
    <w:p w14:paraId="6D98ED2C" w14:textId="77777777" w:rsidR="00E14754" w:rsidRDefault="00E14754" w:rsidP="00E14754">
      <w:pPr>
        <w:widowControl w:val="0"/>
      </w:pPr>
      <w:r w:rsidRPr="00FC50D7">
        <w:rPr>
          <w:b/>
        </w:rPr>
        <w:t>d)</w:t>
      </w:r>
      <w:r>
        <w:t xml:space="preserve"> Wenn man aus einer Tasse Wasser vorsichtig ausgießt, läuft es meist an der Außenfläche der Tasse herunter.</w:t>
      </w:r>
    </w:p>
    <w:p w14:paraId="1ECF98EA" w14:textId="77777777" w:rsidR="00E14754" w:rsidRDefault="00E14754" w:rsidP="00E14754">
      <w:pPr>
        <w:widowControl w:val="0"/>
      </w:pPr>
      <w:r w:rsidRPr="00FC50D7">
        <w:rPr>
          <w:b/>
        </w:rPr>
        <w:t>e)</w:t>
      </w:r>
      <w:r>
        <w:t xml:space="preserve"> Ein Nagel dringt leichter in Holz als in Beton ein.</w:t>
      </w:r>
    </w:p>
    <w:p w14:paraId="1D29FA17" w14:textId="77777777" w:rsidR="00E14754" w:rsidRDefault="00E14754" w:rsidP="00E14754">
      <w:pPr>
        <w:widowControl w:val="0"/>
      </w:pPr>
      <w:r w:rsidRPr="00FC50D7">
        <w:rPr>
          <w:b/>
        </w:rPr>
        <w:t>f)</w:t>
      </w:r>
      <w:r>
        <w:t xml:space="preserve"> Nach einem Regen bleibt das Wasser z.B. auf Autoscheiben in Form von Tropfen hängen. Es bildet keinen gleichmäßigen Wasserfilm.</w:t>
      </w:r>
    </w:p>
    <w:p w14:paraId="6E6BF6DB" w14:textId="77777777" w:rsidR="00E14754" w:rsidRDefault="00E14754" w:rsidP="00E14754">
      <w:pPr>
        <w:widowControl w:val="0"/>
      </w:pPr>
      <w:r w:rsidRPr="00FC50D7">
        <w:rPr>
          <w:b/>
        </w:rPr>
        <w:t>g)</w:t>
      </w:r>
      <w:r>
        <w:t xml:space="preserve"> Wasserläufer können über das Wasser gehen.</w:t>
      </w:r>
    </w:p>
    <w:p w14:paraId="3EEA19BB" w14:textId="77777777" w:rsidR="0084464F" w:rsidRDefault="0084464F" w:rsidP="00E14754">
      <w:pPr>
        <w:widowControl w:val="0"/>
      </w:pPr>
      <w:r>
        <w:sym w:font="Symbol" w:char="F02A"/>
      </w:r>
    </w:p>
    <w:p w14:paraId="35EA039C" w14:textId="77777777" w:rsidR="00F90376" w:rsidRDefault="00F90376" w:rsidP="00E14754">
      <w:pPr>
        <w:widowControl w:val="0"/>
      </w:pPr>
    </w:p>
    <w:p w14:paraId="6D9947FE" w14:textId="77777777" w:rsidR="00E14754" w:rsidRDefault="00E14754" w:rsidP="00E14754">
      <w:pPr>
        <w:widowControl w:val="0"/>
      </w:pPr>
    </w:p>
    <w:tbl>
      <w:tblPr>
        <w:tblW w:w="0" w:type="auto"/>
        <w:tblLook w:val="01E0" w:firstRow="1" w:lastRow="1" w:firstColumn="1" w:lastColumn="1" w:noHBand="0" w:noVBand="0"/>
      </w:tblPr>
      <w:tblGrid>
        <w:gridCol w:w="5030"/>
        <w:gridCol w:w="5031"/>
      </w:tblGrid>
      <w:tr w:rsidR="00E14754" w:rsidRPr="0071784C" w14:paraId="5E41C96C" w14:textId="77777777" w:rsidTr="00290065">
        <w:tc>
          <w:tcPr>
            <w:tcW w:w="5030" w:type="dxa"/>
            <w:shd w:val="clear" w:color="auto" w:fill="auto"/>
          </w:tcPr>
          <w:p w14:paraId="2C6BD0B0" w14:textId="34EE5570" w:rsidR="00E14754" w:rsidRPr="0071784C" w:rsidRDefault="00215B7B" w:rsidP="00290065">
            <w:pPr>
              <w:widowControl w:val="0"/>
            </w:pPr>
            <w:hyperlink r:id="rId46" w:anchor="m779" w:history="1">
              <w:r w:rsidR="00EA12D9" w:rsidRPr="00290065">
                <w:rPr>
                  <w:rStyle w:val="Hyperlink"/>
                  <w:sz w:val="22"/>
                </w:rPr>
                <w:t>779.</w:t>
              </w:r>
            </w:hyperlink>
            <w:r w:rsidR="00EA12D9" w:rsidRPr="0071784C">
              <w:t xml:space="preserve"> </w:t>
            </w:r>
            <w:r w:rsidR="00E14754" w:rsidRPr="0071784C">
              <w:t>In einem Messzylinder befindet sich ein bestimmtes Volumen einer Flüssigkeit. Der Messzylinder wiegt mit Flüssigkeit 172,8 g und ohne Flüssigkeit 150,0 g. Um welche Flüssigkeit handelt es sich?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9"/>
              <w:gridCol w:w="1236"/>
            </w:tblGrid>
            <w:tr w:rsidR="00E14754" w:rsidRPr="0071784C" w14:paraId="28A721AD" w14:textId="77777777" w:rsidTr="00290065">
              <w:tc>
                <w:tcPr>
                  <w:tcW w:w="1219" w:type="dxa"/>
                  <w:shd w:val="clear" w:color="auto" w:fill="CCCCCC"/>
                </w:tcPr>
                <w:p w14:paraId="3F31BBB1" w14:textId="77777777" w:rsidR="00E14754" w:rsidRPr="0071784C" w:rsidRDefault="00E14754" w:rsidP="00290065">
                  <w:pPr>
                    <w:widowControl w:val="0"/>
                  </w:pPr>
                  <w:r w:rsidRPr="0071784C">
                    <w:t>Stoff</w:t>
                  </w:r>
                </w:p>
              </w:tc>
              <w:tc>
                <w:tcPr>
                  <w:tcW w:w="1236" w:type="dxa"/>
                  <w:shd w:val="clear" w:color="auto" w:fill="CCCCCC"/>
                </w:tcPr>
                <w:p w14:paraId="71FA4146" w14:textId="77777777" w:rsidR="00E14754" w:rsidRPr="0071784C" w:rsidRDefault="00E14754" w:rsidP="00290065">
                  <w:pPr>
                    <w:widowControl w:val="0"/>
                  </w:pPr>
                  <w:r w:rsidRPr="0071784C">
                    <w:t>Dichte</w:t>
                  </w:r>
                </w:p>
              </w:tc>
            </w:tr>
            <w:tr w:rsidR="00E14754" w:rsidRPr="0071784C" w14:paraId="5E112DB7" w14:textId="77777777" w:rsidTr="00290065">
              <w:tc>
                <w:tcPr>
                  <w:tcW w:w="1219" w:type="dxa"/>
                  <w:shd w:val="clear" w:color="auto" w:fill="auto"/>
                </w:tcPr>
                <w:p w14:paraId="2EC3BE71" w14:textId="77777777" w:rsidR="00E14754" w:rsidRPr="0071784C" w:rsidRDefault="00E14754" w:rsidP="00290065">
                  <w:pPr>
                    <w:widowControl w:val="0"/>
                  </w:pPr>
                  <w:r w:rsidRPr="0071784C">
                    <w:t>Benzin</w:t>
                  </w:r>
                </w:p>
              </w:tc>
              <w:tc>
                <w:tcPr>
                  <w:tcW w:w="1236" w:type="dxa"/>
                  <w:shd w:val="clear" w:color="auto" w:fill="auto"/>
                </w:tcPr>
                <w:p w14:paraId="266DD1AA" w14:textId="77777777" w:rsidR="00E14754" w:rsidRPr="0071784C" w:rsidRDefault="00E14754" w:rsidP="00290065">
                  <w:pPr>
                    <w:widowControl w:val="0"/>
                  </w:pPr>
                  <w:r w:rsidRPr="0071784C">
                    <w:rPr>
                      <w:position w:val="-24"/>
                    </w:rPr>
                    <w:object w:dxaOrig="1020" w:dyaOrig="620" w14:anchorId="70AC0BE4">
                      <v:shape id="_x0000_i1032" type="#_x0000_t75" style="width:48pt;height:30pt" o:ole="">
                        <v:imagedata r:id="rId47" o:title=""/>
                      </v:shape>
                      <o:OLEObject Type="Embed" ProgID="Equation.DSMT4" ShapeID="_x0000_i1032" DrawAspect="Content" ObjectID="_1735305558" r:id="rId48"/>
                    </w:object>
                  </w:r>
                </w:p>
              </w:tc>
            </w:tr>
            <w:tr w:rsidR="00E14754" w:rsidRPr="0071784C" w14:paraId="51F7137E" w14:textId="77777777" w:rsidTr="00290065">
              <w:tc>
                <w:tcPr>
                  <w:tcW w:w="1219" w:type="dxa"/>
                  <w:shd w:val="clear" w:color="auto" w:fill="auto"/>
                </w:tcPr>
                <w:p w14:paraId="54139FD8" w14:textId="77777777" w:rsidR="00E14754" w:rsidRPr="0071784C" w:rsidRDefault="00E14754" w:rsidP="00290065">
                  <w:pPr>
                    <w:widowControl w:val="0"/>
                  </w:pPr>
                  <w:r w:rsidRPr="0071784C">
                    <w:t>Petroleum</w:t>
                  </w:r>
                </w:p>
              </w:tc>
              <w:tc>
                <w:tcPr>
                  <w:tcW w:w="1236" w:type="dxa"/>
                  <w:shd w:val="clear" w:color="auto" w:fill="auto"/>
                </w:tcPr>
                <w:p w14:paraId="0FE7FD8F" w14:textId="77777777" w:rsidR="00E14754" w:rsidRPr="0071784C" w:rsidRDefault="00E14754" w:rsidP="00290065">
                  <w:pPr>
                    <w:widowControl w:val="0"/>
                  </w:pPr>
                  <w:r w:rsidRPr="0071784C">
                    <w:rPr>
                      <w:position w:val="-24"/>
                    </w:rPr>
                    <w:object w:dxaOrig="1020" w:dyaOrig="620" w14:anchorId="13512863">
                      <v:shape id="_x0000_i1033" type="#_x0000_t75" style="width:48pt;height:30pt" o:ole="">
                        <v:imagedata r:id="rId49" o:title=""/>
                      </v:shape>
                      <o:OLEObject Type="Embed" ProgID="Equation.DSMT4" ShapeID="_x0000_i1033" DrawAspect="Content" ObjectID="_1735305559" r:id="rId50"/>
                    </w:object>
                  </w:r>
                </w:p>
              </w:tc>
            </w:tr>
            <w:tr w:rsidR="00E14754" w:rsidRPr="0071784C" w14:paraId="330E8044" w14:textId="77777777" w:rsidTr="00290065">
              <w:tc>
                <w:tcPr>
                  <w:tcW w:w="1219" w:type="dxa"/>
                  <w:shd w:val="clear" w:color="auto" w:fill="auto"/>
                </w:tcPr>
                <w:p w14:paraId="0EB399A0" w14:textId="77777777" w:rsidR="00E14754" w:rsidRPr="0071784C" w:rsidRDefault="00E14754" w:rsidP="00290065">
                  <w:pPr>
                    <w:widowControl w:val="0"/>
                  </w:pPr>
                  <w:r w:rsidRPr="0071784C">
                    <w:t>Olivenöl</w:t>
                  </w:r>
                </w:p>
              </w:tc>
              <w:tc>
                <w:tcPr>
                  <w:tcW w:w="1236" w:type="dxa"/>
                  <w:shd w:val="clear" w:color="auto" w:fill="auto"/>
                </w:tcPr>
                <w:p w14:paraId="1B19423B" w14:textId="77777777" w:rsidR="00E14754" w:rsidRPr="0071784C" w:rsidRDefault="00E14754" w:rsidP="00290065">
                  <w:pPr>
                    <w:widowControl w:val="0"/>
                  </w:pPr>
                  <w:r w:rsidRPr="0071784C">
                    <w:rPr>
                      <w:position w:val="-24"/>
                    </w:rPr>
                    <w:object w:dxaOrig="980" w:dyaOrig="620" w14:anchorId="2B870980">
                      <v:shape id="_x0000_i1034" type="#_x0000_t75" style="width:48pt;height:30pt" o:ole="">
                        <v:imagedata r:id="rId51" o:title=""/>
                      </v:shape>
                      <o:OLEObject Type="Embed" ProgID="Equation.DSMT4" ShapeID="_x0000_i1034" DrawAspect="Content" ObjectID="_1735305560" r:id="rId52"/>
                    </w:object>
                  </w:r>
                </w:p>
              </w:tc>
            </w:tr>
            <w:tr w:rsidR="00E14754" w:rsidRPr="0071784C" w14:paraId="58DB6F94" w14:textId="77777777" w:rsidTr="00290065">
              <w:tc>
                <w:tcPr>
                  <w:tcW w:w="1219" w:type="dxa"/>
                  <w:shd w:val="clear" w:color="auto" w:fill="auto"/>
                </w:tcPr>
                <w:p w14:paraId="4E5B7856" w14:textId="77777777" w:rsidR="00E14754" w:rsidRPr="0071784C" w:rsidRDefault="00E14754" w:rsidP="00290065">
                  <w:pPr>
                    <w:widowControl w:val="0"/>
                  </w:pPr>
                  <w:r w:rsidRPr="0071784C">
                    <w:t>Wasser</w:t>
                  </w:r>
                </w:p>
              </w:tc>
              <w:tc>
                <w:tcPr>
                  <w:tcW w:w="1236" w:type="dxa"/>
                  <w:shd w:val="clear" w:color="auto" w:fill="auto"/>
                </w:tcPr>
                <w:p w14:paraId="26244799" w14:textId="77777777" w:rsidR="00E14754" w:rsidRPr="0071784C" w:rsidRDefault="00E14754" w:rsidP="00290065">
                  <w:pPr>
                    <w:widowControl w:val="0"/>
                  </w:pPr>
                  <w:r w:rsidRPr="0071784C">
                    <w:rPr>
                      <w:position w:val="-24"/>
                    </w:rPr>
                    <w:object w:dxaOrig="980" w:dyaOrig="620" w14:anchorId="76843B6E">
                      <v:shape id="_x0000_i1035" type="#_x0000_t75" style="width:48pt;height:30pt" o:ole="">
                        <v:imagedata r:id="rId53" o:title=""/>
                      </v:shape>
                      <o:OLEObject Type="Embed" ProgID="Equation.DSMT4" ShapeID="_x0000_i1035" DrawAspect="Content" ObjectID="_1735305561" r:id="rId54"/>
                    </w:object>
                  </w:r>
                </w:p>
              </w:tc>
            </w:tr>
          </w:tbl>
          <w:p w14:paraId="7554670A" w14:textId="77777777" w:rsidR="00E14754" w:rsidRPr="0071784C" w:rsidRDefault="00E14754" w:rsidP="00290065">
            <w:pPr>
              <w:widowControl w:val="0"/>
            </w:pPr>
          </w:p>
        </w:tc>
        <w:tc>
          <w:tcPr>
            <w:tcW w:w="5031" w:type="dxa"/>
            <w:shd w:val="clear" w:color="auto" w:fill="auto"/>
          </w:tcPr>
          <w:p w14:paraId="4201E883" w14:textId="77777777" w:rsidR="00E14754" w:rsidRPr="0071784C" w:rsidRDefault="00215B7B" w:rsidP="00290065">
            <w:pPr>
              <w:widowControl w:val="0"/>
            </w:pPr>
            <w:r>
              <w:rPr>
                <w:noProof/>
              </w:rPr>
              <w:pict w14:anchorId="49E8D330">
                <v:shape id="Bild 12" o:spid="_x0000_i1036" type="#_x0000_t75" alt="m779" style="width:78pt;height:186pt;visibility:visible">
                  <v:imagedata r:id="rId55" o:title="m779"/>
                </v:shape>
              </w:pict>
            </w:r>
          </w:p>
        </w:tc>
      </w:tr>
    </w:tbl>
    <w:p w14:paraId="1CD91A4A" w14:textId="77777777" w:rsidR="00E14754" w:rsidRPr="00641F95" w:rsidRDefault="00E14754" w:rsidP="00E14754">
      <w:pPr>
        <w:widowControl w:val="0"/>
      </w:pPr>
    </w:p>
    <w:p w14:paraId="4FD24B7E" w14:textId="3650870D" w:rsidR="00E14754" w:rsidRPr="00641F95" w:rsidRDefault="00215B7B" w:rsidP="00E14754">
      <w:hyperlink r:id="rId56" w:anchor="m780" w:history="1">
        <w:r w:rsidR="00E14754" w:rsidRPr="00641F95">
          <w:rPr>
            <w:rStyle w:val="Hyperlink"/>
            <w:sz w:val="22"/>
          </w:rPr>
          <w:t>780.</w:t>
        </w:r>
      </w:hyperlink>
      <w:r w:rsidR="00E14754" w:rsidRPr="00641F95">
        <w:t xml:space="preserve"> In ein Glas mit Leitungswasser wird ein Löffel Salz gegeben. Nach kurzer </w:t>
      </w:r>
      <w:r w:rsidR="00035551">
        <w:t>Z</w:t>
      </w:r>
      <w:r w:rsidR="00E14754" w:rsidRPr="00641F95">
        <w:t xml:space="preserve">eit schmeckt das ganze Wasser salzig, auch wenn nicht gerührt wurde. </w:t>
      </w:r>
    </w:p>
    <w:p w14:paraId="51A70CF8" w14:textId="77777777" w:rsidR="00E14754" w:rsidRDefault="00E14754" w:rsidP="00E14754">
      <w:pPr>
        <w:widowControl w:val="0"/>
      </w:pPr>
      <w:r w:rsidRPr="00641F95">
        <w:t>Erkläre das mit Hilfe des Teilchenmodells.</w:t>
      </w:r>
    </w:p>
    <w:p w14:paraId="10A96B06" w14:textId="77777777" w:rsidR="0084464F" w:rsidRDefault="0084464F" w:rsidP="00E14754">
      <w:pPr>
        <w:widowControl w:val="0"/>
      </w:pPr>
      <w:r>
        <w:sym w:font="Symbol" w:char="F02A"/>
      </w:r>
    </w:p>
    <w:p w14:paraId="4E7B925B" w14:textId="77777777" w:rsidR="00F90376" w:rsidRPr="00641F95" w:rsidRDefault="00F90376" w:rsidP="00E14754">
      <w:pPr>
        <w:widowControl w:val="0"/>
      </w:pPr>
    </w:p>
    <w:p w14:paraId="75AA8A57" w14:textId="4A59BDA3" w:rsidR="00E14754" w:rsidRPr="00F90376" w:rsidRDefault="00215B7B" w:rsidP="00E14754">
      <w:pPr>
        <w:widowControl w:val="0"/>
      </w:pPr>
      <w:hyperlink r:id="rId57" w:anchor="m781" w:history="1">
        <w:r w:rsidR="00E14754" w:rsidRPr="00641F95">
          <w:rPr>
            <w:rStyle w:val="Hyperlink"/>
            <w:sz w:val="22"/>
          </w:rPr>
          <w:t>781.</w:t>
        </w:r>
      </w:hyperlink>
      <w:r w:rsidR="00E14754" w:rsidRPr="00641F95">
        <w:t xml:space="preserve">  Wenn man auf die Oberfläche von reinem Wasser ganz vorsichtig eine Büroklammer oder Rasierklinge legt, schwimmt sie ohne weitere Hilfe auf dem Wasser. Erkläre, warum die Körper nicht </w:t>
      </w:r>
      <w:r w:rsidR="00E14754" w:rsidRPr="00F90376">
        <w:t>untergehen, obwohl sie doch aus Stahl bestehen.</w:t>
      </w:r>
    </w:p>
    <w:p w14:paraId="2A8A3147" w14:textId="77777777" w:rsidR="00F90376" w:rsidRDefault="0084464F" w:rsidP="00E14754">
      <w:pPr>
        <w:widowControl w:val="0"/>
      </w:pPr>
      <w:r>
        <w:sym w:font="Symbol" w:char="F02A"/>
      </w:r>
    </w:p>
    <w:p w14:paraId="12914C6F" w14:textId="77777777" w:rsidR="0084464F" w:rsidRPr="00F90376" w:rsidRDefault="0084464F" w:rsidP="00E14754">
      <w:pPr>
        <w:widowControl w:val="0"/>
      </w:pPr>
    </w:p>
    <w:p w14:paraId="6B2DF76B" w14:textId="6FCCEDBA" w:rsidR="00F90376" w:rsidRPr="00F90376" w:rsidRDefault="00F90376" w:rsidP="00F90376">
      <w:r>
        <w:rPr>
          <w:color w:val="FF0000"/>
        </w:rPr>
        <w:sym w:font="Symbol" w:char="F02A"/>
      </w:r>
      <w:hyperlink r:id="rId58" w:anchor="m799" w:history="1">
        <w:r w:rsidRPr="00F90376">
          <w:rPr>
            <w:rStyle w:val="Hyperlink"/>
            <w:sz w:val="22"/>
          </w:rPr>
          <w:t>799.</w:t>
        </w:r>
      </w:hyperlink>
      <w:r w:rsidRPr="00F90376">
        <w:t xml:space="preserve"> Ein Quader aus Messing ist 5</w:t>
      </w:r>
      <w:r w:rsidR="009B66D9">
        <w:t>,</w:t>
      </w:r>
      <w:r w:rsidRPr="00F90376">
        <w:t>3 cm lang, 3</w:t>
      </w:r>
      <w:r w:rsidR="009B66D9">
        <w:t>,</w:t>
      </w:r>
      <w:r w:rsidRPr="00F90376">
        <w:t>2 cm breit und 2</w:t>
      </w:r>
      <w:r w:rsidR="009B66D9">
        <w:t>,</w:t>
      </w:r>
      <w:r w:rsidRPr="00F90376">
        <w:t>6 cm hoch. Seine Masse beträgt 379 g. Bestimmen  die Dichte von Messing.</w:t>
      </w:r>
    </w:p>
    <w:p w14:paraId="5D79AD72" w14:textId="77777777" w:rsidR="00F90376" w:rsidRDefault="0084464F" w:rsidP="00E14754">
      <w:pPr>
        <w:widowControl w:val="0"/>
      </w:pPr>
      <w:r>
        <w:sym w:font="Symbol" w:char="F02A"/>
      </w:r>
    </w:p>
    <w:p w14:paraId="1FFFC5B5" w14:textId="77777777" w:rsidR="0084464F" w:rsidRDefault="0084464F" w:rsidP="00E14754">
      <w:pPr>
        <w:widowControl w:val="0"/>
      </w:pPr>
    </w:p>
    <w:p w14:paraId="32507BAF" w14:textId="23C8FEC5" w:rsidR="0084464F" w:rsidRPr="0084464F" w:rsidRDefault="0084464F" w:rsidP="0084464F">
      <w:r>
        <w:rPr>
          <w:color w:val="FF0000"/>
        </w:rPr>
        <w:sym w:font="Symbol" w:char="F02A"/>
      </w:r>
      <w:hyperlink r:id="rId59" w:anchor="m800" w:history="1">
        <w:r w:rsidRPr="0084464F">
          <w:rPr>
            <w:rStyle w:val="Hyperlink"/>
            <w:sz w:val="22"/>
          </w:rPr>
          <w:t>800.</w:t>
        </w:r>
      </w:hyperlink>
      <w:r w:rsidRPr="0084464F">
        <w:t xml:space="preserve"> Eine Aluminiumfolie von den Abmessungen 30 cm x 30 cm hat eine Masse von 3.34 g. Wie dick ist diese Folie?</w:t>
      </w:r>
    </w:p>
    <w:p w14:paraId="54A5B4A0" w14:textId="77777777" w:rsidR="00F90376" w:rsidRPr="0084464F" w:rsidRDefault="0084464F" w:rsidP="0084464F">
      <w:r>
        <w:sym w:font="Symbol" w:char="F02A"/>
      </w:r>
    </w:p>
    <w:p w14:paraId="740F45F9" w14:textId="77777777" w:rsidR="00F90376" w:rsidRDefault="00F90376" w:rsidP="0084464F"/>
    <w:p w14:paraId="08FC5839" w14:textId="70E28B54" w:rsidR="00A06065" w:rsidRDefault="00215B7B" w:rsidP="0084464F">
      <w:hyperlink r:id="rId60" w:anchor="m816" w:history="1">
        <w:r w:rsidR="00A06065" w:rsidRPr="00B926F2">
          <w:rPr>
            <w:rStyle w:val="Hyperlink"/>
            <w:sz w:val="22"/>
          </w:rPr>
          <w:t>816.</w:t>
        </w:r>
      </w:hyperlink>
      <w:r w:rsidR="00A06065">
        <w:t xml:space="preserve"> Von zwei Messzylindern hat der eine einen Durchmesser von 3,0 cm und der andere von 6,0 cm. </w:t>
      </w:r>
    </w:p>
    <w:p w14:paraId="53D1326F" w14:textId="77777777" w:rsidR="00A06065" w:rsidRDefault="00A06065" w:rsidP="0084464F">
      <w:r>
        <w:t>a) Um welche Höhe steigt das Wasser in jedem Zylinder, wenn man einen festen Körper mit dem Volumen 5,0 cm</w:t>
      </w:r>
      <w:r w:rsidRPr="00B926F2">
        <w:rPr>
          <w:vertAlign w:val="superscript"/>
        </w:rPr>
        <w:t>3</w:t>
      </w:r>
      <w:r>
        <w:t xml:space="preserve"> </w:t>
      </w:r>
      <w:r w:rsidR="00B926F2">
        <w:t>eintaucht</w:t>
      </w:r>
      <w:r>
        <w:t>?</w:t>
      </w:r>
    </w:p>
    <w:p w14:paraId="1B88C137" w14:textId="77777777" w:rsidR="00A06065" w:rsidRDefault="00B926F2" w:rsidP="0084464F">
      <w:r>
        <w:t>b) Welche Beziehung besteht zwischen den Steighöhen und den Durchmessern der Zylinder?</w:t>
      </w:r>
    </w:p>
    <w:p w14:paraId="68691C3E" w14:textId="77777777" w:rsidR="00B926F2" w:rsidRDefault="00B926F2" w:rsidP="0084464F">
      <w:r>
        <w:t>c) Wie weit liegen bei den beiden Zylindern die Teilstriche für je 100 cm</w:t>
      </w:r>
      <w:r w:rsidRPr="00B926F2">
        <w:rPr>
          <w:vertAlign w:val="superscript"/>
        </w:rPr>
        <w:t>3</w:t>
      </w:r>
      <w:r>
        <w:t xml:space="preserve"> voneinander entfernt?</w:t>
      </w:r>
    </w:p>
    <w:p w14:paraId="236D5862" w14:textId="77777777" w:rsidR="00B926F2" w:rsidRDefault="00B926F2" w:rsidP="0084464F">
      <w:r>
        <w:t>d) Welche Einheiten (je 10 cm</w:t>
      </w:r>
      <w:r w:rsidRPr="00C81E2B">
        <w:rPr>
          <w:vertAlign w:val="superscript"/>
        </w:rPr>
        <w:t>3</w:t>
      </w:r>
      <w:r>
        <w:t>, 1 cm</w:t>
      </w:r>
      <w:r w:rsidRPr="00C81E2B">
        <w:rPr>
          <w:vertAlign w:val="superscript"/>
        </w:rPr>
        <w:t>3</w:t>
      </w:r>
      <w:r>
        <w:t xml:space="preserve"> usw.) kann man bei den beiden Zylindern noch durch Teilstriche markieren, wenn der kleinste Teilstrichabstand nicht unter 1 mm liegen soll? Um wie viel Teilstriche steigt dann das Wasser beim Eintauchen des Körpers mit dem Volumen 5,0 cm</w:t>
      </w:r>
      <w:r w:rsidRPr="00B926F2">
        <w:rPr>
          <w:vertAlign w:val="superscript"/>
        </w:rPr>
        <w:t>3</w:t>
      </w:r>
      <w:r>
        <w:t>?</w:t>
      </w:r>
    </w:p>
    <w:p w14:paraId="34E4639F" w14:textId="77777777" w:rsidR="00B926F2" w:rsidRDefault="00B926F2" w:rsidP="0084464F">
      <w:r>
        <w:t>e) Was folgt aus den bisherigen Feststellungen über die Messgenauigkeit bei engen und weiten Messzylindern?</w:t>
      </w:r>
    </w:p>
    <w:p w14:paraId="38CE9132" w14:textId="77777777" w:rsidR="00B926F2" w:rsidRDefault="00B926F2" w:rsidP="0084464F"/>
    <w:p w14:paraId="67A4FB1C" w14:textId="3E080575" w:rsidR="00892801" w:rsidRDefault="00215B7B" w:rsidP="0084464F">
      <w:hyperlink r:id="rId61" w:anchor="m865" w:history="1">
        <w:r w:rsidR="00892801" w:rsidRPr="00877F65">
          <w:rPr>
            <w:rStyle w:val="Hyperlink"/>
            <w:sz w:val="22"/>
          </w:rPr>
          <w:t>865.</w:t>
        </w:r>
      </w:hyperlink>
      <w:r w:rsidR="00892801">
        <w:t xml:space="preserve"> Rechne um!</w:t>
      </w:r>
    </w:p>
    <w:p w14:paraId="3F425A1B" w14:textId="77777777" w:rsidR="00892801" w:rsidRDefault="00892801" w:rsidP="00892801">
      <w:pPr>
        <w:tabs>
          <w:tab w:val="right" w:leader="dot" w:pos="3828"/>
        </w:tabs>
      </w:pPr>
      <w:r>
        <w:t xml:space="preserve">3,5 km = </w:t>
      </w:r>
      <w:r>
        <w:tab/>
        <w:t>m</w:t>
      </w:r>
    </w:p>
    <w:p w14:paraId="6F879E17" w14:textId="77777777" w:rsidR="00892801" w:rsidRDefault="00892801" w:rsidP="00892801">
      <w:pPr>
        <w:tabs>
          <w:tab w:val="right" w:leader="dot" w:pos="3828"/>
        </w:tabs>
      </w:pPr>
      <w:r>
        <w:t xml:space="preserve">700 g = </w:t>
      </w:r>
      <w:r>
        <w:tab/>
        <w:t>kg</w:t>
      </w:r>
    </w:p>
    <w:p w14:paraId="40C8C1DB" w14:textId="77777777" w:rsidR="00892801" w:rsidRPr="00892801" w:rsidRDefault="00892801" w:rsidP="00892801">
      <w:pPr>
        <w:tabs>
          <w:tab w:val="right" w:leader="dot" w:pos="3828"/>
        </w:tabs>
        <w:rPr>
          <w:lang w:val="da-DK"/>
        </w:rPr>
      </w:pPr>
      <w:r w:rsidRPr="00892801">
        <w:rPr>
          <w:lang w:val="da-DK"/>
        </w:rPr>
        <w:t xml:space="preserve">400 mg = </w:t>
      </w:r>
      <w:r w:rsidRPr="00892801">
        <w:rPr>
          <w:lang w:val="da-DK"/>
        </w:rPr>
        <w:tab/>
        <w:t>g</w:t>
      </w:r>
    </w:p>
    <w:p w14:paraId="70C1BECE" w14:textId="77777777" w:rsidR="00892801" w:rsidRPr="00892801" w:rsidRDefault="00892801" w:rsidP="00892801">
      <w:pPr>
        <w:tabs>
          <w:tab w:val="right" w:leader="dot" w:pos="3828"/>
        </w:tabs>
        <w:rPr>
          <w:lang w:val="da-DK"/>
        </w:rPr>
      </w:pPr>
      <w:r w:rsidRPr="00892801">
        <w:rPr>
          <w:lang w:val="da-DK"/>
        </w:rPr>
        <w:t xml:space="preserve">0,5 km = </w:t>
      </w:r>
      <w:r w:rsidRPr="00892801">
        <w:rPr>
          <w:lang w:val="da-DK"/>
        </w:rPr>
        <w:tab/>
        <w:t>m</w:t>
      </w:r>
    </w:p>
    <w:p w14:paraId="53C1D348" w14:textId="77777777" w:rsidR="00892801" w:rsidRPr="00892801" w:rsidRDefault="00892801" w:rsidP="00892801">
      <w:pPr>
        <w:tabs>
          <w:tab w:val="right" w:leader="dot" w:pos="3828"/>
        </w:tabs>
        <w:rPr>
          <w:lang w:val="da-DK"/>
        </w:rPr>
      </w:pPr>
      <w:r w:rsidRPr="00892801">
        <w:rPr>
          <w:lang w:val="da-DK"/>
        </w:rPr>
        <w:lastRenderedPageBreak/>
        <w:t xml:space="preserve">20 cm = </w:t>
      </w:r>
      <w:r w:rsidRPr="00892801">
        <w:rPr>
          <w:lang w:val="da-DK"/>
        </w:rPr>
        <w:tab/>
        <w:t>m</w:t>
      </w:r>
    </w:p>
    <w:p w14:paraId="4DD3411B" w14:textId="77777777" w:rsidR="00892801" w:rsidRDefault="00892801" w:rsidP="00892801">
      <w:pPr>
        <w:tabs>
          <w:tab w:val="right" w:leader="dot" w:pos="3828"/>
        </w:tabs>
        <w:rPr>
          <w:lang w:val="da-DK"/>
        </w:rPr>
      </w:pPr>
      <w:r w:rsidRPr="00892801">
        <w:rPr>
          <w:lang w:val="da-DK"/>
        </w:rPr>
        <w:t xml:space="preserve">75 kg = </w:t>
      </w:r>
      <w:r w:rsidRPr="00892801">
        <w:rPr>
          <w:lang w:val="da-DK"/>
        </w:rPr>
        <w:tab/>
        <w:t>g</w:t>
      </w:r>
    </w:p>
    <w:p w14:paraId="3C757B61" w14:textId="77777777" w:rsidR="00892801" w:rsidRDefault="00892801" w:rsidP="00892801">
      <w:pPr>
        <w:tabs>
          <w:tab w:val="right" w:leader="dot" w:pos="3828"/>
        </w:tabs>
        <w:rPr>
          <w:lang w:val="da-DK"/>
        </w:rPr>
      </w:pPr>
      <w:r>
        <w:rPr>
          <w:lang w:val="da-DK"/>
        </w:rPr>
        <w:t xml:space="preserve">300 ml = </w:t>
      </w:r>
      <w:r>
        <w:rPr>
          <w:lang w:val="da-DK"/>
        </w:rPr>
        <w:tab/>
        <w:t>l</w:t>
      </w:r>
    </w:p>
    <w:p w14:paraId="020B1886" w14:textId="77777777" w:rsidR="00892801" w:rsidRDefault="00892801" w:rsidP="00892801">
      <w:pPr>
        <w:tabs>
          <w:tab w:val="right" w:leader="dot" w:pos="3828"/>
        </w:tabs>
      </w:pPr>
      <w:r w:rsidRPr="00892801">
        <w:t xml:space="preserve">89 mm = </w:t>
      </w:r>
      <w:r w:rsidRPr="00892801">
        <w:tab/>
      </w:r>
      <w:r>
        <w:t>cm</w:t>
      </w:r>
    </w:p>
    <w:p w14:paraId="7EB88FD0" w14:textId="77777777" w:rsidR="00892801" w:rsidRDefault="00892801" w:rsidP="00892801">
      <w:pPr>
        <w:tabs>
          <w:tab w:val="right" w:leader="dot" w:pos="3828"/>
        </w:tabs>
      </w:pPr>
      <w:r>
        <w:t xml:space="preserve">12 dm³ = </w:t>
      </w:r>
      <w:r>
        <w:tab/>
        <w:t>cm³</w:t>
      </w:r>
    </w:p>
    <w:p w14:paraId="0972152E" w14:textId="77777777" w:rsidR="00892801" w:rsidRPr="00892801" w:rsidRDefault="00892801" w:rsidP="00892801">
      <w:pPr>
        <w:tabs>
          <w:tab w:val="right" w:leader="dot" w:pos="3828"/>
        </w:tabs>
      </w:pPr>
      <w:r>
        <w:t xml:space="preserve">600 ml = </w:t>
      </w:r>
      <w:r>
        <w:tab/>
        <w:t>cm³</w:t>
      </w:r>
    </w:p>
    <w:p w14:paraId="78A33E6E" w14:textId="77777777" w:rsidR="00892801" w:rsidRPr="00892801" w:rsidRDefault="00892801" w:rsidP="00892801">
      <w:pPr>
        <w:tabs>
          <w:tab w:val="right" w:leader="dot" w:pos="4536"/>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9"/>
        <w:gridCol w:w="5738"/>
      </w:tblGrid>
      <w:tr w:rsidR="00877F65" w:rsidRPr="0071784C" w14:paraId="2FDA089E" w14:textId="77777777" w:rsidTr="00290065">
        <w:tc>
          <w:tcPr>
            <w:tcW w:w="5030" w:type="dxa"/>
            <w:shd w:val="clear" w:color="auto" w:fill="auto"/>
          </w:tcPr>
          <w:p w14:paraId="299EEF0F" w14:textId="54C641BA" w:rsidR="00877F65" w:rsidRPr="0071784C" w:rsidRDefault="00215B7B" w:rsidP="00877F65">
            <w:hyperlink r:id="rId62" w:anchor="m866" w:history="1">
              <w:r w:rsidR="00877F65" w:rsidRPr="00290065">
                <w:rPr>
                  <w:rStyle w:val="Hyperlink"/>
                  <w:sz w:val="22"/>
                </w:rPr>
                <w:t>866.</w:t>
              </w:r>
            </w:hyperlink>
            <w:r w:rsidR="00877F65" w:rsidRPr="0071784C">
              <w:t xml:space="preserve"> Lies die Volumen der Flüssigkeiten ab.</w:t>
            </w:r>
          </w:p>
          <w:p w14:paraId="5145D7E8" w14:textId="77777777" w:rsidR="00877F65" w:rsidRPr="0071784C" w:rsidRDefault="00877F65" w:rsidP="0084464F"/>
        </w:tc>
        <w:tc>
          <w:tcPr>
            <w:tcW w:w="5031" w:type="dxa"/>
            <w:shd w:val="clear" w:color="auto" w:fill="auto"/>
          </w:tcPr>
          <w:p w14:paraId="7F78C7BA" w14:textId="77777777" w:rsidR="00877F65" w:rsidRPr="0071784C" w:rsidRDefault="00877F65" w:rsidP="0084464F"/>
          <w:p w14:paraId="579332B7" w14:textId="77777777" w:rsidR="00877F65" w:rsidRPr="0071784C" w:rsidRDefault="00215B7B" w:rsidP="0084464F">
            <w:r>
              <w:rPr>
                <w:noProof/>
              </w:rPr>
              <w:pict w14:anchorId="03FAA565">
                <v:shape id="Bild 13" o:spid="_x0000_i1037" type="#_x0000_t75" alt="m866" style="width:276pt;height:186pt;visibility:visible">
                  <v:imagedata r:id="rId63" o:title="m866"/>
                </v:shape>
              </w:pict>
            </w:r>
          </w:p>
          <w:p w14:paraId="450D71F8" w14:textId="77777777" w:rsidR="00877F65" w:rsidRPr="0071784C" w:rsidRDefault="00877F65" w:rsidP="0084464F"/>
        </w:tc>
      </w:tr>
    </w:tbl>
    <w:p w14:paraId="5A8960DA" w14:textId="77777777" w:rsidR="00877F65" w:rsidRDefault="00877F65" w:rsidP="0084464F"/>
    <w:p w14:paraId="635561A9" w14:textId="54D46FCF" w:rsidR="00F91808" w:rsidRDefault="00215B7B" w:rsidP="0084464F">
      <w:hyperlink r:id="rId64" w:anchor="m867" w:history="1">
        <w:r w:rsidR="00F91808" w:rsidRPr="00F91808">
          <w:rPr>
            <w:rStyle w:val="Hyperlink"/>
            <w:sz w:val="22"/>
          </w:rPr>
          <w:t>867.</w:t>
        </w:r>
      </w:hyperlink>
      <w:r w:rsidR="00F91808">
        <w:t xml:space="preserve"> Mit Hilfe einer Waage und einem Messzylinder soll die Dichte einer Flüssigkeit bestimmt werde. Beschreibe, wie du dabei vorgehen wirst.</w:t>
      </w:r>
    </w:p>
    <w:p w14:paraId="5D9081C2" w14:textId="77777777" w:rsidR="00FB14BF" w:rsidRDefault="00FB14BF" w:rsidP="0084464F"/>
    <w:p w14:paraId="0BCEE8DD" w14:textId="77777777" w:rsidR="00FB14BF" w:rsidRPr="00892801" w:rsidRDefault="00FB14BF" w:rsidP="00FB14BF">
      <w:pPr>
        <w:tabs>
          <w:tab w:val="right" w:leader="dot" w:pos="3828"/>
        </w:tabs>
      </w:pPr>
    </w:p>
    <w:p w14:paraId="1BC823A7" w14:textId="77777777" w:rsidR="00FB14BF" w:rsidRPr="00892801" w:rsidRDefault="00FB14BF" w:rsidP="00FB14BF">
      <w:pPr>
        <w:tabs>
          <w:tab w:val="right" w:leader="dot" w:pos="4536"/>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9"/>
        <w:gridCol w:w="5978"/>
      </w:tblGrid>
      <w:tr w:rsidR="00FB14BF" w:rsidRPr="0071784C" w14:paraId="344E10AE" w14:textId="77777777" w:rsidTr="00290065">
        <w:tc>
          <w:tcPr>
            <w:tcW w:w="5030" w:type="dxa"/>
            <w:shd w:val="clear" w:color="auto" w:fill="auto"/>
          </w:tcPr>
          <w:p w14:paraId="680C8E70" w14:textId="74D23FF9" w:rsidR="00FB14BF" w:rsidRPr="0071784C" w:rsidRDefault="00215B7B" w:rsidP="00FB14BF">
            <w:hyperlink r:id="rId65" w:anchor="m868" w:history="1">
              <w:r w:rsidR="00FB14BF" w:rsidRPr="00290065">
                <w:rPr>
                  <w:rStyle w:val="Hyperlink"/>
                  <w:sz w:val="22"/>
                </w:rPr>
                <w:t>868.</w:t>
              </w:r>
            </w:hyperlink>
            <w:r w:rsidR="00FB14BF" w:rsidRPr="0071784C">
              <w:t xml:space="preserve"> Lies die Volumen der Flüssigkeiten ab.</w:t>
            </w:r>
          </w:p>
          <w:p w14:paraId="44C1578C" w14:textId="77777777" w:rsidR="00FB14BF" w:rsidRPr="0071784C" w:rsidRDefault="00FB14BF" w:rsidP="00FB14BF"/>
        </w:tc>
        <w:tc>
          <w:tcPr>
            <w:tcW w:w="5031" w:type="dxa"/>
            <w:shd w:val="clear" w:color="auto" w:fill="auto"/>
          </w:tcPr>
          <w:p w14:paraId="48486F2C" w14:textId="77777777" w:rsidR="00FB14BF" w:rsidRPr="0071784C" w:rsidRDefault="00FB14BF" w:rsidP="00FB14BF"/>
          <w:p w14:paraId="1DDDD89B" w14:textId="77777777" w:rsidR="00FB14BF" w:rsidRPr="0071784C" w:rsidRDefault="00215B7B" w:rsidP="00FB14BF">
            <w:r>
              <w:rPr>
                <w:noProof/>
              </w:rPr>
              <w:pict w14:anchorId="41A7B5B6">
                <v:shape id="Bild 14" o:spid="_x0000_i1038" type="#_x0000_t75" alt="m868" style="width:4in;height:186pt;visibility:visible">
                  <v:imagedata r:id="rId66" o:title="m868"/>
                </v:shape>
              </w:pict>
            </w:r>
          </w:p>
          <w:p w14:paraId="62CB822E" w14:textId="77777777" w:rsidR="00FB14BF" w:rsidRPr="0071784C" w:rsidRDefault="00FB14BF" w:rsidP="00FB14BF"/>
        </w:tc>
      </w:tr>
    </w:tbl>
    <w:p w14:paraId="31E2A141" w14:textId="77777777" w:rsidR="00FB14BF" w:rsidRDefault="00FB14BF" w:rsidP="00FB14BF"/>
    <w:p w14:paraId="5E50FD5F" w14:textId="40ED2340" w:rsidR="00FB14BF" w:rsidRDefault="00D35DE4" w:rsidP="00FB14BF">
      <w:pPr>
        <w:jc w:val="both"/>
      </w:pPr>
      <w:r>
        <w:rPr>
          <w:color w:val="FF0000"/>
        </w:rPr>
        <w:sym w:font="Symbol" w:char="F02A"/>
      </w:r>
      <w:hyperlink r:id="rId67" w:anchor="m869" w:history="1">
        <w:r w:rsidR="00035551" w:rsidRPr="00D933B9">
          <w:rPr>
            <w:rStyle w:val="Hyperlink"/>
            <w:sz w:val="22"/>
          </w:rPr>
          <w:t>869.</w:t>
        </w:r>
      </w:hyperlink>
      <w:r w:rsidR="00035551">
        <w:t xml:space="preserve"> </w:t>
      </w:r>
      <w:r w:rsidR="00CD5FFF">
        <w:t>Ein Wohnhaus hat ein Flachdach mit 14 m Länge und 6 m Breite.</w:t>
      </w:r>
    </w:p>
    <w:p w14:paraId="64151FA5" w14:textId="77777777" w:rsidR="00CD5FFF" w:rsidRDefault="00CD5FFF" w:rsidP="00FB14BF">
      <w:pPr>
        <w:jc w:val="both"/>
      </w:pPr>
      <w:r>
        <w:t xml:space="preserve">Im Winter sind </w:t>
      </w:r>
      <w:r w:rsidR="00920502">
        <w:t>1</w:t>
      </w:r>
      <w:r>
        <w:t xml:space="preserve">0 cm Schnee gefallen, der auf dem Dach liegen geblieben ist. Schnee hat eine Dichte </w:t>
      </w:r>
      <w:proofErr w:type="gramStart"/>
      <w:r>
        <w:t xml:space="preserve">von </w:t>
      </w:r>
      <w:r w:rsidRPr="00CD5FFF">
        <w:rPr>
          <w:position w:val="-22"/>
        </w:rPr>
        <w:object w:dxaOrig="840" w:dyaOrig="580" w14:anchorId="59F2CC6D">
          <v:shape id="_x0000_i1039" type="#_x0000_t75" style="width:42pt;height:30pt" o:ole="">
            <v:imagedata r:id="rId68" o:title=""/>
          </v:shape>
          <o:OLEObject Type="Embed" ProgID="Equation.DSMT4" ShapeID="_x0000_i1039" DrawAspect="Content" ObjectID="_1735305562" r:id="rId69"/>
        </w:object>
      </w:r>
      <w:proofErr w:type="gramEnd"/>
      <w:r w:rsidR="00D51D7C">
        <w:t>.</w:t>
      </w:r>
    </w:p>
    <w:p w14:paraId="196BD9A1" w14:textId="77777777" w:rsidR="00D51D7C" w:rsidRDefault="00920502" w:rsidP="00FB14BF">
      <w:pPr>
        <w:jc w:val="both"/>
      </w:pPr>
      <w:r>
        <w:lastRenderedPageBreak/>
        <w:t>Wie viel Kilogramm Schnee liegen auf dem Dach?</w:t>
      </w:r>
    </w:p>
    <w:p w14:paraId="5988C36A" w14:textId="77777777" w:rsidR="00684D07" w:rsidRDefault="00684D07" w:rsidP="00FB14BF">
      <w:pPr>
        <w:jc w:val="both"/>
      </w:pPr>
    </w:p>
    <w:p w14:paraId="6EBD8FBF" w14:textId="646E2863" w:rsidR="00684D07" w:rsidRDefault="00215B7B" w:rsidP="00FB14BF">
      <w:pPr>
        <w:jc w:val="both"/>
      </w:pPr>
      <w:hyperlink r:id="rId70" w:anchor="m909" w:history="1">
        <w:r w:rsidR="00684D07" w:rsidRPr="00C37ECD">
          <w:rPr>
            <w:rStyle w:val="Hyperlink"/>
            <w:sz w:val="22"/>
          </w:rPr>
          <w:t>90</w:t>
        </w:r>
        <w:r w:rsidR="00C37ECD" w:rsidRPr="00C37ECD">
          <w:rPr>
            <w:rStyle w:val="Hyperlink"/>
            <w:sz w:val="22"/>
          </w:rPr>
          <w:t>9</w:t>
        </w:r>
        <w:r w:rsidR="00684D07" w:rsidRPr="00C37ECD">
          <w:rPr>
            <w:rStyle w:val="Hyperlink"/>
            <w:sz w:val="22"/>
          </w:rPr>
          <w:t>.</w:t>
        </w:r>
      </w:hyperlink>
      <w:r w:rsidR="00684D07">
        <w:t xml:space="preserve"> </w:t>
      </w:r>
      <w:r w:rsidR="00D16DAF">
        <w:t xml:space="preserve">Ein kleiner 1 g schwerer Barren aus  999er Gold soll zu Blattgold mit einer Dicke von ein Zehntausendstel Millimeter geschlagen werden. </w:t>
      </w:r>
      <w:r w:rsidR="00C37ECD">
        <w:t>Wie viel Quadratzentimeter Blattgold erhält man?</w:t>
      </w:r>
    </w:p>
    <w:p w14:paraId="79409535" w14:textId="77777777" w:rsidR="002C069C" w:rsidRDefault="002C069C" w:rsidP="00FB14BF">
      <w:pPr>
        <w:jc w:val="both"/>
      </w:pPr>
    </w:p>
    <w:p w14:paraId="3DA91827" w14:textId="71104B82" w:rsidR="002C069C" w:rsidRDefault="00215B7B" w:rsidP="00FB14BF">
      <w:pPr>
        <w:jc w:val="both"/>
      </w:pPr>
      <w:hyperlink r:id="rId71" w:anchor="m910" w:history="1">
        <w:r w:rsidR="002C069C" w:rsidRPr="001E4E50">
          <w:rPr>
            <w:rStyle w:val="Hyperlink"/>
            <w:sz w:val="22"/>
          </w:rPr>
          <w:t>910.</w:t>
        </w:r>
      </w:hyperlink>
      <w:r w:rsidR="002C069C">
        <w:t xml:space="preserve"> Ein kleiner 1,000g schwerer Barren aus 999er Gold kann zu einem Stück Blattgold mit einer Fläche von 5000 cm² geschlagen werden. Ein Goldatom hat einen </w:t>
      </w:r>
      <w:r w:rsidR="0079386B">
        <w:t>Radius</w:t>
      </w:r>
      <w:r w:rsidR="002C069C">
        <w:t xml:space="preserve"> von 144 pm. (Quelle:</w:t>
      </w:r>
      <w:r w:rsidR="00AE2840">
        <w:t xml:space="preserve"> Wikipedia, Atomradius)</w:t>
      </w:r>
      <w:r w:rsidR="002C069C">
        <w:t xml:space="preserve"> Wie viele Lagen Goldatome liegen in dem Blattgold übereinander?</w:t>
      </w:r>
    </w:p>
    <w:p w14:paraId="1B105A6D" w14:textId="77777777" w:rsidR="002C069C" w:rsidRDefault="002C069C" w:rsidP="00FB14BF">
      <w:pPr>
        <w:jc w:val="both"/>
      </w:pPr>
      <w:r>
        <w:t xml:space="preserve">Hinweis: Goldatome sind </w:t>
      </w:r>
      <w:r w:rsidR="00AE2840" w:rsidRPr="00AE2840">
        <w:t>kubisch flächenzentriert</w:t>
      </w:r>
      <w:r w:rsidR="00AE2840">
        <w:t xml:space="preserve"> angeordnet.</w:t>
      </w:r>
    </w:p>
    <w:p w14:paraId="5D69BB4C" w14:textId="77777777" w:rsidR="00806815" w:rsidRDefault="00806815" w:rsidP="00FB14BF">
      <w:pPr>
        <w:jc w:val="both"/>
      </w:pPr>
    </w:p>
    <w:p w14:paraId="3C433930" w14:textId="192DA97F" w:rsidR="00806815" w:rsidRDefault="00215B7B" w:rsidP="00FB14BF">
      <w:pPr>
        <w:jc w:val="both"/>
      </w:pPr>
      <w:hyperlink r:id="rId72" w:anchor="m1078" w:history="1">
        <w:r w:rsidR="0050376C" w:rsidRPr="0050376C">
          <w:rPr>
            <w:rStyle w:val="Hyperlink"/>
            <w:sz w:val="22"/>
          </w:rPr>
          <w:t>1078.</w:t>
        </w:r>
      </w:hyperlink>
      <w:r w:rsidR="0050376C">
        <w:t xml:space="preserve"> Ein gefälschter 1-kg-Goldbarren besteht aus einem Kern aus Blei und einem Mantel aus Gold. Der Barren hat ein Volumen von 79,4 cm³. </w:t>
      </w:r>
    </w:p>
    <w:p w14:paraId="7ED340CB" w14:textId="35091A0A" w:rsidR="0050376C" w:rsidRDefault="0050376C" w:rsidP="00FB14BF">
      <w:pPr>
        <w:jc w:val="both"/>
      </w:pPr>
      <w:r>
        <w:t>Wie groß ist die Masse des verarbeiteten Goldes?</w:t>
      </w:r>
    </w:p>
    <w:p w14:paraId="660E614C" w14:textId="77777777" w:rsidR="0050376C" w:rsidRPr="00AE2840" w:rsidRDefault="0050376C" w:rsidP="00FB14BF">
      <w:pPr>
        <w:jc w:val="both"/>
      </w:pPr>
    </w:p>
    <w:p w14:paraId="79F5B376" w14:textId="77777777" w:rsidR="00C37ECD" w:rsidRDefault="00C37ECD" w:rsidP="00FB14BF">
      <w:pPr>
        <w:jc w:val="both"/>
      </w:pPr>
    </w:p>
    <w:p w14:paraId="61F2AB94" w14:textId="77777777" w:rsidR="00684D07" w:rsidRPr="00892801" w:rsidRDefault="00684D07" w:rsidP="00FB14BF">
      <w:pPr>
        <w:jc w:val="both"/>
      </w:pPr>
    </w:p>
    <w:p w14:paraId="35AD3464" w14:textId="77777777" w:rsidR="00A06065" w:rsidRPr="00892801" w:rsidRDefault="00A06065" w:rsidP="0084464F"/>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D52B9F0" w14:textId="77777777" w:rsidTr="00E14754">
        <w:trPr>
          <w:trHeight w:val="397"/>
        </w:trPr>
        <w:tc>
          <w:tcPr>
            <w:tcW w:w="5030" w:type="dxa"/>
            <w:vAlign w:val="center"/>
          </w:tcPr>
          <w:p w14:paraId="50BFC22F" w14:textId="77777777" w:rsidR="00E14754" w:rsidRPr="0071784C" w:rsidRDefault="00E14754" w:rsidP="00AD5758">
            <w:pPr>
              <w:pStyle w:val="berschrift4"/>
            </w:pPr>
            <w:bookmarkStart w:id="423" w:name="t13"/>
            <w:bookmarkEnd w:id="423"/>
            <w:r w:rsidRPr="0071784C">
              <w:t>Kraftumformende Einrichtungen</w:t>
            </w:r>
          </w:p>
        </w:tc>
        <w:bookmarkStart w:id="424" w:name="_Hlt495924285"/>
        <w:tc>
          <w:tcPr>
            <w:tcW w:w="5030" w:type="dxa"/>
            <w:vAlign w:val="center"/>
          </w:tcPr>
          <w:p w14:paraId="67896774" w14:textId="77777777" w:rsidR="00E14754" w:rsidRDefault="00E14754" w:rsidP="00AD5758">
            <w:pPr>
              <w:pStyle w:val="Hyperlinkzentriert"/>
            </w:pPr>
            <w:r>
              <w:rPr>
                <w:rStyle w:val="Hyperlink"/>
                <w:sz w:val="22"/>
              </w:rPr>
              <w:fldChar w:fldCharType="begin"/>
            </w:r>
            <w:r>
              <w:rPr>
                <w:rStyle w:val="Hyperlink"/>
                <w:sz w:val="22"/>
              </w:rPr>
              <w:instrText xml:space="preserve"> HYPERLINK  \l "t0" </w:instrText>
            </w:r>
            <w:r>
              <w:rPr>
                <w:rStyle w:val="Hyperlink"/>
                <w:sz w:val="22"/>
              </w:rPr>
              <w:fldChar w:fldCharType="separate"/>
            </w:r>
            <w:r>
              <w:rPr>
                <w:rStyle w:val="Hyperlink"/>
                <w:sz w:val="22"/>
              </w:rPr>
              <w:t>(z</w:t>
            </w:r>
            <w:bookmarkStart w:id="425" w:name="_Hlt496413978"/>
            <w:r>
              <w:rPr>
                <w:rStyle w:val="Hyperlink"/>
                <w:sz w:val="22"/>
              </w:rPr>
              <w:t>u</w:t>
            </w:r>
            <w:bookmarkStart w:id="426" w:name="_Hlt496410143"/>
            <w:bookmarkEnd w:id="425"/>
            <w:r>
              <w:rPr>
                <w:rStyle w:val="Hyperlink"/>
                <w:sz w:val="22"/>
              </w:rPr>
              <w:t>m</w:t>
            </w:r>
            <w:bookmarkStart w:id="427" w:name="_Hlt221936304"/>
            <w:bookmarkEnd w:id="426"/>
            <w:r>
              <w:rPr>
                <w:rStyle w:val="Hyperlink"/>
                <w:sz w:val="22"/>
              </w:rPr>
              <w:t xml:space="preserve"> </w:t>
            </w:r>
            <w:bookmarkStart w:id="428" w:name="_Hlt515421406"/>
            <w:bookmarkEnd w:id="427"/>
            <w:r>
              <w:rPr>
                <w:rStyle w:val="Hyperlink"/>
                <w:sz w:val="22"/>
              </w:rPr>
              <w:t>I</w:t>
            </w:r>
            <w:bookmarkStart w:id="429" w:name="_Hlt515284870"/>
            <w:bookmarkEnd w:id="428"/>
            <w:r>
              <w:rPr>
                <w:rStyle w:val="Hyperlink"/>
                <w:sz w:val="22"/>
              </w:rPr>
              <w:t>n</w:t>
            </w:r>
            <w:bookmarkStart w:id="430" w:name="_Hlt495629373"/>
            <w:bookmarkEnd w:id="429"/>
            <w:r>
              <w:rPr>
                <w:rStyle w:val="Hyperlink"/>
                <w:sz w:val="22"/>
              </w:rPr>
              <w:t>h</w:t>
            </w:r>
            <w:bookmarkStart w:id="431" w:name="_Hlt62129442"/>
            <w:bookmarkEnd w:id="430"/>
            <w:r>
              <w:rPr>
                <w:rStyle w:val="Hyperlink"/>
                <w:sz w:val="22"/>
              </w:rPr>
              <w:t>a</w:t>
            </w:r>
            <w:bookmarkStart w:id="432" w:name="_Hlt162481782"/>
            <w:bookmarkEnd w:id="431"/>
            <w:r>
              <w:rPr>
                <w:rStyle w:val="Hyperlink"/>
                <w:sz w:val="22"/>
              </w:rPr>
              <w:t>l</w:t>
            </w:r>
            <w:bookmarkStart w:id="433" w:name="_Hlt128894452"/>
            <w:bookmarkEnd w:id="432"/>
            <w:r>
              <w:rPr>
                <w:rStyle w:val="Hyperlink"/>
                <w:sz w:val="22"/>
              </w:rPr>
              <w:t>t</w:t>
            </w:r>
            <w:bookmarkStart w:id="434" w:name="_Hlt495962386"/>
            <w:bookmarkEnd w:id="433"/>
            <w:r>
              <w:rPr>
                <w:rStyle w:val="Hyperlink"/>
                <w:sz w:val="22"/>
              </w:rPr>
              <w:t>s</w:t>
            </w:r>
            <w:bookmarkStart w:id="435" w:name="_Hlt512038269"/>
            <w:bookmarkEnd w:id="434"/>
            <w:r>
              <w:rPr>
                <w:rStyle w:val="Hyperlink"/>
                <w:sz w:val="22"/>
              </w:rPr>
              <w:t>v</w:t>
            </w:r>
            <w:bookmarkStart w:id="436" w:name="_Hlt216931306"/>
            <w:bookmarkEnd w:id="435"/>
            <w:r>
              <w:rPr>
                <w:rStyle w:val="Hyperlink"/>
                <w:sz w:val="22"/>
              </w:rPr>
              <w:t>e</w:t>
            </w:r>
            <w:bookmarkStart w:id="437" w:name="_Hlt515544415"/>
            <w:bookmarkEnd w:id="436"/>
            <w:r>
              <w:rPr>
                <w:rStyle w:val="Hyperlink"/>
                <w:sz w:val="22"/>
              </w:rPr>
              <w:t>r</w:t>
            </w:r>
            <w:bookmarkEnd w:id="437"/>
            <w:r>
              <w:rPr>
                <w:rStyle w:val="Hyperlink"/>
                <w:sz w:val="22"/>
              </w:rPr>
              <w:t>zeichnis )</w:t>
            </w:r>
            <w:r>
              <w:rPr>
                <w:rStyle w:val="Hyperlink"/>
                <w:sz w:val="22"/>
              </w:rPr>
              <w:fldChar w:fldCharType="end"/>
            </w:r>
            <w:bookmarkEnd w:id="424"/>
          </w:p>
        </w:tc>
      </w:tr>
      <w:tr w:rsidR="00E14754" w:rsidRPr="0071784C" w14:paraId="58DC9D49" w14:textId="77777777" w:rsidTr="00E14754">
        <w:trPr>
          <w:trHeight w:val="397"/>
        </w:trPr>
        <w:tc>
          <w:tcPr>
            <w:tcW w:w="10060" w:type="dxa"/>
            <w:gridSpan w:val="2"/>
            <w:vAlign w:val="center"/>
          </w:tcPr>
          <w:p w14:paraId="09B3FC24" w14:textId="07CC3CF0" w:rsidR="00E14754" w:rsidRDefault="00215B7B" w:rsidP="00E14754">
            <w:pPr>
              <w:widowControl w:val="0"/>
              <w:tabs>
                <w:tab w:val="left" w:pos="3005"/>
              </w:tabs>
              <w:jc w:val="center"/>
              <w:rPr>
                <w:rStyle w:val="Hyperlink"/>
                <w:sz w:val="22"/>
              </w:rPr>
            </w:pPr>
            <w:hyperlink r:id="rId73" w:anchor="kraftumformende_einrichtungen" w:history="1">
              <w:r w:rsidR="00E14754" w:rsidRPr="001704F3">
                <w:rPr>
                  <w:rStyle w:val="Hyperlink"/>
                  <w:sz w:val="22"/>
                </w:rPr>
                <w:t>Formeln zum Thema</w:t>
              </w:r>
            </w:hyperlink>
          </w:p>
        </w:tc>
      </w:tr>
    </w:tbl>
    <w:p w14:paraId="228AD9CE" w14:textId="77777777" w:rsidR="00E14754" w:rsidRDefault="00E14754" w:rsidP="00E14754">
      <w:pPr>
        <w:widowControl w:val="0"/>
        <w:tabs>
          <w:tab w:val="left" w:pos="3005"/>
        </w:tabs>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223D3AB1" w14:textId="77777777" w:rsidTr="00E14754">
        <w:tc>
          <w:tcPr>
            <w:tcW w:w="4889" w:type="dxa"/>
          </w:tcPr>
          <w:p w14:paraId="43D276F9" w14:textId="4E4617ED" w:rsidR="00E14754" w:rsidRPr="0071784C" w:rsidRDefault="00E14754" w:rsidP="00E14754">
            <w:pPr>
              <w:widowControl w:val="0"/>
              <w:tabs>
                <w:tab w:val="left" w:pos="8647"/>
              </w:tabs>
            </w:pPr>
            <w:r>
              <w:rPr>
                <w:color w:val="FF0000"/>
              </w:rPr>
              <w:sym w:font="Symbol" w:char="F02A"/>
            </w:r>
            <w:bookmarkStart w:id="438" w:name="_Hlt515544161"/>
            <w:bookmarkStart w:id="439" w:name="_Hlt515544397"/>
            <w:bookmarkEnd w:id="438"/>
            <w:r w:rsidRPr="0071784C">
              <w:fldChar w:fldCharType="begin"/>
            </w:r>
            <w:r w:rsidR="00626526">
              <w:instrText>HYPERLINK "lsgmech.docx" \l "m295"</w:instrText>
            </w:r>
            <w:r w:rsidRPr="0071784C">
              <w:fldChar w:fldCharType="separate"/>
            </w:r>
            <w:r>
              <w:rPr>
                <w:rStyle w:val="Hyperlink"/>
                <w:sz w:val="22"/>
              </w:rPr>
              <w:t>2</w:t>
            </w:r>
            <w:bookmarkStart w:id="440" w:name="_Hlt515280977"/>
            <w:r>
              <w:rPr>
                <w:rStyle w:val="Hyperlink"/>
                <w:sz w:val="22"/>
              </w:rPr>
              <w:t>9</w:t>
            </w:r>
            <w:bookmarkStart w:id="441" w:name="_Hlt496411367"/>
            <w:bookmarkEnd w:id="440"/>
            <w:r>
              <w:rPr>
                <w:rStyle w:val="Hyperlink"/>
                <w:sz w:val="22"/>
              </w:rPr>
              <w:t>5</w:t>
            </w:r>
            <w:bookmarkEnd w:id="441"/>
            <w:r>
              <w:rPr>
                <w:rStyle w:val="Hyperlink"/>
                <w:sz w:val="22"/>
              </w:rPr>
              <w:t>.</w:t>
            </w:r>
            <w:r w:rsidRPr="0071784C">
              <w:fldChar w:fldCharType="end"/>
            </w:r>
            <w:bookmarkEnd w:id="439"/>
            <w:r w:rsidRPr="0071784C">
              <w:t xml:space="preserve"> Ermittle die Kraft, mit der der Tischlerhammer den Nagel aus dem Holz zieht, wenn die Kraft der Hand 50 N beträgt. Entnimm die fehlenden Größen aus der Zeichnung.</w:t>
            </w:r>
            <w:r w:rsidRPr="0071784C">
              <w:br/>
            </w:r>
            <w:r w:rsidRPr="0071784C">
              <w:sym w:font="Symbol" w:char="F02A"/>
            </w:r>
            <w:r w:rsidRPr="0071784C">
              <w:sym w:font="Symbol" w:char="F02A"/>
            </w:r>
          </w:p>
        </w:tc>
        <w:tc>
          <w:tcPr>
            <w:tcW w:w="4889" w:type="dxa"/>
          </w:tcPr>
          <w:p w14:paraId="7C2AFEB4" w14:textId="77777777" w:rsidR="00E14754" w:rsidRPr="0071784C" w:rsidRDefault="00215B7B" w:rsidP="00E14754">
            <w:r>
              <w:rPr>
                <w:noProof/>
              </w:rPr>
              <w:pict w14:anchorId="52994C1C">
                <v:shape id="Bild 16" o:spid="_x0000_i1040" type="#_x0000_t75" alt="m295" style="width:204pt;height:192pt;visibility:visible">
                  <v:imagedata r:id="rId74" o:title="m295"/>
                </v:shape>
              </w:pict>
            </w:r>
          </w:p>
          <w:p w14:paraId="187A2DD6" w14:textId="77777777" w:rsidR="00E14754" w:rsidRPr="0071784C" w:rsidRDefault="00E14754" w:rsidP="00E14754">
            <w:pPr>
              <w:widowControl w:val="0"/>
              <w:tabs>
                <w:tab w:val="left" w:pos="8647"/>
              </w:tabs>
            </w:pPr>
          </w:p>
        </w:tc>
      </w:tr>
    </w:tbl>
    <w:p w14:paraId="22016AE0" w14:textId="414A87D2" w:rsidR="00E14754" w:rsidRDefault="00215B7B" w:rsidP="00E14754">
      <w:pPr>
        <w:widowControl w:val="0"/>
      </w:pPr>
      <w:hyperlink r:id="rId75" w:anchor="m296" w:history="1">
        <w:r w:rsidR="00E14754">
          <w:rPr>
            <w:rStyle w:val="Hyperlink"/>
            <w:sz w:val="22"/>
          </w:rPr>
          <w:t>2</w:t>
        </w:r>
        <w:bookmarkStart w:id="442" w:name="_Hlt496411373"/>
        <w:r w:rsidR="00E14754">
          <w:rPr>
            <w:rStyle w:val="Hyperlink"/>
            <w:sz w:val="22"/>
          </w:rPr>
          <w:t>9</w:t>
        </w:r>
        <w:bookmarkStart w:id="443" w:name="_Hlt495924464"/>
        <w:bookmarkEnd w:id="442"/>
        <w:r w:rsidR="00E14754">
          <w:rPr>
            <w:rStyle w:val="Hyperlink"/>
            <w:sz w:val="22"/>
          </w:rPr>
          <w:t>6</w:t>
        </w:r>
        <w:bookmarkEnd w:id="443"/>
        <w:r w:rsidR="00E14754">
          <w:rPr>
            <w:rStyle w:val="Hyperlink"/>
            <w:sz w:val="22"/>
          </w:rPr>
          <w:t>.</w:t>
        </w:r>
      </w:hyperlink>
      <w:r w:rsidR="00E14754">
        <w:t xml:space="preserve"> Berechne die Werte für die mit blauen Zahlen gekennzeichneten Stellen im Kopf. (Hebel jeweils im Gleichgewicht)</w:t>
      </w:r>
      <w:r w:rsidR="00E14754">
        <w:br/>
      </w:r>
    </w:p>
    <w:tbl>
      <w:tblPr>
        <w:tblW w:w="0" w:type="auto"/>
        <w:tblInd w:w="292"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0" w:type="dxa"/>
          <w:right w:w="0" w:type="dxa"/>
        </w:tblCellMar>
        <w:tblLook w:val="00A0" w:firstRow="1" w:lastRow="0" w:firstColumn="1" w:lastColumn="0" w:noHBand="0" w:noVBand="0"/>
      </w:tblPr>
      <w:tblGrid>
        <w:gridCol w:w="1346"/>
        <w:gridCol w:w="1346"/>
        <w:gridCol w:w="1346"/>
        <w:gridCol w:w="1346"/>
      </w:tblGrid>
      <w:tr w:rsidR="00E14754" w:rsidRPr="0071784C" w14:paraId="323DB669" w14:textId="77777777" w:rsidTr="00E14754">
        <w:tc>
          <w:tcPr>
            <w:tcW w:w="1346" w:type="dxa"/>
            <w:shd w:val="pct60" w:color="000000" w:fill="FFFFFF"/>
          </w:tcPr>
          <w:p w14:paraId="2B6DCD4C" w14:textId="77777777" w:rsidR="00E14754" w:rsidRDefault="00E14754" w:rsidP="00E14754">
            <w:pPr>
              <w:rPr>
                <w:b/>
                <w:color w:val="FFFFFF"/>
              </w:rPr>
            </w:pPr>
            <w:r>
              <w:rPr>
                <w:b/>
                <w:color w:val="FFFFFF"/>
              </w:rPr>
              <w:t>F</w:t>
            </w:r>
            <w:r>
              <w:rPr>
                <w:b/>
                <w:color w:val="FFFFFF"/>
                <w:vertAlign w:val="subscript"/>
              </w:rPr>
              <w:t>1</w:t>
            </w:r>
          </w:p>
        </w:tc>
        <w:tc>
          <w:tcPr>
            <w:tcW w:w="1346" w:type="dxa"/>
            <w:shd w:val="pct60" w:color="000000" w:fill="FFFFFF"/>
          </w:tcPr>
          <w:p w14:paraId="2E699FBF" w14:textId="77777777" w:rsidR="00E14754" w:rsidRDefault="00E14754" w:rsidP="00E14754">
            <w:pPr>
              <w:rPr>
                <w:b/>
                <w:color w:val="FFFFFF"/>
              </w:rPr>
            </w:pPr>
            <w:r>
              <w:rPr>
                <w:b/>
                <w:color w:val="FFFFFF"/>
              </w:rPr>
              <w:t>l</w:t>
            </w:r>
            <w:r>
              <w:rPr>
                <w:b/>
                <w:color w:val="FFFFFF"/>
                <w:vertAlign w:val="subscript"/>
              </w:rPr>
              <w:t>1</w:t>
            </w:r>
          </w:p>
        </w:tc>
        <w:tc>
          <w:tcPr>
            <w:tcW w:w="1346" w:type="dxa"/>
            <w:shd w:val="pct60" w:color="000000" w:fill="FFFFFF"/>
          </w:tcPr>
          <w:p w14:paraId="252232A3" w14:textId="77777777" w:rsidR="00E14754" w:rsidRDefault="00E14754" w:rsidP="00E14754">
            <w:pPr>
              <w:rPr>
                <w:b/>
                <w:color w:val="FFFFFF"/>
              </w:rPr>
            </w:pPr>
            <w:r>
              <w:rPr>
                <w:b/>
                <w:color w:val="FFFFFF"/>
              </w:rPr>
              <w:t>F</w:t>
            </w:r>
            <w:r>
              <w:rPr>
                <w:b/>
                <w:color w:val="FFFFFF"/>
                <w:vertAlign w:val="subscript"/>
              </w:rPr>
              <w:t>2</w:t>
            </w:r>
          </w:p>
        </w:tc>
        <w:tc>
          <w:tcPr>
            <w:tcW w:w="1346" w:type="dxa"/>
            <w:shd w:val="pct60" w:color="000000" w:fill="FFFFFF"/>
          </w:tcPr>
          <w:p w14:paraId="2BFD5F4C" w14:textId="77777777" w:rsidR="00E14754" w:rsidRDefault="00E14754" w:rsidP="00E14754">
            <w:pPr>
              <w:rPr>
                <w:b/>
                <w:color w:val="FFFFFF"/>
              </w:rPr>
            </w:pPr>
            <w:r>
              <w:rPr>
                <w:b/>
                <w:color w:val="FFFFFF"/>
              </w:rPr>
              <w:t>l</w:t>
            </w:r>
            <w:r>
              <w:rPr>
                <w:b/>
                <w:color w:val="FFFFFF"/>
                <w:vertAlign w:val="subscript"/>
              </w:rPr>
              <w:t>2</w:t>
            </w:r>
          </w:p>
        </w:tc>
      </w:tr>
      <w:tr w:rsidR="00E14754" w:rsidRPr="0071784C" w14:paraId="55844DBF" w14:textId="77777777" w:rsidTr="00E14754">
        <w:tc>
          <w:tcPr>
            <w:tcW w:w="1346" w:type="dxa"/>
          </w:tcPr>
          <w:p w14:paraId="048B9EC8" w14:textId="77777777" w:rsidR="00E14754" w:rsidRPr="0071784C" w:rsidRDefault="00E14754" w:rsidP="00E14754">
            <w:r w:rsidRPr="0071784C">
              <w:t>12N</w:t>
            </w:r>
          </w:p>
        </w:tc>
        <w:tc>
          <w:tcPr>
            <w:tcW w:w="1346" w:type="dxa"/>
          </w:tcPr>
          <w:p w14:paraId="7B5720D1" w14:textId="77777777" w:rsidR="00E14754" w:rsidRPr="0071784C" w:rsidRDefault="00E14754" w:rsidP="00E14754">
            <w:r w:rsidRPr="0071784C">
              <w:t>0,4m</w:t>
            </w:r>
          </w:p>
        </w:tc>
        <w:tc>
          <w:tcPr>
            <w:tcW w:w="1346" w:type="dxa"/>
          </w:tcPr>
          <w:p w14:paraId="5892DAAD" w14:textId="77777777" w:rsidR="00E14754" w:rsidRPr="0071784C" w:rsidRDefault="00E14754" w:rsidP="00E14754">
            <w:r w:rsidRPr="0071784C">
              <w:t>2N</w:t>
            </w:r>
          </w:p>
        </w:tc>
        <w:tc>
          <w:tcPr>
            <w:tcW w:w="1346" w:type="dxa"/>
          </w:tcPr>
          <w:p w14:paraId="14DBF64B" w14:textId="77777777" w:rsidR="00E14754" w:rsidRPr="0071784C" w:rsidRDefault="00E14754" w:rsidP="00E14754">
            <w:r>
              <w:rPr>
                <w:color w:val="00FFFF"/>
              </w:rPr>
              <w:t>1</w:t>
            </w:r>
          </w:p>
        </w:tc>
      </w:tr>
      <w:tr w:rsidR="00E14754" w:rsidRPr="0071784C" w14:paraId="00354C7F" w14:textId="77777777" w:rsidTr="00E14754">
        <w:tc>
          <w:tcPr>
            <w:tcW w:w="1346" w:type="dxa"/>
          </w:tcPr>
          <w:p w14:paraId="4FA7828F" w14:textId="77777777" w:rsidR="00E14754" w:rsidRPr="0071784C" w:rsidRDefault="00E14754" w:rsidP="00E14754">
            <w:r w:rsidRPr="0071784C">
              <w:t>0,15 kN</w:t>
            </w:r>
          </w:p>
        </w:tc>
        <w:tc>
          <w:tcPr>
            <w:tcW w:w="1346" w:type="dxa"/>
          </w:tcPr>
          <w:p w14:paraId="6848908C" w14:textId="77777777" w:rsidR="00E14754" w:rsidRPr="0071784C" w:rsidRDefault="00E14754" w:rsidP="00E14754">
            <w:r>
              <w:rPr>
                <w:color w:val="00FFFF"/>
              </w:rPr>
              <w:t>2</w:t>
            </w:r>
          </w:p>
        </w:tc>
        <w:tc>
          <w:tcPr>
            <w:tcW w:w="1346" w:type="dxa"/>
          </w:tcPr>
          <w:p w14:paraId="42DE3A94" w14:textId="77777777" w:rsidR="00E14754" w:rsidRPr="0071784C" w:rsidRDefault="00E14754" w:rsidP="00E14754">
            <w:r w:rsidRPr="0071784C">
              <w:t>600 N</w:t>
            </w:r>
          </w:p>
        </w:tc>
        <w:tc>
          <w:tcPr>
            <w:tcW w:w="1346" w:type="dxa"/>
          </w:tcPr>
          <w:p w14:paraId="627A12EF" w14:textId="77777777" w:rsidR="00E14754" w:rsidRPr="0071784C" w:rsidRDefault="00E14754" w:rsidP="00E14754">
            <w:r w:rsidRPr="0071784C">
              <w:t>10 cm</w:t>
            </w:r>
          </w:p>
        </w:tc>
      </w:tr>
      <w:tr w:rsidR="00E14754" w:rsidRPr="0071784C" w14:paraId="1F1C3324" w14:textId="77777777" w:rsidTr="00E14754">
        <w:tc>
          <w:tcPr>
            <w:tcW w:w="1346" w:type="dxa"/>
          </w:tcPr>
          <w:p w14:paraId="17C4464F" w14:textId="77777777" w:rsidR="00E14754" w:rsidRPr="0071784C" w:rsidRDefault="00E14754" w:rsidP="00E14754">
            <w:r>
              <w:rPr>
                <w:color w:val="00FFFF"/>
              </w:rPr>
              <w:t>3</w:t>
            </w:r>
          </w:p>
        </w:tc>
        <w:tc>
          <w:tcPr>
            <w:tcW w:w="1346" w:type="dxa"/>
          </w:tcPr>
          <w:p w14:paraId="5FC9F195" w14:textId="77777777" w:rsidR="00E14754" w:rsidRPr="0071784C" w:rsidRDefault="00E14754" w:rsidP="00E14754">
            <w:r w:rsidRPr="0071784C">
              <w:t>0,5 m</w:t>
            </w:r>
          </w:p>
        </w:tc>
        <w:tc>
          <w:tcPr>
            <w:tcW w:w="1346" w:type="dxa"/>
          </w:tcPr>
          <w:p w14:paraId="6145C1C4" w14:textId="77777777" w:rsidR="00E14754" w:rsidRPr="0071784C" w:rsidRDefault="00E14754" w:rsidP="00E14754">
            <w:r w:rsidRPr="0071784C">
              <w:t>134 N</w:t>
            </w:r>
          </w:p>
        </w:tc>
        <w:tc>
          <w:tcPr>
            <w:tcW w:w="1346" w:type="dxa"/>
          </w:tcPr>
          <w:p w14:paraId="4C276A0C" w14:textId="77777777" w:rsidR="00E14754" w:rsidRPr="0071784C" w:rsidRDefault="00E14754" w:rsidP="00E14754">
            <w:r w:rsidRPr="0071784C">
              <w:t>50 mm</w:t>
            </w:r>
          </w:p>
        </w:tc>
      </w:tr>
    </w:tbl>
    <w:p w14:paraId="17E2AB52" w14:textId="77777777" w:rsidR="00E14754" w:rsidRDefault="00E14754" w:rsidP="00E14754">
      <w:pPr>
        <w:widowControl w:val="0"/>
        <w:tabs>
          <w:tab w:val="left" w:pos="8647"/>
        </w:tabs>
      </w:pPr>
      <w:r>
        <w:sym w:font="Symbol" w:char="F02A"/>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67F4884D" w14:textId="77777777" w:rsidTr="00E14754">
        <w:tc>
          <w:tcPr>
            <w:tcW w:w="4889" w:type="dxa"/>
          </w:tcPr>
          <w:p w14:paraId="6DD327F3" w14:textId="63496BD0" w:rsidR="00E14754" w:rsidRPr="0071784C" w:rsidRDefault="00215B7B" w:rsidP="00E14754">
            <w:pPr>
              <w:widowControl w:val="0"/>
            </w:pPr>
            <w:hyperlink r:id="rId76" w:anchor="m298" w:history="1">
              <w:r w:rsidR="00E14754">
                <w:rPr>
                  <w:rStyle w:val="Hyperlink"/>
                  <w:sz w:val="22"/>
                </w:rPr>
                <w:t>2</w:t>
              </w:r>
              <w:bookmarkStart w:id="444" w:name="_Hlt495924547"/>
              <w:r w:rsidR="00E14754">
                <w:rPr>
                  <w:rStyle w:val="Hyperlink"/>
                  <w:sz w:val="22"/>
                </w:rPr>
                <w:t>9</w:t>
              </w:r>
              <w:bookmarkStart w:id="445" w:name="_Hlt30825376"/>
              <w:bookmarkStart w:id="446" w:name="_Hlt496411380"/>
              <w:bookmarkEnd w:id="444"/>
              <w:bookmarkEnd w:id="445"/>
              <w:r w:rsidR="00E14754">
                <w:rPr>
                  <w:rStyle w:val="Hyperlink"/>
                  <w:sz w:val="22"/>
                </w:rPr>
                <w:t>8</w:t>
              </w:r>
              <w:bookmarkEnd w:id="446"/>
              <w:r w:rsidR="00E14754">
                <w:rPr>
                  <w:rStyle w:val="Hyperlink"/>
                  <w:sz w:val="22"/>
                </w:rPr>
                <w:t>.</w:t>
              </w:r>
            </w:hyperlink>
            <w:r w:rsidR="00E14754" w:rsidRPr="0071784C">
              <w:t xml:space="preserve"> Die Abbildung zeigt einen Flaschenöffner. </w:t>
            </w:r>
            <w:r w:rsidR="00E14754" w:rsidRPr="0071784C">
              <w:br/>
              <w:t>a) Um was für einen Hebel handelt es sich?</w:t>
            </w:r>
            <w:r w:rsidR="00E14754" w:rsidRPr="0071784C">
              <w:br/>
              <w:t>b) Um wie viel wird durch den Flaschenöffner die Kraft der Hand vergrößert?</w:t>
            </w:r>
            <w:r w:rsidR="00E14754" w:rsidRPr="0071784C">
              <w:br/>
            </w:r>
            <w:r w:rsidR="00E14754" w:rsidRPr="0071784C">
              <w:sym w:font="Symbol" w:char="F02A"/>
            </w:r>
            <w:r w:rsidR="00E14754" w:rsidRPr="0071784C">
              <w:sym w:font="Symbol" w:char="F02A"/>
            </w:r>
          </w:p>
        </w:tc>
        <w:tc>
          <w:tcPr>
            <w:tcW w:w="4889" w:type="dxa"/>
          </w:tcPr>
          <w:p w14:paraId="58B09A33" w14:textId="77777777" w:rsidR="00E14754" w:rsidRPr="0071784C" w:rsidRDefault="00215B7B" w:rsidP="00E14754">
            <w:r>
              <w:rPr>
                <w:noProof/>
              </w:rPr>
              <w:pict w14:anchorId="5E09B832">
                <v:shape id="Bild 17" o:spid="_x0000_i1041" type="#_x0000_t75" alt="m298" style="width:240pt;height:150pt;visibility:visible">
                  <v:imagedata r:id="rId77" o:title="m298"/>
                </v:shape>
              </w:pict>
            </w:r>
          </w:p>
          <w:p w14:paraId="0A18795D" w14:textId="77777777" w:rsidR="00E14754" w:rsidRPr="0071784C" w:rsidRDefault="00E14754" w:rsidP="00E14754">
            <w:pPr>
              <w:widowControl w:val="0"/>
            </w:pPr>
          </w:p>
        </w:tc>
      </w:tr>
    </w:tbl>
    <w:p w14:paraId="2B1DCF8F"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7E1273F5" w14:textId="77777777" w:rsidTr="00E14754">
        <w:tc>
          <w:tcPr>
            <w:tcW w:w="4889" w:type="dxa"/>
          </w:tcPr>
          <w:bookmarkStart w:id="447" w:name="_Hlt30475591"/>
          <w:bookmarkEnd w:id="447"/>
          <w:p w14:paraId="31B075C5" w14:textId="7210BE41" w:rsidR="00E14754" w:rsidRPr="0071784C" w:rsidRDefault="00E14754" w:rsidP="00E14754">
            <w:pPr>
              <w:widowControl w:val="0"/>
            </w:pPr>
            <w:r w:rsidRPr="0071784C">
              <w:fldChar w:fldCharType="begin"/>
            </w:r>
            <w:r w:rsidR="00626526">
              <w:instrText>HYPERLINK "lsgmech.docx" \l "m299"</w:instrText>
            </w:r>
            <w:r w:rsidRPr="0071784C">
              <w:fldChar w:fldCharType="separate"/>
            </w:r>
            <w:r>
              <w:rPr>
                <w:rStyle w:val="Hyperlink"/>
                <w:sz w:val="22"/>
              </w:rPr>
              <w:t>2</w:t>
            </w:r>
            <w:bookmarkStart w:id="448" w:name="_Hlt30825507"/>
            <w:bookmarkStart w:id="449" w:name="_Hlt496411389"/>
            <w:bookmarkEnd w:id="448"/>
            <w:r>
              <w:rPr>
                <w:rStyle w:val="Hyperlink"/>
                <w:sz w:val="22"/>
              </w:rPr>
              <w:t>9</w:t>
            </w:r>
            <w:bookmarkEnd w:id="449"/>
            <w:r>
              <w:rPr>
                <w:rStyle w:val="Hyperlink"/>
                <w:sz w:val="22"/>
              </w:rPr>
              <w:t>9.</w:t>
            </w:r>
            <w:r w:rsidRPr="0071784C">
              <w:fldChar w:fldCharType="end"/>
            </w:r>
            <w:r w:rsidRPr="0071784C">
              <w:t xml:space="preserve"> Die Abbildung zeigt einen Flaschenöffner. </w:t>
            </w:r>
            <w:r w:rsidRPr="0071784C">
              <w:br/>
              <w:t>a) Um was für einen Hebel handelt es sich?</w:t>
            </w:r>
            <w:r w:rsidRPr="0071784C">
              <w:br/>
              <w:t>b) Um wie viel wird durch den Flaschenöffner die Kraft der Hand vergrößert?</w:t>
            </w:r>
            <w:r w:rsidRPr="0071784C">
              <w:br/>
            </w:r>
            <w:r w:rsidRPr="0071784C">
              <w:sym w:font="Symbol" w:char="F02A"/>
            </w:r>
            <w:r w:rsidRPr="0071784C">
              <w:sym w:font="Symbol" w:char="F02A"/>
            </w:r>
          </w:p>
        </w:tc>
        <w:tc>
          <w:tcPr>
            <w:tcW w:w="4889" w:type="dxa"/>
          </w:tcPr>
          <w:p w14:paraId="59A2D1B8" w14:textId="77777777" w:rsidR="00E14754" w:rsidRPr="0071784C" w:rsidRDefault="00215B7B" w:rsidP="00E14754">
            <w:r>
              <w:rPr>
                <w:noProof/>
              </w:rPr>
              <w:pict w14:anchorId="35EC30D4">
                <v:shape id="Bild 18" o:spid="_x0000_i1042" type="#_x0000_t75" alt="m299" style="width:240pt;height:210pt;visibility:visible">
                  <v:imagedata r:id="rId78" o:title="m299"/>
                </v:shape>
              </w:pict>
            </w:r>
          </w:p>
          <w:p w14:paraId="565460CD" w14:textId="77777777" w:rsidR="00E14754" w:rsidRPr="0071784C" w:rsidRDefault="00E14754" w:rsidP="00E14754">
            <w:pPr>
              <w:widowControl w:val="0"/>
            </w:pPr>
          </w:p>
        </w:tc>
      </w:tr>
    </w:tbl>
    <w:p w14:paraId="24F775E4"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2FDC9567" w14:textId="77777777" w:rsidTr="00E14754">
        <w:tc>
          <w:tcPr>
            <w:tcW w:w="4889" w:type="dxa"/>
          </w:tcPr>
          <w:bookmarkStart w:id="450" w:name="_Hlt30825641"/>
          <w:bookmarkStart w:id="451" w:name="_Hlt30825540"/>
          <w:bookmarkEnd w:id="450"/>
          <w:p w14:paraId="44727748" w14:textId="075FB7AE" w:rsidR="00846E94" w:rsidRPr="0071784C" w:rsidRDefault="00E14754" w:rsidP="00E14754">
            <w:pPr>
              <w:widowControl w:val="0"/>
            </w:pPr>
            <w:r w:rsidRPr="0071784C">
              <w:fldChar w:fldCharType="begin"/>
            </w:r>
            <w:r w:rsidR="00626526">
              <w:instrText>HYPERLINK "lsgmech.docx" \l "m300"</w:instrText>
            </w:r>
            <w:r w:rsidRPr="0071784C">
              <w:fldChar w:fldCharType="separate"/>
            </w:r>
            <w:r>
              <w:rPr>
                <w:rStyle w:val="Hyperlink"/>
                <w:sz w:val="22"/>
              </w:rPr>
              <w:t>3</w:t>
            </w:r>
            <w:bookmarkStart w:id="452" w:name="_Hlt496411393"/>
            <w:r>
              <w:rPr>
                <w:rStyle w:val="Hyperlink"/>
                <w:sz w:val="22"/>
              </w:rPr>
              <w:t>0</w:t>
            </w:r>
            <w:bookmarkStart w:id="453" w:name="_Hlt495924584"/>
            <w:bookmarkEnd w:id="452"/>
            <w:r>
              <w:rPr>
                <w:rStyle w:val="Hyperlink"/>
                <w:sz w:val="22"/>
              </w:rPr>
              <w:t>0</w:t>
            </w:r>
            <w:bookmarkEnd w:id="453"/>
            <w:r>
              <w:rPr>
                <w:rStyle w:val="Hyperlink"/>
                <w:sz w:val="22"/>
              </w:rPr>
              <w:t>.</w:t>
            </w:r>
            <w:r w:rsidRPr="0071784C">
              <w:fldChar w:fldCharType="end"/>
            </w:r>
            <w:bookmarkEnd w:id="451"/>
            <w:r w:rsidRPr="0071784C">
              <w:t xml:space="preserve"> Die Abbildung zeigt einen Fahrradbremshebel. </w:t>
            </w:r>
          </w:p>
          <w:p w14:paraId="7656DB9F" w14:textId="77777777" w:rsidR="00E14754" w:rsidRPr="0071784C" w:rsidRDefault="00E14754" w:rsidP="00E14754">
            <w:pPr>
              <w:widowControl w:val="0"/>
            </w:pPr>
            <w:r w:rsidRPr="0071784C">
              <w:t>a) Um was für einen Hebel handelt es sich?</w:t>
            </w:r>
            <w:r w:rsidRPr="0071784C">
              <w:br/>
              <w:t>b) Um wie viel wird die Kraft der Hand durch den Hebel vergrößert?</w:t>
            </w:r>
            <w:r w:rsidRPr="0071784C">
              <w:br/>
            </w:r>
            <w:r w:rsidRPr="0071784C">
              <w:sym w:font="Symbol" w:char="F02A"/>
            </w:r>
            <w:r w:rsidRPr="0071784C">
              <w:sym w:font="Symbol" w:char="F02A"/>
            </w:r>
          </w:p>
        </w:tc>
        <w:tc>
          <w:tcPr>
            <w:tcW w:w="4889" w:type="dxa"/>
          </w:tcPr>
          <w:p w14:paraId="7D345420" w14:textId="77777777" w:rsidR="00E14754" w:rsidRPr="0071784C" w:rsidRDefault="00215B7B" w:rsidP="00E14754">
            <w:r>
              <w:rPr>
                <w:noProof/>
              </w:rPr>
              <w:pict w14:anchorId="411A069D">
                <v:shape id="Bild 19" o:spid="_x0000_i1043" type="#_x0000_t75" alt="m300" style="width:240pt;height:1in;visibility:visible">
                  <v:imagedata r:id="rId79" o:title="m300"/>
                </v:shape>
              </w:pict>
            </w:r>
          </w:p>
          <w:p w14:paraId="5B8C4915" w14:textId="77777777" w:rsidR="00E14754" w:rsidRPr="0071784C" w:rsidRDefault="00E14754" w:rsidP="00E14754">
            <w:pPr>
              <w:widowControl w:val="0"/>
            </w:pPr>
          </w:p>
        </w:tc>
      </w:tr>
    </w:tbl>
    <w:p w14:paraId="3C5C640A" w14:textId="12B9F351" w:rsidR="00E14754" w:rsidRDefault="00E14754" w:rsidP="00E14754">
      <w:pPr>
        <w:widowControl w:val="0"/>
      </w:pPr>
      <w:r>
        <w:rPr>
          <w:color w:val="FF0000"/>
        </w:rPr>
        <w:sym w:font="Symbol" w:char="F02A"/>
      </w:r>
      <w:hyperlink r:id="rId80" w:anchor="m302" w:history="1">
        <w:r>
          <w:rPr>
            <w:rStyle w:val="Hyperlink"/>
            <w:sz w:val="22"/>
          </w:rPr>
          <w:t>3</w:t>
        </w:r>
        <w:bookmarkStart w:id="454" w:name="_Hlt30834608"/>
        <w:bookmarkStart w:id="455" w:name="_Hlt495925034"/>
        <w:bookmarkEnd w:id="454"/>
        <w:r>
          <w:rPr>
            <w:rStyle w:val="Hyperlink"/>
            <w:sz w:val="22"/>
          </w:rPr>
          <w:t>0</w:t>
        </w:r>
        <w:bookmarkEnd w:id="455"/>
        <w:r>
          <w:rPr>
            <w:rStyle w:val="Hyperlink"/>
            <w:sz w:val="22"/>
          </w:rPr>
          <w:t>2.</w:t>
        </w:r>
      </w:hyperlink>
      <w:r>
        <w:t xml:space="preserve"> Mit einer 1,60 m langen Brechstange soll eine Steinplatte angehoben werden. Die Masse der Steinplatte beträgt 72 kg. Die Gewichtskraft der Platte (Last) greift an einem Ende der Stange in 40 cm Abstand vom Drehpunkt an.</w:t>
      </w:r>
      <w:r>
        <w:br/>
        <w:t>Welche Kraft muss man am anderen Ende aufwenden, wenn die Brechstange als zweiseitiger  Hebel eingesetzt wird?</w:t>
      </w:r>
      <w:r>
        <w:br/>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09A1C8F5" w14:textId="77777777" w:rsidTr="00E14754">
        <w:tc>
          <w:tcPr>
            <w:tcW w:w="4889" w:type="dxa"/>
          </w:tcPr>
          <w:p w14:paraId="3F76A262" w14:textId="7E164F9F" w:rsidR="00E14754" w:rsidRDefault="00E14754" w:rsidP="00E14754">
            <w:pPr>
              <w:widowControl w:val="0"/>
            </w:pPr>
            <w:bookmarkStart w:id="456" w:name="_Hlt495925050"/>
            <w:r>
              <w:rPr>
                <w:color w:val="FF0000"/>
              </w:rPr>
              <w:sym w:font="Symbol" w:char="F02A"/>
            </w:r>
            <w:bookmarkEnd w:id="456"/>
            <w:r>
              <w:fldChar w:fldCharType="begin"/>
            </w:r>
            <w:r w:rsidR="00626526">
              <w:instrText>HYPERLINK "lsgmech.docx" \l "m303"</w:instrText>
            </w:r>
            <w:r>
              <w:fldChar w:fldCharType="separate"/>
            </w:r>
            <w:r>
              <w:rPr>
                <w:rStyle w:val="Hyperlink"/>
                <w:sz w:val="22"/>
              </w:rPr>
              <w:t>3</w:t>
            </w:r>
            <w:bookmarkStart w:id="457" w:name="_Hlt496411401"/>
            <w:r>
              <w:rPr>
                <w:rStyle w:val="Hyperlink"/>
                <w:sz w:val="22"/>
              </w:rPr>
              <w:t>0</w:t>
            </w:r>
            <w:bookmarkEnd w:id="457"/>
            <w:r>
              <w:rPr>
                <w:rStyle w:val="Hyperlink"/>
                <w:sz w:val="22"/>
              </w:rPr>
              <w:t>3.</w:t>
            </w:r>
            <w:r>
              <w:fldChar w:fldCharType="end"/>
            </w:r>
            <w:r>
              <w:t xml:space="preserve"> Ein Auto soll auf einer 500 m langen Straße einen Höhenunterschied von 20 m überwinden. Welche Zugkraft muss der Motor des Wagens mit 1,5 t Masse dafür aufbringen?</w:t>
            </w:r>
            <w:r>
              <w:br/>
            </w:r>
            <w:r w:rsidRPr="0071784C">
              <w:sym w:font="Symbol" w:char="F02A"/>
            </w:r>
            <w:r w:rsidRPr="0071784C">
              <w:sym w:font="Symbol" w:char="F02A"/>
            </w:r>
          </w:p>
        </w:tc>
        <w:tc>
          <w:tcPr>
            <w:tcW w:w="4889" w:type="dxa"/>
          </w:tcPr>
          <w:p w14:paraId="45405FC5" w14:textId="77777777" w:rsidR="00E14754" w:rsidRDefault="00E14754" w:rsidP="00E14754">
            <w:pPr>
              <w:rPr>
                <w:rFonts w:ascii="Clarendon-Light" w:hAnsi="Clarendon-Light"/>
              </w:rPr>
            </w:pPr>
            <w:r>
              <w:rPr>
                <w:rFonts w:ascii="Clarendon-Light" w:hAnsi="Clarendon-Light"/>
              </w:rPr>
              <w:object w:dxaOrig="13107" w:dyaOrig="5311" w14:anchorId="1E7C8775">
                <v:shape id="_x0000_i1044" type="#_x0000_t75" style="width:198pt;height:78pt" o:ole="">
                  <v:imagedata r:id="rId81" o:title=""/>
                </v:shape>
                <o:OLEObject Type="Embed" ProgID="MS_ClipArt_Gallery.2" ShapeID="_x0000_i1044" DrawAspect="Content" ObjectID="_1735305563" r:id="rId82"/>
              </w:object>
            </w:r>
          </w:p>
          <w:p w14:paraId="51A6DE0F" w14:textId="77777777" w:rsidR="00E14754" w:rsidRDefault="00E14754" w:rsidP="00E14754">
            <w:pPr>
              <w:widowControl w:val="0"/>
            </w:pPr>
          </w:p>
        </w:tc>
      </w:tr>
    </w:tbl>
    <w:p w14:paraId="1EA71AE0"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5A681B71" w14:textId="77777777" w:rsidTr="00E14754">
        <w:tc>
          <w:tcPr>
            <w:tcW w:w="4889" w:type="dxa"/>
          </w:tcPr>
          <w:bookmarkStart w:id="458" w:name="_Hlt495925064"/>
          <w:p w14:paraId="0BBEBBE0" w14:textId="38F9768E" w:rsidR="00E14754" w:rsidRDefault="00E14754" w:rsidP="00E14754">
            <w:pPr>
              <w:widowControl w:val="0"/>
            </w:pPr>
            <w:r>
              <w:fldChar w:fldCharType="begin"/>
            </w:r>
            <w:r w:rsidR="00626526">
              <w:instrText>HYPERLINK "lsgmech.docx" \l "m304"</w:instrText>
            </w:r>
            <w:r>
              <w:fldChar w:fldCharType="separate"/>
            </w:r>
            <w:r>
              <w:rPr>
                <w:rStyle w:val="Hyperlink"/>
                <w:sz w:val="22"/>
              </w:rPr>
              <w:t>3</w:t>
            </w:r>
            <w:bookmarkStart w:id="459" w:name="_Hlt496411406"/>
            <w:r>
              <w:rPr>
                <w:rStyle w:val="Hyperlink"/>
                <w:sz w:val="22"/>
              </w:rPr>
              <w:t>0</w:t>
            </w:r>
            <w:bookmarkEnd w:id="459"/>
            <w:r>
              <w:rPr>
                <w:rStyle w:val="Hyperlink"/>
                <w:sz w:val="22"/>
              </w:rPr>
              <w:t>4.</w:t>
            </w:r>
            <w:r>
              <w:fldChar w:fldCharType="end"/>
            </w:r>
            <w:bookmarkEnd w:id="458"/>
            <w:r>
              <w:t xml:space="preserve"> Mit einem einfachen Flaschenzug, der 3 lose und 3 feste Rollen hat, soll einen Masse von 100 kg auf die Höhe 1,2 m angehoben werden. Die drei losen Rollen und ihre Halterung haben zusammen die Masse 10 kg. Berechne die nötige Zugkraft und den Zugweg.</w:t>
            </w:r>
            <w:r>
              <w:br/>
            </w:r>
            <w:r w:rsidRPr="0071784C">
              <w:sym w:font="Symbol" w:char="F02A"/>
            </w:r>
            <w:r w:rsidRPr="0071784C">
              <w:sym w:font="Symbol" w:char="F02A"/>
            </w:r>
          </w:p>
        </w:tc>
        <w:tc>
          <w:tcPr>
            <w:tcW w:w="4889" w:type="dxa"/>
          </w:tcPr>
          <w:p w14:paraId="2F3A3234" w14:textId="77777777" w:rsidR="00E14754" w:rsidRPr="0071784C" w:rsidRDefault="00215B7B" w:rsidP="00E14754">
            <w:r>
              <w:rPr>
                <w:noProof/>
              </w:rPr>
              <w:pict w14:anchorId="2A6565DA">
                <v:shape id="Bild 21" o:spid="_x0000_i1045" type="#_x0000_t75" alt="m304" style="width:240pt;height:222pt;visibility:visible">
                  <v:imagedata r:id="rId83" o:title="m304"/>
                </v:shape>
              </w:pict>
            </w:r>
          </w:p>
          <w:p w14:paraId="66A4C6B6" w14:textId="77777777" w:rsidR="00E14754" w:rsidRDefault="00E14754" w:rsidP="00E14754">
            <w:pPr>
              <w:widowControl w:val="0"/>
            </w:pPr>
          </w:p>
        </w:tc>
      </w:tr>
    </w:tbl>
    <w:p w14:paraId="66F1AA65"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3047"/>
        <w:gridCol w:w="6731"/>
      </w:tblGrid>
      <w:tr w:rsidR="00E14754" w:rsidRPr="0071784C" w14:paraId="135DD7FC" w14:textId="77777777" w:rsidTr="00E14754">
        <w:tc>
          <w:tcPr>
            <w:tcW w:w="3047" w:type="dxa"/>
          </w:tcPr>
          <w:p w14:paraId="6022D78E" w14:textId="02B81B5C" w:rsidR="00E14754" w:rsidRDefault="00215B7B" w:rsidP="00E14754">
            <w:pPr>
              <w:widowControl w:val="0"/>
            </w:pPr>
            <w:hyperlink r:id="rId84" w:anchor="m305" w:history="1">
              <w:r w:rsidR="00E14754">
                <w:rPr>
                  <w:rStyle w:val="Hyperlink"/>
                  <w:sz w:val="22"/>
                </w:rPr>
                <w:t>3</w:t>
              </w:r>
              <w:bookmarkStart w:id="460" w:name="_Hlt30853005"/>
              <w:bookmarkStart w:id="461" w:name="_Hlt495925080"/>
              <w:bookmarkEnd w:id="460"/>
              <w:r w:rsidR="00E14754">
                <w:rPr>
                  <w:rStyle w:val="Hyperlink"/>
                  <w:sz w:val="22"/>
                </w:rPr>
                <w:t>0</w:t>
              </w:r>
              <w:bookmarkStart w:id="462" w:name="_Hlt496411411"/>
              <w:bookmarkEnd w:id="461"/>
              <w:r w:rsidR="00E14754">
                <w:rPr>
                  <w:rStyle w:val="Hyperlink"/>
                  <w:sz w:val="22"/>
                </w:rPr>
                <w:t>5</w:t>
              </w:r>
              <w:bookmarkEnd w:id="462"/>
              <w:r w:rsidR="00E14754">
                <w:rPr>
                  <w:rStyle w:val="Hyperlink"/>
                  <w:sz w:val="22"/>
                </w:rPr>
                <w:t>.</w:t>
              </w:r>
            </w:hyperlink>
            <w:r w:rsidR="00E14754">
              <w:t xml:space="preserve"> a) In welche Richtung muss die Kraft am Punkt X wirken, damit das System im Gleichgewicht bleibt?</w:t>
            </w:r>
            <w:r w:rsidR="00E14754">
              <w:br/>
              <w:t>b) Wie groß ist diese Kraft?</w:t>
            </w:r>
            <w:r w:rsidR="00E14754">
              <w:br/>
            </w:r>
            <w:r w:rsidR="00E14754" w:rsidRPr="0071784C">
              <w:sym w:font="Symbol" w:char="F02A"/>
            </w:r>
            <w:r w:rsidR="00E14754" w:rsidRPr="0071784C">
              <w:sym w:font="Symbol" w:char="F02A"/>
            </w:r>
            <w:r w:rsidR="00E14754" w:rsidRPr="0071784C">
              <w:sym w:font="Symbol" w:char="F02A"/>
            </w:r>
          </w:p>
        </w:tc>
        <w:tc>
          <w:tcPr>
            <w:tcW w:w="6731" w:type="dxa"/>
          </w:tcPr>
          <w:p w14:paraId="33B44DE2" w14:textId="77777777" w:rsidR="00E14754" w:rsidRPr="0071784C" w:rsidRDefault="00215B7B" w:rsidP="00E14754">
            <w:r>
              <w:rPr>
                <w:noProof/>
              </w:rPr>
              <w:pict w14:anchorId="0F012794">
                <v:shape id="Bild 22" o:spid="_x0000_i1046" type="#_x0000_t75" alt="m305" style="width:330pt;height:204pt;visibility:visible">
                  <v:imagedata r:id="rId85" o:title="m305"/>
                </v:shape>
              </w:pict>
            </w:r>
          </w:p>
          <w:p w14:paraId="271CB523" w14:textId="77777777" w:rsidR="00E14754" w:rsidRDefault="00E14754" w:rsidP="00E14754">
            <w:pPr>
              <w:widowControl w:val="0"/>
            </w:pPr>
          </w:p>
        </w:tc>
      </w:tr>
    </w:tbl>
    <w:p w14:paraId="123390FA"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2480"/>
        <w:gridCol w:w="7298"/>
      </w:tblGrid>
      <w:tr w:rsidR="00E14754" w:rsidRPr="0071784C" w14:paraId="3323286E" w14:textId="77777777" w:rsidTr="00E14754">
        <w:tc>
          <w:tcPr>
            <w:tcW w:w="2480" w:type="dxa"/>
          </w:tcPr>
          <w:p w14:paraId="5F4D83A9" w14:textId="6BFE3CFC" w:rsidR="00E14754" w:rsidRDefault="00215B7B" w:rsidP="00E14754">
            <w:pPr>
              <w:widowControl w:val="0"/>
            </w:pPr>
            <w:hyperlink r:id="rId86" w:anchor="m306" w:history="1">
              <w:r w:rsidR="00E14754">
                <w:rPr>
                  <w:rStyle w:val="Hyperlink"/>
                  <w:sz w:val="22"/>
                </w:rPr>
                <w:t>3</w:t>
              </w:r>
              <w:bookmarkStart w:id="463" w:name="_Hlt495925097"/>
              <w:r w:rsidR="00E14754">
                <w:rPr>
                  <w:rStyle w:val="Hyperlink"/>
                  <w:sz w:val="22"/>
                </w:rPr>
                <w:t>0</w:t>
              </w:r>
              <w:bookmarkEnd w:id="463"/>
              <w:r w:rsidR="00E14754">
                <w:rPr>
                  <w:rStyle w:val="Hyperlink"/>
                  <w:sz w:val="22"/>
                </w:rPr>
                <w:t>6.</w:t>
              </w:r>
            </w:hyperlink>
            <w:r w:rsidR="00E14754">
              <w:t xml:space="preserve"> a) In welche Richtung muss die Kraft am Punkt X wirken, damit das System im Gleichgewicht bleibt?</w:t>
            </w:r>
            <w:r w:rsidR="00E14754">
              <w:br/>
              <w:t>b) Wie groß ist diese Kraft?</w:t>
            </w:r>
            <w:r w:rsidR="00E14754">
              <w:br/>
            </w:r>
            <w:r w:rsidR="00E14754" w:rsidRPr="0071784C">
              <w:sym w:font="Symbol" w:char="F02A"/>
            </w:r>
            <w:r w:rsidR="00E14754" w:rsidRPr="0071784C">
              <w:sym w:font="Symbol" w:char="F02A"/>
            </w:r>
            <w:r w:rsidR="00E14754" w:rsidRPr="0071784C">
              <w:sym w:font="Symbol" w:char="F02A"/>
            </w:r>
          </w:p>
        </w:tc>
        <w:tc>
          <w:tcPr>
            <w:tcW w:w="7298" w:type="dxa"/>
          </w:tcPr>
          <w:p w14:paraId="3BC0D71E" w14:textId="77777777" w:rsidR="00E14754" w:rsidRPr="0071784C" w:rsidRDefault="00215B7B" w:rsidP="00E14754">
            <w:bookmarkStart w:id="464" w:name="_Hlt63832521"/>
            <w:r>
              <w:rPr>
                <w:noProof/>
              </w:rPr>
              <w:pict w14:anchorId="3A5801E7">
                <v:shape id="Bild 23" o:spid="_x0000_i1047" type="#_x0000_t75" alt="m306" style="width:5in;height:174pt;visibility:visible">
                  <v:imagedata r:id="rId87" o:title="m306"/>
                </v:shape>
              </w:pict>
            </w:r>
            <w:bookmarkEnd w:id="464"/>
          </w:p>
          <w:p w14:paraId="700962E0" w14:textId="77777777" w:rsidR="00E14754" w:rsidRDefault="00E14754" w:rsidP="00E14754">
            <w:pPr>
              <w:widowControl w:val="0"/>
            </w:pPr>
          </w:p>
        </w:tc>
      </w:tr>
    </w:tbl>
    <w:p w14:paraId="66D2E3F1"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615DDA51" w14:textId="77777777" w:rsidTr="00E14754">
        <w:tc>
          <w:tcPr>
            <w:tcW w:w="4889" w:type="dxa"/>
          </w:tcPr>
          <w:p w14:paraId="437F888A" w14:textId="137681F8" w:rsidR="00E14754" w:rsidRDefault="00E14754" w:rsidP="00E14754">
            <w:pPr>
              <w:widowControl w:val="0"/>
            </w:pPr>
            <w:bookmarkStart w:id="465" w:name="_Hlt30997029"/>
            <w:r>
              <w:rPr>
                <w:color w:val="FF0000"/>
              </w:rPr>
              <w:sym w:font="Symbol" w:char="F02A"/>
            </w:r>
            <w:hyperlink r:id="rId88" w:anchor="m307" w:history="1">
              <w:r>
                <w:rPr>
                  <w:rStyle w:val="Hyperlink"/>
                  <w:sz w:val="22"/>
                </w:rPr>
                <w:t>3</w:t>
              </w:r>
              <w:bookmarkStart w:id="466" w:name="_Hlt496411420"/>
              <w:r>
                <w:rPr>
                  <w:rStyle w:val="Hyperlink"/>
                  <w:sz w:val="22"/>
                </w:rPr>
                <w:t>0</w:t>
              </w:r>
              <w:bookmarkStart w:id="467" w:name="_Hlt495925113"/>
              <w:bookmarkEnd w:id="466"/>
              <w:r>
                <w:rPr>
                  <w:rStyle w:val="Hyperlink"/>
                  <w:sz w:val="22"/>
                </w:rPr>
                <w:t>7</w:t>
              </w:r>
              <w:bookmarkEnd w:id="467"/>
              <w:r>
                <w:rPr>
                  <w:rStyle w:val="Hyperlink"/>
                  <w:sz w:val="22"/>
                </w:rPr>
                <w:t>.</w:t>
              </w:r>
            </w:hyperlink>
            <w:bookmarkEnd w:id="465"/>
            <w:r>
              <w:t xml:space="preserve"> In jedem Skidorf gibt es einen kleinen Lift. Zum Beispiel einen Zuglift. Der Berg ist 100 m hoch und 600 m lang. Mit welcher Kraft muss der Lift ziehen, wenn sich eine Person der Masse 60 kg hinauf ziehen lässt.</w:t>
            </w:r>
            <w:r>
              <w:br/>
            </w:r>
            <w:r w:rsidRPr="0071784C">
              <w:sym w:font="Symbol" w:char="F02A"/>
            </w:r>
            <w:r w:rsidRPr="0071784C">
              <w:sym w:font="Symbol" w:char="F02A"/>
            </w:r>
          </w:p>
        </w:tc>
        <w:tc>
          <w:tcPr>
            <w:tcW w:w="4889" w:type="dxa"/>
          </w:tcPr>
          <w:p w14:paraId="0EA5F6DE" w14:textId="77777777" w:rsidR="00E14754" w:rsidRDefault="00E14754" w:rsidP="00E14754">
            <w:pPr>
              <w:rPr>
                <w:rFonts w:ascii="Clarendon-Light" w:hAnsi="Clarendon-Light"/>
              </w:rPr>
            </w:pPr>
            <w:r>
              <w:rPr>
                <w:rFonts w:ascii="Clarendon-Light" w:hAnsi="Clarendon-Light"/>
              </w:rPr>
              <w:object w:dxaOrig="8052" w:dyaOrig="6733" w14:anchorId="5D4DCA0A">
                <v:shape id="_x0000_i1048" type="#_x0000_t75" style="width:150pt;height:120pt" o:ole="">
                  <v:imagedata r:id="rId89" o:title=""/>
                </v:shape>
                <o:OLEObject Type="Embed" ProgID="MS_ClipArt_Gallery.2" ShapeID="_x0000_i1048" DrawAspect="Content" ObjectID="_1735305564" r:id="rId90"/>
              </w:object>
            </w:r>
          </w:p>
          <w:p w14:paraId="0FFC693C" w14:textId="77777777" w:rsidR="00E14754" w:rsidRDefault="00E14754" w:rsidP="00E14754">
            <w:pPr>
              <w:widowControl w:val="0"/>
            </w:pPr>
          </w:p>
        </w:tc>
      </w:tr>
    </w:tbl>
    <w:p w14:paraId="688D461E"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7CD45D6B" w14:textId="77777777" w:rsidTr="00E14754">
        <w:tc>
          <w:tcPr>
            <w:tcW w:w="4889" w:type="dxa"/>
          </w:tcPr>
          <w:p w14:paraId="0EC7CDEF" w14:textId="77777777" w:rsidR="00E14754" w:rsidRDefault="00E14754" w:rsidP="00E14754">
            <w:pPr>
              <w:widowControl w:val="0"/>
              <w:rPr>
                <w:rFonts w:ascii="Clarendon-Light" w:hAnsi="Clarendon-Light"/>
              </w:rPr>
            </w:pPr>
          </w:p>
          <w:p w14:paraId="223405EB" w14:textId="4464B939" w:rsidR="00E14754" w:rsidRPr="0071784C" w:rsidRDefault="00215B7B" w:rsidP="00E14754">
            <w:pPr>
              <w:widowControl w:val="0"/>
            </w:pPr>
            <w:hyperlink r:id="rId91" w:anchor="m308" w:history="1">
              <w:r w:rsidR="00E14754">
                <w:rPr>
                  <w:rStyle w:val="Hyperlink"/>
                  <w:sz w:val="22"/>
                </w:rPr>
                <w:t>3</w:t>
              </w:r>
              <w:bookmarkStart w:id="468" w:name="_Hlt495925133"/>
              <w:r w:rsidR="00E14754">
                <w:rPr>
                  <w:rStyle w:val="Hyperlink"/>
                  <w:sz w:val="22"/>
                </w:rPr>
                <w:t>0</w:t>
              </w:r>
              <w:bookmarkEnd w:id="468"/>
              <w:r w:rsidR="00E14754">
                <w:rPr>
                  <w:rStyle w:val="Hyperlink"/>
                  <w:sz w:val="22"/>
                </w:rPr>
                <w:t>8.</w:t>
              </w:r>
            </w:hyperlink>
            <w:r w:rsidR="00E14754">
              <w:t xml:space="preserve"> Eine Lok soll auf einer 5000 m langen Strecke einen Höhenunterschied von 30 m überwinden. Welche Zugkraft muss die Lok mit 15 t Masse dafür aufbringen?</w:t>
            </w:r>
            <w:r w:rsidR="00E14754">
              <w:br/>
            </w:r>
            <w:r w:rsidR="00E14754" w:rsidRPr="0071784C">
              <w:sym w:font="Symbol" w:char="F02A"/>
            </w:r>
            <w:r w:rsidR="00E14754" w:rsidRPr="0071784C">
              <w:sym w:font="Symbol" w:char="F02A"/>
            </w:r>
          </w:p>
        </w:tc>
        <w:tc>
          <w:tcPr>
            <w:tcW w:w="4889" w:type="dxa"/>
          </w:tcPr>
          <w:p w14:paraId="40D3D5C6" w14:textId="77777777" w:rsidR="00E14754" w:rsidRDefault="00E14754" w:rsidP="00E14754">
            <w:pPr>
              <w:rPr>
                <w:rFonts w:ascii="Clarendon-Light" w:hAnsi="Clarendon-Light"/>
              </w:rPr>
            </w:pPr>
            <w:r>
              <w:rPr>
                <w:rFonts w:ascii="Clarendon-Light" w:hAnsi="Clarendon-Light"/>
              </w:rPr>
              <w:object w:dxaOrig="11108" w:dyaOrig="13107" w14:anchorId="0C4CDAA5">
                <v:shape id="_x0000_i1049" type="#_x0000_t75" style="width:108pt;height:132pt" o:ole="">
                  <v:imagedata r:id="rId92" o:title=""/>
                </v:shape>
                <o:OLEObject Type="Embed" ProgID="MS_ClipArt_Gallery.2" ShapeID="_x0000_i1049" DrawAspect="Content" ObjectID="_1735305565" r:id="rId93"/>
              </w:object>
            </w:r>
          </w:p>
          <w:p w14:paraId="19BCD8C3" w14:textId="77777777" w:rsidR="00E14754" w:rsidRPr="0071784C" w:rsidRDefault="00E14754" w:rsidP="00E14754">
            <w:pPr>
              <w:widowControl w:val="0"/>
            </w:pPr>
          </w:p>
        </w:tc>
      </w:tr>
    </w:tbl>
    <w:p w14:paraId="7A10D4FE" w14:textId="77777777" w:rsidR="00E14754" w:rsidRDefault="00E14754" w:rsidP="00E14754">
      <w:pPr>
        <w:tabs>
          <w:tab w:val="left" w:pos="567"/>
        </w:tabs>
      </w:pPr>
    </w:p>
    <w:p w14:paraId="72C80FAD" w14:textId="67228709" w:rsidR="00E14754" w:rsidRDefault="00E14754" w:rsidP="00E14754">
      <w:pPr>
        <w:tabs>
          <w:tab w:val="left" w:pos="567"/>
        </w:tabs>
      </w:pPr>
      <w:r>
        <w:rPr>
          <w:color w:val="FF0000"/>
        </w:rPr>
        <w:sym w:font="Symbol" w:char="F02A"/>
      </w:r>
      <w:hyperlink r:id="rId94" w:anchor="m312" w:history="1">
        <w:r>
          <w:rPr>
            <w:rStyle w:val="Hyperlink"/>
            <w:sz w:val="22"/>
          </w:rPr>
          <w:t>3</w:t>
        </w:r>
        <w:bookmarkStart w:id="469" w:name="_Hlt30997632"/>
        <w:bookmarkStart w:id="470" w:name="_Hlt496411441"/>
        <w:bookmarkEnd w:id="469"/>
        <w:r>
          <w:rPr>
            <w:rStyle w:val="Hyperlink"/>
            <w:sz w:val="22"/>
          </w:rPr>
          <w:t>1</w:t>
        </w:r>
        <w:bookmarkStart w:id="471" w:name="_Hlt496411429"/>
        <w:bookmarkEnd w:id="470"/>
        <w:r>
          <w:rPr>
            <w:rStyle w:val="Hyperlink"/>
            <w:sz w:val="22"/>
          </w:rPr>
          <w:t>2</w:t>
        </w:r>
        <w:bookmarkEnd w:id="471"/>
        <w:r>
          <w:rPr>
            <w:rStyle w:val="Hyperlink"/>
            <w:sz w:val="22"/>
          </w:rPr>
          <w:t>.</w:t>
        </w:r>
      </w:hyperlink>
      <w:r>
        <w:t xml:space="preserve"> </w:t>
      </w:r>
      <w:bookmarkStart w:id="472" w:name="_Hlt31000900"/>
      <w:bookmarkStart w:id="473" w:name="_Hlt30997738"/>
      <w:bookmarkEnd w:id="472"/>
      <w:r>
        <w:t xml:space="preserve">An einer hydraulischen Hebebühne beträgt die Fläche des Pumpenkolbens 5 cm². Es wirkt eine Kraft von 200 N. </w:t>
      </w:r>
      <w:r>
        <w:br/>
        <w:t>a) Wie schwer darf der zu hebende Körper und der Arbeitskolben zusammen höchstens sein, bei einer  Fläche des Arbeitskolbens von 15 dm².</w:t>
      </w:r>
      <w:r>
        <w:br/>
        <w:t>b) Berechne den auftretenden Druck in Pa und bar.</w:t>
      </w:r>
      <w:r>
        <w:br/>
      </w:r>
      <w:bookmarkEnd w:id="473"/>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17D82EC5" w14:textId="77777777" w:rsidTr="00E14754">
        <w:tc>
          <w:tcPr>
            <w:tcW w:w="5030" w:type="dxa"/>
          </w:tcPr>
          <w:p w14:paraId="000E6659" w14:textId="32A3617A" w:rsidR="00E14754" w:rsidRPr="0071784C" w:rsidRDefault="00E14754" w:rsidP="00E14754">
            <w:pPr>
              <w:tabs>
                <w:tab w:val="left" w:pos="567"/>
              </w:tabs>
            </w:pPr>
            <w:bookmarkStart w:id="474" w:name="_Hlt31000980"/>
            <w:r>
              <w:rPr>
                <w:color w:val="FF0000"/>
              </w:rPr>
              <w:sym w:font="Symbol" w:char="F02A"/>
            </w:r>
            <w:hyperlink r:id="rId95" w:anchor="m367" w:history="1">
              <w:r>
                <w:rPr>
                  <w:rStyle w:val="Hyperlink"/>
                  <w:sz w:val="22"/>
                </w:rPr>
                <w:t>3</w:t>
              </w:r>
              <w:bookmarkStart w:id="475" w:name="_Hlt31006097"/>
              <w:bookmarkEnd w:id="475"/>
              <w:r>
                <w:rPr>
                  <w:rStyle w:val="Hyperlink"/>
                  <w:sz w:val="22"/>
                </w:rPr>
                <w:t>6</w:t>
              </w:r>
              <w:bookmarkStart w:id="476" w:name="_Hlt496409038"/>
              <w:r>
                <w:rPr>
                  <w:rStyle w:val="Hyperlink"/>
                  <w:sz w:val="22"/>
                </w:rPr>
                <w:t>7</w:t>
              </w:r>
              <w:bookmarkEnd w:id="476"/>
              <w:r>
                <w:rPr>
                  <w:rStyle w:val="Hyperlink"/>
                  <w:sz w:val="22"/>
                </w:rPr>
                <w:t>.</w:t>
              </w:r>
            </w:hyperlink>
            <w:bookmarkEnd w:id="474"/>
            <w:r w:rsidRPr="0071784C">
              <w:t xml:space="preserve"> Mit welcher Kraft wird der Oberleitungsdraht der Straßenbahn gespannt?</w:t>
            </w:r>
            <w:r w:rsidRPr="0071784C">
              <w:br/>
            </w:r>
            <w:r w:rsidRPr="0071784C">
              <w:sym w:font="Symbol" w:char="F02A"/>
            </w:r>
            <w:r w:rsidRPr="0071784C">
              <w:sym w:font="Symbol" w:char="F02A"/>
            </w:r>
          </w:p>
        </w:tc>
        <w:tc>
          <w:tcPr>
            <w:tcW w:w="5031" w:type="dxa"/>
          </w:tcPr>
          <w:p w14:paraId="4379199B" w14:textId="77777777" w:rsidR="00E14754" w:rsidRPr="0071784C" w:rsidRDefault="00215B7B" w:rsidP="00E14754">
            <w:pPr>
              <w:tabs>
                <w:tab w:val="left" w:pos="567"/>
              </w:tabs>
            </w:pPr>
            <w:r>
              <w:rPr>
                <w:noProof/>
              </w:rPr>
              <w:pict w14:anchorId="7B6CACD3">
                <v:shape id="Bild 26" o:spid="_x0000_i1050" type="#_x0000_t75" alt="m367" style="width:246pt;height:192pt;visibility:visible">
                  <v:imagedata r:id="rId96" o:title="m367"/>
                </v:shape>
              </w:pict>
            </w:r>
          </w:p>
        </w:tc>
      </w:tr>
    </w:tbl>
    <w:p w14:paraId="5B870C6A" w14:textId="77777777" w:rsidR="00E14754" w:rsidRDefault="00E14754" w:rsidP="00E14754">
      <w:pPr>
        <w:widowControl w:val="0"/>
      </w:pP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17C4E4D" w14:textId="77777777" w:rsidTr="00E14754">
        <w:tc>
          <w:tcPr>
            <w:tcW w:w="5030" w:type="dxa"/>
          </w:tcPr>
          <w:p w14:paraId="66F417F8" w14:textId="40DF4CCD" w:rsidR="00E14754" w:rsidRPr="0071784C" w:rsidRDefault="00215B7B" w:rsidP="00E14754">
            <w:pPr>
              <w:widowControl w:val="0"/>
            </w:pPr>
            <w:hyperlink r:id="rId97" w:anchor="m372" w:history="1">
              <w:r w:rsidR="00E14754">
                <w:rPr>
                  <w:rStyle w:val="Hyperlink"/>
                  <w:sz w:val="22"/>
                </w:rPr>
                <w:t>3</w:t>
              </w:r>
              <w:bookmarkStart w:id="477" w:name="_Hlt496409735"/>
              <w:r w:rsidR="00E14754">
                <w:rPr>
                  <w:rStyle w:val="Hyperlink"/>
                  <w:sz w:val="22"/>
                </w:rPr>
                <w:t>7</w:t>
              </w:r>
              <w:bookmarkStart w:id="478" w:name="_Hlt528730562"/>
              <w:bookmarkEnd w:id="477"/>
              <w:r w:rsidR="00E14754">
                <w:rPr>
                  <w:rStyle w:val="Hyperlink"/>
                  <w:sz w:val="22"/>
                </w:rPr>
                <w:t>2</w:t>
              </w:r>
              <w:bookmarkEnd w:id="478"/>
              <w:r w:rsidR="00E14754">
                <w:rPr>
                  <w:rStyle w:val="Hyperlink"/>
                  <w:sz w:val="22"/>
                </w:rPr>
                <w:t>.</w:t>
              </w:r>
            </w:hyperlink>
            <w:r w:rsidR="00E14754" w:rsidRPr="0071784C">
              <w:t xml:space="preserve"> Welche Gegengewichtskraft G hält den Eimer G</w:t>
            </w:r>
            <w:r w:rsidR="00E14754" w:rsidRPr="0071784C">
              <w:rPr>
                <w:vertAlign w:val="subscript"/>
              </w:rPr>
              <w:t>1</w:t>
            </w:r>
            <w:r w:rsidR="00E14754" w:rsidRPr="0071784C">
              <w:t xml:space="preserve"> = 180 N im Gleichgewicht, wenn die Rolle G</w:t>
            </w:r>
            <w:r w:rsidR="00E14754" w:rsidRPr="0071784C">
              <w:rPr>
                <w:vertAlign w:val="subscript"/>
              </w:rPr>
              <w:t>2</w:t>
            </w:r>
            <w:r w:rsidR="00E14754" w:rsidRPr="0071784C">
              <w:t xml:space="preserve"> = 60 N und die Kette G</w:t>
            </w:r>
            <w:r w:rsidR="00E14754" w:rsidRPr="0071784C">
              <w:rPr>
                <w:vertAlign w:val="subscript"/>
              </w:rPr>
              <w:t>3</w:t>
            </w:r>
            <w:r w:rsidR="00E14754" w:rsidRPr="0071784C">
              <w:t xml:space="preserve"> = 45 N schwer sind? Die Gewichtskraft des Balkens wird vernachlässigt. </w:t>
            </w:r>
            <w:r w:rsidR="00E14754" w:rsidRPr="0071784C">
              <w:br/>
            </w:r>
            <w:r w:rsidR="00E14754" w:rsidRPr="0071784C">
              <w:sym w:font="Symbol" w:char="F02A"/>
            </w:r>
            <w:r w:rsidR="00E14754" w:rsidRPr="0071784C">
              <w:sym w:font="Symbol" w:char="F02A"/>
            </w:r>
          </w:p>
        </w:tc>
        <w:tc>
          <w:tcPr>
            <w:tcW w:w="5030" w:type="dxa"/>
          </w:tcPr>
          <w:p w14:paraId="3D4880A7" w14:textId="77777777" w:rsidR="00E14754" w:rsidRPr="0071784C" w:rsidRDefault="00215B7B" w:rsidP="00E14754">
            <w:pPr>
              <w:widowControl w:val="0"/>
            </w:pPr>
            <w:r>
              <w:rPr>
                <w:noProof/>
              </w:rPr>
              <w:pict w14:anchorId="132F2666">
                <v:shape id="Bild 27" o:spid="_x0000_i1051" type="#_x0000_t75" alt="m372" style="width:210pt;height:204pt;visibility:visible">
                  <v:imagedata r:id="rId98" o:title="m372"/>
                </v:shape>
              </w:pict>
            </w:r>
          </w:p>
        </w:tc>
      </w:tr>
    </w:tbl>
    <w:p w14:paraId="38D4AC53" w14:textId="77777777" w:rsidR="00E14754" w:rsidRDefault="00E14754" w:rsidP="00E14754">
      <w:pPr>
        <w:widowControl w:val="0"/>
      </w:pPr>
    </w:p>
    <w:p w14:paraId="51E3C983" w14:textId="77777777" w:rsidR="00E14754" w:rsidRDefault="00E14754" w:rsidP="00E14754"/>
    <w:bookmarkStart w:id="479" w:name="_Hlt500122706"/>
    <w:p w14:paraId="2AB68CDE" w14:textId="5545FFB9" w:rsidR="00E14754" w:rsidRDefault="00E14754" w:rsidP="00E14754">
      <w:pPr>
        <w:tabs>
          <w:tab w:val="left" w:pos="567"/>
        </w:tabs>
      </w:pPr>
      <w:r>
        <w:fldChar w:fldCharType="begin"/>
      </w:r>
      <w:r w:rsidR="00626526">
        <w:instrText>HYPERLINK "lsgmech.docx" \l "m395"</w:instrText>
      </w:r>
      <w:r>
        <w:fldChar w:fldCharType="separate"/>
      </w:r>
      <w:r>
        <w:rPr>
          <w:rStyle w:val="Hyperlink"/>
          <w:sz w:val="22"/>
        </w:rPr>
        <w:t>3</w:t>
      </w:r>
      <w:bookmarkStart w:id="480" w:name="_Hlt500122754"/>
      <w:bookmarkStart w:id="481" w:name="_Hlt500122739"/>
      <w:bookmarkEnd w:id="480"/>
      <w:r>
        <w:rPr>
          <w:rStyle w:val="Hyperlink"/>
          <w:sz w:val="22"/>
        </w:rPr>
        <w:t>9</w:t>
      </w:r>
      <w:bookmarkEnd w:id="481"/>
      <w:r>
        <w:rPr>
          <w:rStyle w:val="Hyperlink"/>
          <w:sz w:val="22"/>
        </w:rPr>
        <w:t>5.</w:t>
      </w:r>
      <w:r>
        <w:fldChar w:fldCharType="end"/>
      </w:r>
      <w:bookmarkEnd w:id="479"/>
      <w:r>
        <w:t xml:space="preserve"> Bei einem Hebel wird eine der beiden angreifenden Kräfte verdoppelt. Welche Möglichkeiten gibt es, das Gleichgewicht wieder herzustellen?</w:t>
      </w:r>
      <w:r>
        <w:br/>
      </w:r>
      <w:r>
        <w:sym w:font="Symbol" w:char="F02A"/>
      </w:r>
    </w:p>
    <w:p w14:paraId="3846F82A" w14:textId="51923940" w:rsidR="00E14754" w:rsidRDefault="00215B7B" w:rsidP="00E14754">
      <w:pPr>
        <w:widowControl w:val="0"/>
        <w:autoSpaceDE w:val="0"/>
        <w:autoSpaceDN w:val="0"/>
        <w:adjustRightInd w:val="0"/>
      </w:pPr>
      <w:hyperlink r:id="rId99" w:anchor="m399" w:history="1">
        <w:r w:rsidR="00E14754">
          <w:rPr>
            <w:rStyle w:val="Hyperlink"/>
            <w:sz w:val="22"/>
          </w:rPr>
          <w:t>3</w:t>
        </w:r>
        <w:bookmarkStart w:id="482" w:name="_Hlt31006620"/>
        <w:r w:rsidR="00E14754">
          <w:rPr>
            <w:rStyle w:val="Hyperlink"/>
            <w:sz w:val="22"/>
          </w:rPr>
          <w:t>9</w:t>
        </w:r>
        <w:bookmarkEnd w:id="482"/>
        <w:r w:rsidR="00E14754">
          <w:rPr>
            <w:rStyle w:val="Hyperlink"/>
            <w:sz w:val="22"/>
          </w:rPr>
          <w:t>9.</w:t>
        </w:r>
      </w:hyperlink>
      <w:r w:rsidR="00E14754">
        <w:t xml:space="preserve"> a) Beschreibe Aufbau und Wirkungsweise einer hydraulischen Anlage.  </w:t>
      </w:r>
      <w:r w:rsidR="00E14754">
        <w:rPr>
          <w:color w:val="FF0000"/>
        </w:rPr>
        <w:t>(4)</w:t>
      </w:r>
      <w:r w:rsidR="00E14754">
        <w:rPr>
          <w:color w:val="FF0000"/>
        </w:rPr>
        <w:br/>
      </w:r>
      <w:r w:rsidR="00E14754">
        <w:t xml:space="preserve">b) Nenne 3 mögliche Anwendungen! </w:t>
      </w:r>
      <w:r w:rsidR="00E14754">
        <w:rPr>
          <w:color w:val="FF0000"/>
        </w:rPr>
        <w:t>(3)</w:t>
      </w:r>
      <w:r w:rsidR="00E14754">
        <w:rPr>
          <w:color w:val="FF0000"/>
        </w:rPr>
        <w:br/>
      </w:r>
      <w:r w:rsidR="00E14754">
        <w:t xml:space="preserve">c) Warum darf im Hydrauliköl keine Luft enthalten sein? </w:t>
      </w:r>
      <w:r w:rsidR="00E14754">
        <w:rPr>
          <w:color w:val="FF0000"/>
        </w:rPr>
        <w:t>(2)</w:t>
      </w:r>
      <w:r w:rsidR="00E14754">
        <w:rPr>
          <w:color w:val="FF0000"/>
        </w:rPr>
        <w:br/>
      </w:r>
      <w:r w:rsidR="00E14754">
        <w:t xml:space="preserve">d) Wie sollte eine hydraulische Anlage gebaut sein, wenn die Kraft am Arbeitskolben </w:t>
      </w:r>
      <w:proofErr w:type="gramStart"/>
      <w:r w:rsidR="00E14754">
        <w:t>10 mal</w:t>
      </w:r>
      <w:proofErr w:type="gramEnd"/>
      <w:r w:rsidR="00E14754">
        <w:t xml:space="preserve"> so groß sein soll, wie die am Pumpenkolben? </w:t>
      </w:r>
      <w:r w:rsidR="00E14754">
        <w:rPr>
          <w:color w:val="FF0000"/>
        </w:rPr>
        <w:t>(2)</w:t>
      </w:r>
      <w:r w:rsidR="00E14754">
        <w:rPr>
          <w:color w:val="FF0000"/>
        </w:rPr>
        <w:br/>
      </w:r>
      <w:r w:rsidR="00E14754">
        <w:t xml:space="preserve">e) An einer hydraulischen Hebebühne beträgt die Fläche des Pumpenkolbens 5 cm². Es wirkt eine Kraft von 200 N. </w:t>
      </w:r>
      <w:r w:rsidR="00E14754">
        <w:br/>
        <w:t xml:space="preserve">Wie schwer darf der zu hebende Körper und der Arbeitskolben zusammen höchstens sein, bei einer  Fläche des Arbeitskolbens von 0,15 m². </w:t>
      </w:r>
      <w:r w:rsidR="00E14754">
        <w:rPr>
          <w:color w:val="FF0000"/>
        </w:rPr>
        <w:t>(5)</w:t>
      </w:r>
      <w:r w:rsidR="00E14754">
        <w:rPr>
          <w:color w:val="FF0000"/>
        </w:rPr>
        <w:br/>
      </w:r>
      <w:r w:rsidR="00E14754">
        <w:sym w:font="Symbol" w:char="F02A"/>
      </w:r>
      <w:r w:rsidR="00E14754">
        <w:sym w:font="Symbol" w:char="F02A"/>
      </w:r>
    </w:p>
    <w:bookmarkStart w:id="483" w:name="_Hlt31006680"/>
    <w:p w14:paraId="15AB4318" w14:textId="797049C0" w:rsidR="00E14754" w:rsidRDefault="00E14754" w:rsidP="00E1475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pPr>
      <w:r>
        <w:fldChar w:fldCharType="begin"/>
      </w:r>
      <w:r w:rsidR="00626526">
        <w:instrText>HYPERLINK "lsgmech.docx" \l "m400"</w:instrText>
      </w:r>
      <w:r>
        <w:fldChar w:fldCharType="separate"/>
      </w:r>
      <w:r>
        <w:rPr>
          <w:rStyle w:val="Hyperlink"/>
          <w:sz w:val="22"/>
        </w:rPr>
        <w:t>40</w:t>
      </w:r>
      <w:bookmarkStart w:id="484" w:name="_Hlt208713080"/>
      <w:r>
        <w:rPr>
          <w:rStyle w:val="Hyperlink"/>
          <w:sz w:val="22"/>
        </w:rPr>
        <w:t>0</w:t>
      </w:r>
      <w:bookmarkEnd w:id="484"/>
      <w:r>
        <w:rPr>
          <w:rStyle w:val="Hyperlink"/>
          <w:sz w:val="22"/>
        </w:rPr>
        <w:t>.</w:t>
      </w:r>
      <w:r>
        <w:fldChar w:fldCharType="end"/>
      </w:r>
      <w:bookmarkEnd w:id="483"/>
      <w:r>
        <w:t xml:space="preserve"> Peter baut sich eine hydraulische Anlage, bei der der Pumpenkolben ein Viertel der Fläche des Arbeitskolbens hat. Nun legt er 400g auf den Arbeitskolben. Er stellt fest, dass er mehr als 100 g auf den Pumpenkolben legen muss, um den Arbeitskolben zu bewegen. </w:t>
      </w:r>
      <w:r>
        <w:br/>
        <w:t>Woran könnte das liegen?</w:t>
      </w:r>
      <w:r>
        <w:br/>
      </w:r>
      <w:r>
        <w:sym w:font="Symbol" w:char="F02A"/>
      </w:r>
    </w:p>
    <w:p w14:paraId="6639AF68" w14:textId="71AB31DA" w:rsidR="00E14754" w:rsidRDefault="00E14754" w:rsidP="00E14754">
      <w:r>
        <w:rPr>
          <w:color w:val="FF0000"/>
        </w:rPr>
        <w:sym w:font="Symbol" w:char="F02A"/>
      </w:r>
      <w:hyperlink r:id="rId100" w:anchor="m401" w:history="1">
        <w:r>
          <w:rPr>
            <w:rStyle w:val="Hyperlink"/>
            <w:sz w:val="22"/>
          </w:rPr>
          <w:t>4</w:t>
        </w:r>
        <w:bookmarkStart w:id="485" w:name="_Hlt31007037"/>
        <w:r>
          <w:rPr>
            <w:rStyle w:val="Hyperlink"/>
            <w:sz w:val="22"/>
          </w:rPr>
          <w:t>0</w:t>
        </w:r>
        <w:bookmarkEnd w:id="485"/>
        <w:r>
          <w:rPr>
            <w:rStyle w:val="Hyperlink"/>
            <w:sz w:val="22"/>
          </w:rPr>
          <w:t>1.</w:t>
        </w:r>
      </w:hyperlink>
      <w:r>
        <w:t xml:space="preserve"> Mit einer hydraulischen Anlage soll ein Körper mit 60 kN Gewicht um 2 m angehoben werden. Die Fläche des kleinen Kolbens für die Pumpe beträgt 5 cm², die des großen Kolbens für die Hebebühne 400 cm². </w:t>
      </w:r>
      <w:r>
        <w:br/>
        <w:t>a) Berechne den Druck in der Flüssigkeit.</w:t>
      </w:r>
      <w:r>
        <w:br/>
        <w:t>b) Berechne die notwendige Kraft am Pumpenkolben.</w:t>
      </w:r>
      <w:r>
        <w:br/>
        <w:t>c) Um welche Wegstrecke muss der Pumpenkolben bewegt werden?</w:t>
      </w:r>
      <w:r>
        <w:br/>
        <w:t xml:space="preserve">d) Zeige an dieser hydraulischen Anlage, dass die </w:t>
      </w:r>
      <w:r>
        <w:rPr>
          <w:i/>
        </w:rPr>
        <w:t>Goldene Regel der Mechanik</w:t>
      </w:r>
      <w:r>
        <w:t xml:space="preserve"> gilt.</w:t>
      </w:r>
      <w:r>
        <w:br/>
      </w:r>
      <w:r>
        <w:sym w:font="Symbol" w:char="F02A"/>
      </w:r>
      <w:r>
        <w:sym w:font="Symbol" w:char="F02A"/>
      </w:r>
    </w:p>
    <w:tbl>
      <w:tblPr>
        <w:tblW w:w="0" w:type="auto"/>
        <w:tblInd w:w="284" w:type="dxa"/>
        <w:tblLayout w:type="fixed"/>
        <w:tblCellMar>
          <w:left w:w="70" w:type="dxa"/>
          <w:right w:w="70" w:type="dxa"/>
        </w:tblCellMar>
        <w:tblLook w:val="0000" w:firstRow="0" w:lastRow="0" w:firstColumn="0" w:lastColumn="0" w:noHBand="0" w:noVBand="0"/>
      </w:tblPr>
      <w:tblGrid>
        <w:gridCol w:w="4778"/>
        <w:gridCol w:w="4999"/>
      </w:tblGrid>
      <w:tr w:rsidR="00E14754" w:rsidRPr="0071784C" w14:paraId="50998CA0" w14:textId="77777777" w:rsidTr="00E14754">
        <w:tc>
          <w:tcPr>
            <w:tcW w:w="4778" w:type="dxa"/>
          </w:tcPr>
          <w:bookmarkStart w:id="486" w:name="_Hlt61331080"/>
          <w:p w14:paraId="4E0B11C1" w14:textId="63CA3A04" w:rsidR="00E14754" w:rsidRDefault="00E14754" w:rsidP="00E14754">
            <w:pPr>
              <w:rPr>
                <w:color w:val="800080"/>
              </w:rPr>
            </w:pPr>
            <w:r w:rsidRPr="0071784C">
              <w:lastRenderedPageBreak/>
              <w:fldChar w:fldCharType="begin"/>
            </w:r>
            <w:r w:rsidR="00626526">
              <w:instrText>HYPERLINK "lsgmech.docx" \l "m402"</w:instrText>
            </w:r>
            <w:r w:rsidRPr="0071784C">
              <w:fldChar w:fldCharType="separate"/>
            </w:r>
            <w:r>
              <w:rPr>
                <w:rStyle w:val="Hyperlink"/>
                <w:sz w:val="22"/>
              </w:rPr>
              <w:t>4</w:t>
            </w:r>
            <w:bookmarkStart w:id="487" w:name="_Hlt31022130"/>
            <w:r>
              <w:rPr>
                <w:rStyle w:val="Hyperlink"/>
                <w:sz w:val="22"/>
              </w:rPr>
              <w:t>0</w:t>
            </w:r>
            <w:bookmarkEnd w:id="487"/>
            <w:r>
              <w:rPr>
                <w:rStyle w:val="Hyperlink"/>
                <w:sz w:val="22"/>
              </w:rPr>
              <w:t>2.</w:t>
            </w:r>
            <w:r w:rsidRPr="0071784C">
              <w:fldChar w:fldCharType="end"/>
            </w:r>
            <w:bookmarkEnd w:id="486"/>
            <w:r w:rsidRPr="0071784C">
              <w:t xml:space="preserve"> Auf dem Bild ist der Aufbau eines Wagenhebers dargestellt. Damit kann man z.B. bei einem Reifenwechsel ein Auto anheben.</w:t>
            </w:r>
            <w:r w:rsidRPr="0071784C">
              <w:br/>
              <w:t xml:space="preserve">Mit einem solchen Wagenheber kann man bei einmaligem Betätigen des Hebels am Kolben 2 den Wagen nur um wenige Millimeter hochheben. </w:t>
            </w:r>
            <w:r w:rsidRPr="0071784C">
              <w:br/>
              <w:t>a) Gib dafür eine Begründung.</w:t>
            </w:r>
            <w:r w:rsidRPr="0071784C">
              <w:br/>
              <w:t>b) Beschreibe, wie dieser Mangel beseitigt wird.</w:t>
            </w:r>
            <w:r w:rsidRPr="0071784C">
              <w:br/>
            </w:r>
            <w:r w:rsidRPr="0071784C">
              <w:sym w:font="Symbol" w:char="F02A"/>
            </w:r>
            <w:r w:rsidRPr="0071784C">
              <w:sym w:font="Symbol" w:char="F02A"/>
            </w:r>
          </w:p>
        </w:tc>
        <w:tc>
          <w:tcPr>
            <w:tcW w:w="4999" w:type="dxa"/>
          </w:tcPr>
          <w:p w14:paraId="19B50550" w14:textId="77777777" w:rsidR="00E14754" w:rsidRDefault="00215B7B" w:rsidP="00E14754">
            <w:pPr>
              <w:rPr>
                <w:color w:val="800080"/>
              </w:rPr>
            </w:pPr>
            <w:r>
              <w:rPr>
                <w:noProof/>
                <w:color w:val="800080"/>
              </w:rPr>
              <w:pict w14:anchorId="12E0C164">
                <v:shape id="Bild 28" o:spid="_x0000_i1052" type="#_x0000_t75" alt="m402" style="width:246pt;height:204pt;visibility:visible">
                  <v:imagedata r:id="rId101" o:title="m402"/>
                </v:shape>
              </w:pict>
            </w:r>
          </w:p>
        </w:tc>
      </w:tr>
    </w:tbl>
    <w:p w14:paraId="2DB4C9AA" w14:textId="4FA45DB9" w:rsidR="00E14754" w:rsidRDefault="00E14754" w:rsidP="00E14754">
      <w:pPr>
        <w:rPr>
          <w:color w:val="FF0000"/>
          <w:u w:val="single"/>
        </w:rPr>
      </w:pPr>
      <w:r>
        <w:br/>
      </w:r>
      <w:hyperlink r:id="rId102" w:anchor="m488" w:history="1">
        <w:r>
          <w:rPr>
            <w:rStyle w:val="Hyperlink"/>
            <w:sz w:val="22"/>
          </w:rPr>
          <w:t>4</w:t>
        </w:r>
        <w:bookmarkStart w:id="488" w:name="_Hlt63948312"/>
        <w:r>
          <w:rPr>
            <w:rStyle w:val="Hyperlink"/>
            <w:sz w:val="22"/>
          </w:rPr>
          <w:t>8</w:t>
        </w:r>
        <w:bookmarkEnd w:id="488"/>
        <w:r>
          <w:rPr>
            <w:rStyle w:val="Hyperlink"/>
            <w:sz w:val="22"/>
          </w:rPr>
          <w:t>8.</w:t>
        </w:r>
      </w:hyperlink>
      <w:r>
        <w:t xml:space="preserve"> </w:t>
      </w:r>
      <w:r>
        <w:br/>
      </w:r>
    </w:p>
    <w:tbl>
      <w:tblPr>
        <w:tblW w:w="0" w:type="auto"/>
        <w:tblLayout w:type="fixed"/>
        <w:tblCellMar>
          <w:left w:w="70" w:type="dxa"/>
          <w:right w:w="70" w:type="dxa"/>
        </w:tblCellMar>
        <w:tblLook w:val="0000" w:firstRow="0" w:lastRow="0" w:firstColumn="0" w:lastColumn="0" w:noHBand="0" w:noVBand="0"/>
      </w:tblPr>
      <w:tblGrid>
        <w:gridCol w:w="4181"/>
        <w:gridCol w:w="5879"/>
      </w:tblGrid>
      <w:tr w:rsidR="00E14754" w:rsidRPr="0071784C" w14:paraId="07DAA61C" w14:textId="77777777" w:rsidTr="00E14754">
        <w:tc>
          <w:tcPr>
            <w:tcW w:w="4181" w:type="dxa"/>
          </w:tcPr>
          <w:p w14:paraId="0BA95C0C" w14:textId="77777777" w:rsidR="00E14754" w:rsidRPr="0071784C" w:rsidRDefault="00E14754" w:rsidP="00E14754">
            <w:pPr>
              <w:widowControl w:val="0"/>
            </w:pPr>
            <w:r w:rsidRPr="0071784C">
              <w:t>Die folgende Aufgabe ist entnommen aus: Klett: Walter Stein, Physik-Geschichten aus Bad Einstein: Baron Münchhausen (m</w:t>
            </w:r>
            <w:r w:rsidRPr="0071784C">
              <w:rPr>
                <w:vertAlign w:val="subscript"/>
              </w:rPr>
              <w:t xml:space="preserve">M </w:t>
            </w:r>
            <w:r w:rsidRPr="0071784C">
              <w:t>= 100 kg) fordert Opa Karl Krawuttke (m</w:t>
            </w:r>
            <w:r w:rsidRPr="0071784C">
              <w:rPr>
                <w:vertAlign w:val="subscript"/>
              </w:rPr>
              <w:t>K</w:t>
            </w:r>
            <w:r w:rsidRPr="0071784C">
              <w:t> = 60 kg) zu einem Flaschenzugduell heraus, da Karl ihn einen Lügenbaron geschimpft hat. Jeder darf nur vier Rollen verwenden. Listig, wie Münchhausen ist, stopft er sich vorher noch schnell 15 kg Gold aus dem Familienschatz in seine Tasche.</w:t>
            </w:r>
            <w:r w:rsidRPr="0071784C">
              <w:br/>
              <w:t xml:space="preserve">Opa Karl dagegen bastelt sich aufgrund seiner hervorragenden physikalischen Kenntnisse leicht grinsend einen Potenzflaschenzug. </w:t>
            </w:r>
            <w:r w:rsidRPr="0071784C">
              <w:br/>
              <w:t>Wer gewinnt das Duell, wenn das Gewicht der Rollen und die auftretenden Reibungskräfte nicht berücksichtigt werden?</w:t>
            </w:r>
          </w:p>
          <w:p w14:paraId="7B3CF14D" w14:textId="77777777" w:rsidR="00E14754" w:rsidRPr="0071784C" w:rsidRDefault="00E14754" w:rsidP="00E14754">
            <w:pPr>
              <w:widowControl w:val="0"/>
            </w:pPr>
            <w:r w:rsidRPr="0071784C">
              <w:t>a)  Baron Münchhausen</w:t>
            </w:r>
          </w:p>
          <w:p w14:paraId="6C0218F9" w14:textId="77777777" w:rsidR="00E14754" w:rsidRPr="0071784C" w:rsidRDefault="00E14754" w:rsidP="00E14754">
            <w:pPr>
              <w:widowControl w:val="0"/>
            </w:pPr>
            <w:r w:rsidRPr="0071784C">
              <w:t>b) es gibt ein Unentschieden</w:t>
            </w:r>
          </w:p>
          <w:p w14:paraId="2784E7FE" w14:textId="77777777" w:rsidR="00E14754" w:rsidRDefault="00E14754" w:rsidP="00E14754">
            <w:pPr>
              <w:widowControl w:val="0"/>
              <w:rPr>
                <w:color w:val="FF0000"/>
                <w:u w:val="single"/>
              </w:rPr>
            </w:pPr>
            <w:r w:rsidRPr="0071784C">
              <w:t xml:space="preserve">c) Opa Krawuttke gewinnt </w:t>
            </w:r>
            <w:r w:rsidRPr="0071784C">
              <w:br/>
            </w:r>
            <w:r w:rsidRPr="0071784C">
              <w:sym w:font="Symbol" w:char="F02A"/>
            </w:r>
            <w:r w:rsidRPr="0071784C">
              <w:sym w:font="Symbol" w:char="F02A"/>
            </w:r>
          </w:p>
        </w:tc>
        <w:tc>
          <w:tcPr>
            <w:tcW w:w="5879" w:type="dxa"/>
          </w:tcPr>
          <w:p w14:paraId="30C4C587" w14:textId="77777777" w:rsidR="00E14754" w:rsidRDefault="00215B7B" w:rsidP="00E14754">
            <w:pPr>
              <w:rPr>
                <w:color w:val="FF0000"/>
                <w:u w:val="single"/>
              </w:rPr>
            </w:pPr>
            <w:r>
              <w:rPr>
                <w:noProof/>
                <w:color w:val="FF0000"/>
                <w:u w:val="single"/>
              </w:rPr>
              <w:pict w14:anchorId="5367E4DB">
                <v:shape id="Bild 29" o:spid="_x0000_i1053" type="#_x0000_t75" alt="m488" style="width:276pt;height:168pt;visibility:visible">
                  <v:imagedata r:id="rId103" o:title="m488"/>
                </v:shape>
              </w:pict>
            </w:r>
          </w:p>
        </w:tc>
      </w:tr>
    </w:tbl>
    <w:p w14:paraId="6A234062" w14:textId="77777777" w:rsidR="00E14754" w:rsidRDefault="00E14754" w:rsidP="00E14754">
      <w:r>
        <w:rPr>
          <w:color w:val="FF0000"/>
          <w:u w:val="single"/>
        </w:rPr>
        <w:br/>
      </w:r>
    </w:p>
    <w:tbl>
      <w:tblPr>
        <w:tblW w:w="10061" w:type="dxa"/>
        <w:tblLayout w:type="fixed"/>
        <w:tblCellMar>
          <w:left w:w="70" w:type="dxa"/>
          <w:right w:w="70" w:type="dxa"/>
        </w:tblCellMar>
        <w:tblLook w:val="0000" w:firstRow="0" w:lastRow="0" w:firstColumn="0" w:lastColumn="0" w:noHBand="0" w:noVBand="0"/>
      </w:tblPr>
      <w:tblGrid>
        <w:gridCol w:w="4270"/>
        <w:gridCol w:w="5791"/>
      </w:tblGrid>
      <w:tr w:rsidR="005D22B1" w:rsidRPr="0071784C" w14:paraId="1B72E2D8" w14:textId="77777777" w:rsidTr="005D22B1">
        <w:tc>
          <w:tcPr>
            <w:tcW w:w="4270" w:type="dxa"/>
          </w:tcPr>
          <w:p w14:paraId="6569E2FD" w14:textId="6FAC60D7" w:rsidR="005D22B1" w:rsidRPr="0071784C" w:rsidRDefault="00215B7B" w:rsidP="005D22B1">
            <w:hyperlink r:id="rId104" w:anchor="m492" w:history="1">
              <w:r w:rsidR="005D22B1">
                <w:rPr>
                  <w:rStyle w:val="Hyperlink"/>
                  <w:sz w:val="22"/>
                </w:rPr>
                <w:t>4</w:t>
              </w:r>
              <w:bookmarkStart w:id="489" w:name="_Hlt63998410"/>
              <w:r w:rsidR="005D22B1">
                <w:rPr>
                  <w:rStyle w:val="Hyperlink"/>
                  <w:sz w:val="22"/>
                </w:rPr>
                <w:t>9</w:t>
              </w:r>
              <w:bookmarkStart w:id="490" w:name="_Hlt63997645"/>
              <w:bookmarkEnd w:id="489"/>
              <w:r w:rsidR="005D22B1">
                <w:rPr>
                  <w:rStyle w:val="Hyperlink"/>
                  <w:sz w:val="22"/>
                </w:rPr>
                <w:t>2</w:t>
              </w:r>
              <w:bookmarkEnd w:id="490"/>
              <w:r w:rsidR="005D22B1">
                <w:rPr>
                  <w:rStyle w:val="Hyperlink"/>
                  <w:sz w:val="22"/>
                </w:rPr>
                <w:t>.</w:t>
              </w:r>
            </w:hyperlink>
            <w:r w:rsidR="005D22B1" w:rsidRPr="0071784C">
              <w:t xml:space="preserve"> Das Bild zeigt eine Konstruktion aus einem Hebel und Rollen.</w:t>
            </w:r>
          </w:p>
          <w:p w14:paraId="2A35F9A0" w14:textId="77777777" w:rsidR="005D22B1" w:rsidRPr="0071784C" w:rsidRDefault="005D22B1" w:rsidP="005D22B1">
            <w:r w:rsidRPr="0071784C">
              <w:t>a) Um was für einen Hebel handelt es sich? (1)</w:t>
            </w:r>
          </w:p>
          <w:p w14:paraId="73B6304F" w14:textId="77777777" w:rsidR="005D22B1" w:rsidRPr="0071784C" w:rsidRDefault="005D22B1" w:rsidP="005D22B1">
            <w:r w:rsidRPr="0071784C">
              <w:t>b) Auf welcher Seite des Hebels muss die größere Kraft wirken, damit er im Gleichgewicht bleibt? (rechts oder links) (1)</w:t>
            </w:r>
          </w:p>
          <w:p w14:paraId="2F6847F4" w14:textId="77777777" w:rsidR="005D22B1" w:rsidRPr="0071784C" w:rsidRDefault="005D22B1" w:rsidP="005D22B1">
            <w:r w:rsidRPr="0071784C">
              <w:t>c) Mit welcher Kraft zieht der Faden am linken Ende des Hebels? (1)</w:t>
            </w:r>
          </w:p>
          <w:p w14:paraId="4E9D1BDB" w14:textId="77777777" w:rsidR="005D22B1" w:rsidRPr="0071784C" w:rsidRDefault="005D22B1" w:rsidP="005D22B1">
            <w:r w:rsidRPr="0071784C">
              <w:t>d) Mit welcher Kraft muss am rechten Ende des Hebels nach oben gezogen werden, damit er im Gleichgewicht bleibt? (1)</w:t>
            </w:r>
          </w:p>
        </w:tc>
        <w:tc>
          <w:tcPr>
            <w:tcW w:w="5791" w:type="dxa"/>
          </w:tcPr>
          <w:p w14:paraId="7C426D95" w14:textId="77777777" w:rsidR="005D22B1" w:rsidRPr="0071784C" w:rsidRDefault="00215B7B" w:rsidP="005D22B1">
            <w:r>
              <w:rPr>
                <w:noProof/>
              </w:rPr>
              <w:pict w14:anchorId="53C382FE">
                <v:shape id="Bild 30" o:spid="_x0000_i1054" type="#_x0000_t75" alt="m492" style="width:336pt;height:156pt;visibility:visible">
                  <v:imagedata r:id="rId105" o:title="m492"/>
                </v:shape>
              </w:pict>
            </w:r>
          </w:p>
        </w:tc>
      </w:tr>
      <w:tr w:rsidR="005D22B1" w:rsidRPr="0071784C" w14:paraId="626FD3C3" w14:textId="77777777" w:rsidTr="005D22B1">
        <w:tc>
          <w:tcPr>
            <w:tcW w:w="10061" w:type="dxa"/>
            <w:gridSpan w:val="2"/>
          </w:tcPr>
          <w:p w14:paraId="217539BC" w14:textId="77777777" w:rsidR="005D22B1" w:rsidRPr="0071784C" w:rsidRDefault="005D22B1" w:rsidP="005D22B1">
            <w:r w:rsidRPr="0071784C">
              <w:t>e) Welche Masse muss das Massestück beim Fragezeichen haben, damit diese Konstruktion im Gleichgewicht hält? (1)</w:t>
            </w:r>
          </w:p>
          <w:p w14:paraId="29349CCB" w14:textId="77777777" w:rsidR="005D22B1" w:rsidRPr="0071784C" w:rsidRDefault="005D22B1" w:rsidP="005D22B1">
            <w:r w:rsidRPr="0071784C">
              <w:t>(Die Masse des Hebel ist so klein, dass sie vernachlässigt werden kann)</w:t>
            </w:r>
          </w:p>
        </w:tc>
      </w:tr>
    </w:tbl>
    <w:p w14:paraId="771BCCA2" w14:textId="77777777" w:rsidR="00E14754" w:rsidRDefault="00E14754" w:rsidP="00E14754"/>
    <w:p w14:paraId="0086592B" w14:textId="430C01C1" w:rsidR="00E14754" w:rsidRDefault="00215B7B" w:rsidP="00E14754">
      <w:hyperlink r:id="rId106" w:anchor="m493" w:history="1">
        <w:r w:rsidR="00E14754">
          <w:rPr>
            <w:rStyle w:val="Hyperlink"/>
            <w:sz w:val="22"/>
          </w:rPr>
          <w:t>4</w:t>
        </w:r>
        <w:bookmarkStart w:id="491" w:name="_Hlt63998769"/>
        <w:bookmarkStart w:id="492" w:name="_Hlt63998449"/>
        <w:bookmarkEnd w:id="491"/>
        <w:r w:rsidR="00E14754">
          <w:rPr>
            <w:rStyle w:val="Hyperlink"/>
            <w:sz w:val="22"/>
          </w:rPr>
          <w:t>9</w:t>
        </w:r>
        <w:bookmarkEnd w:id="492"/>
        <w:r w:rsidR="00E14754">
          <w:rPr>
            <w:rStyle w:val="Hyperlink"/>
            <w:sz w:val="22"/>
          </w:rPr>
          <w:t>3</w:t>
        </w:r>
        <w:bookmarkStart w:id="493" w:name="_Hlt64031931"/>
        <w:r w:rsidR="00E14754">
          <w:rPr>
            <w:rStyle w:val="Hyperlink"/>
            <w:sz w:val="22"/>
          </w:rPr>
          <w:t>.</w:t>
        </w:r>
        <w:bookmarkEnd w:id="493"/>
      </w:hyperlink>
      <w:r w:rsidR="00E14754">
        <w:br/>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79FEF2C" w14:textId="77777777" w:rsidTr="00E14754">
        <w:tc>
          <w:tcPr>
            <w:tcW w:w="10061" w:type="dxa"/>
          </w:tcPr>
          <w:p w14:paraId="3D1772E7" w14:textId="77777777" w:rsidR="00E14754" w:rsidRPr="0071784C" w:rsidRDefault="00215B7B" w:rsidP="00E14754">
            <w:r>
              <w:rPr>
                <w:noProof/>
              </w:rPr>
              <w:pict w14:anchorId="0E853786">
                <v:shape id="Bild 31" o:spid="_x0000_i1055" type="#_x0000_t75" alt="m493" style="width:312pt;height:204pt;visibility:visible">
                  <v:imagedata r:id="rId107" o:title="m493"/>
                </v:shape>
              </w:pict>
            </w:r>
          </w:p>
        </w:tc>
      </w:tr>
      <w:tr w:rsidR="00E14754" w:rsidRPr="0071784C" w14:paraId="060391F6" w14:textId="77777777" w:rsidTr="00E14754">
        <w:tc>
          <w:tcPr>
            <w:tcW w:w="10061" w:type="dxa"/>
          </w:tcPr>
          <w:p w14:paraId="5DA73576" w14:textId="77777777" w:rsidR="00E14754" w:rsidRPr="0071784C" w:rsidRDefault="00E14754" w:rsidP="00E14754">
            <w:r w:rsidRPr="0071784C">
              <w:t>Welche Masse muss das Massestück beim Fragezeichen haben, damit diese Konstruktion im Gleichgewicht hält?</w:t>
            </w:r>
          </w:p>
          <w:p w14:paraId="72BADED5" w14:textId="77777777" w:rsidR="00E14754" w:rsidRPr="0071784C" w:rsidRDefault="00E14754" w:rsidP="00E14754">
            <w:r w:rsidRPr="0071784C">
              <w:t>(Die Masse des Hebel ist so klein, dass sie vernachlässigt werden kann)</w:t>
            </w:r>
            <w:r w:rsidRPr="0071784C">
              <w:br/>
            </w:r>
            <w:r w:rsidRPr="0071784C">
              <w:sym w:font="Symbol" w:char="F02A"/>
            </w:r>
            <w:r w:rsidRPr="0071784C">
              <w:sym w:font="Symbol" w:char="F02A"/>
            </w:r>
            <w:r w:rsidRPr="0071784C">
              <w:sym w:font="Symbol" w:char="F02A"/>
            </w:r>
          </w:p>
        </w:tc>
      </w:tr>
    </w:tbl>
    <w:bookmarkStart w:id="494" w:name="_Hlt120091557"/>
    <w:p w14:paraId="52033227" w14:textId="6020A19D" w:rsidR="00E14754" w:rsidRDefault="00E14754" w:rsidP="00E14754">
      <w:pPr>
        <w:rPr>
          <w:rStyle w:val="Hyperlink"/>
          <w:sz w:val="22"/>
        </w:rPr>
      </w:pPr>
      <w:r>
        <w:fldChar w:fldCharType="begin"/>
      </w:r>
      <w:r w:rsidR="00626526">
        <w:instrText>HYPERLINK "lsgmech.docx" \l "m567"</w:instrText>
      </w:r>
      <w:r>
        <w:fldChar w:fldCharType="separate"/>
      </w:r>
      <w:r>
        <w:rPr>
          <w:rStyle w:val="Hyperlink"/>
          <w:sz w:val="22"/>
        </w:rPr>
        <w:t>5</w:t>
      </w:r>
      <w:bookmarkStart w:id="495" w:name="_Hlt115501161"/>
      <w:r>
        <w:rPr>
          <w:rStyle w:val="Hyperlink"/>
          <w:sz w:val="22"/>
        </w:rPr>
        <w:t>6</w:t>
      </w:r>
      <w:bookmarkStart w:id="496" w:name="_Hlt115783652"/>
      <w:bookmarkEnd w:id="495"/>
      <w:r>
        <w:rPr>
          <w:rStyle w:val="Hyperlink"/>
          <w:sz w:val="22"/>
        </w:rPr>
        <w:t>7</w:t>
      </w:r>
      <w:bookmarkEnd w:id="496"/>
      <w:r>
        <w:rPr>
          <w:rStyle w:val="Hyperlink"/>
          <w:sz w:val="22"/>
        </w:rPr>
        <w:t>.</w:t>
      </w:r>
    </w:p>
    <w:p w14:paraId="5FA7ED50" w14:textId="5DF11909" w:rsidR="00E14754" w:rsidRDefault="00E14754" w:rsidP="00E14754">
      <w:r>
        <w:fldChar w:fldCharType="end"/>
      </w:r>
      <w:bookmarkEnd w:id="494"/>
      <w:r>
        <w:t xml:space="preserve">Ein Bach wird durch ein Schleusentor mit 1000 kg Masse angestaut. Zur Feldbewässerung wir das Tor geöffnet und  0,5 m angehoben. Dazu ist eine Anlage vorhanden, die aus Wellen, Zahnrädern und einer Handkurbel besteht. Ein Arbeiter muss die Kurbel von 40 cm Länge </w:t>
      </w:r>
      <w:r w:rsidR="00FC50D7">
        <w:t>35-mal</w:t>
      </w:r>
      <w:r>
        <w:t xml:space="preserve"> drehen, damit das Tor offen ist. Welche Kraft hat er dazu aufzubringen?</w:t>
      </w:r>
    </w:p>
    <w:p w14:paraId="48480C86" w14:textId="77777777" w:rsidR="00E14754" w:rsidRDefault="00E14754" w:rsidP="00E14754">
      <w:r>
        <w:sym w:font="Symbol" w:char="F02A"/>
      </w:r>
      <w:r>
        <w:sym w:font="Symbol" w:char="F02A"/>
      </w:r>
      <w:r>
        <w:br/>
      </w:r>
    </w:p>
    <w:p w14:paraId="0F155131" w14:textId="33E83B32" w:rsidR="00E14754" w:rsidRDefault="00E14754" w:rsidP="00E14754">
      <w:r>
        <w:rPr>
          <w:color w:val="FF0000"/>
        </w:rPr>
        <w:sym w:font="Symbol" w:char="F02A"/>
      </w:r>
      <w:bookmarkStart w:id="497" w:name="_Hlt180153206"/>
      <w:r>
        <w:fldChar w:fldCharType="begin"/>
      </w:r>
      <w:r w:rsidR="00170101">
        <w:instrText>HYPERLINK "lsgmech.docx" \l "m639"</w:instrText>
      </w:r>
      <w:r>
        <w:fldChar w:fldCharType="separate"/>
      </w:r>
      <w:r>
        <w:rPr>
          <w:rStyle w:val="Hyperlink"/>
          <w:sz w:val="22"/>
        </w:rPr>
        <w:t>6</w:t>
      </w:r>
      <w:bookmarkStart w:id="498" w:name="_Hlt179697225"/>
      <w:r>
        <w:rPr>
          <w:rStyle w:val="Hyperlink"/>
          <w:sz w:val="22"/>
        </w:rPr>
        <w:t>3</w:t>
      </w:r>
      <w:bookmarkStart w:id="499" w:name="_Hlt179697587"/>
      <w:bookmarkEnd w:id="498"/>
      <w:r>
        <w:rPr>
          <w:rStyle w:val="Hyperlink"/>
          <w:sz w:val="22"/>
        </w:rPr>
        <w:t>9</w:t>
      </w:r>
      <w:bookmarkEnd w:id="499"/>
      <w:r>
        <w:rPr>
          <w:rStyle w:val="Hyperlink"/>
          <w:sz w:val="22"/>
        </w:rPr>
        <w:t>.</w:t>
      </w:r>
      <w:r>
        <w:fldChar w:fldCharType="end"/>
      </w:r>
      <w:bookmarkEnd w:id="497"/>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6E461091" w14:textId="77777777" w:rsidTr="00E14754">
        <w:tc>
          <w:tcPr>
            <w:tcW w:w="10061" w:type="dxa"/>
          </w:tcPr>
          <w:p w14:paraId="3FD8767B" w14:textId="77777777" w:rsidR="00E14754" w:rsidRPr="0071784C" w:rsidRDefault="00215B7B" w:rsidP="00E14754">
            <w:r>
              <w:rPr>
                <w:noProof/>
              </w:rPr>
              <w:lastRenderedPageBreak/>
              <w:pict w14:anchorId="27AFBCB7">
                <v:shape id="Bild 32" o:spid="_x0000_i1056" type="#_x0000_t75" alt="m639" style="width:390pt;height:108pt;visibility:visible">
                  <v:imagedata r:id="rId108" o:title="m639"/>
                </v:shape>
              </w:pict>
            </w:r>
          </w:p>
        </w:tc>
      </w:tr>
      <w:tr w:rsidR="00E14754" w:rsidRPr="0071784C" w14:paraId="0DC1C0AE" w14:textId="77777777" w:rsidTr="00E14754">
        <w:tc>
          <w:tcPr>
            <w:tcW w:w="10061" w:type="dxa"/>
          </w:tcPr>
          <w:p w14:paraId="10F67A3F" w14:textId="77777777" w:rsidR="00E14754" w:rsidRPr="0071784C" w:rsidRDefault="00E14754" w:rsidP="00E14754">
            <w:r w:rsidRPr="0071784C">
              <w:t xml:space="preserve">An einem Balken mit 4 kg Masse hängen im Abstand </w:t>
            </w:r>
            <w:r w:rsidRPr="0071784C">
              <w:rPr>
                <w:position w:val="-4"/>
              </w:rPr>
              <w:object w:dxaOrig="180" w:dyaOrig="260" w14:anchorId="1BE77254">
                <v:shape id="_x0000_i1057" type="#_x0000_t75" style="width:6pt;height:12pt" o:ole="" fillcolor="window">
                  <v:imagedata r:id="rId109" o:title=""/>
                </v:shape>
                <o:OLEObject Type="Embed" ProgID="Equation.DSMT4" ShapeID="_x0000_i1057" DrawAspect="Content" ObjectID="_1735305566" r:id="rId110"/>
              </w:object>
            </w:r>
            <w:r w:rsidRPr="0071784C">
              <w:t xml:space="preserve"> von 2 m an den äußeren Enden zwei Massestücke mit 5 kg und 11 kg. In welchen Abstand x zum großen Massestück  muss der Balken gelagert werden, damit er als Hebel im Gleichgewicht ist?</w:t>
            </w:r>
          </w:p>
          <w:p w14:paraId="5ABC8832" w14:textId="77777777" w:rsidR="00E14754" w:rsidRPr="0071784C" w:rsidRDefault="00E14754" w:rsidP="00E14754">
            <w:r w:rsidRPr="0071784C">
              <w:sym w:font="Symbol" w:char="F02A"/>
            </w:r>
            <w:r w:rsidRPr="0071784C">
              <w:sym w:font="Symbol" w:char="F02A"/>
            </w:r>
            <w:r w:rsidRPr="0071784C">
              <w:sym w:font="Symbol" w:char="F02A"/>
            </w:r>
            <w:r w:rsidRPr="0071784C">
              <w:sym w:font="Symbol" w:char="F02A"/>
            </w:r>
            <w:r w:rsidRPr="0071784C">
              <w:br/>
            </w:r>
          </w:p>
        </w:tc>
      </w:tr>
    </w:tbl>
    <w:p w14:paraId="5D0996DF" w14:textId="77777777" w:rsidR="00E14754" w:rsidRDefault="00E14754" w:rsidP="00E14754"/>
    <w:p w14:paraId="53EDC3AD" w14:textId="3EAC2773" w:rsidR="00E14754" w:rsidRDefault="00215B7B" w:rsidP="00E14754">
      <w:hyperlink r:id="rId111" w:anchor="m643" w:history="1">
        <w:r w:rsidR="00E14754">
          <w:rPr>
            <w:rStyle w:val="Hyperlink"/>
            <w:sz w:val="22"/>
          </w:rPr>
          <w:t>6</w:t>
        </w:r>
        <w:bookmarkStart w:id="500" w:name="_Hlt217022285"/>
        <w:bookmarkEnd w:id="500"/>
        <w:r w:rsidR="00E14754">
          <w:rPr>
            <w:rStyle w:val="Hyperlink"/>
            <w:sz w:val="22"/>
          </w:rPr>
          <w:t>4</w:t>
        </w:r>
        <w:bookmarkStart w:id="501" w:name="_Hlt191783658"/>
        <w:r w:rsidR="00E14754">
          <w:rPr>
            <w:rStyle w:val="Hyperlink"/>
            <w:sz w:val="22"/>
          </w:rPr>
          <w:t>3</w:t>
        </w:r>
        <w:bookmarkEnd w:id="501"/>
        <w:r w:rsidR="00E14754">
          <w:rPr>
            <w:rStyle w:val="Hyperlink"/>
            <w:sz w:val="22"/>
          </w:rPr>
          <w:t>.</w:t>
        </w:r>
      </w:hyperlink>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240A08D6" w14:textId="77777777" w:rsidTr="00E14754">
        <w:tc>
          <w:tcPr>
            <w:tcW w:w="10061" w:type="dxa"/>
          </w:tcPr>
          <w:p w14:paraId="63789571" w14:textId="77777777" w:rsidR="00E14754" w:rsidRPr="0071784C" w:rsidRDefault="00215B7B" w:rsidP="00E14754">
            <w:r>
              <w:rPr>
                <w:noProof/>
              </w:rPr>
              <w:pict w14:anchorId="1919BCB0">
                <v:shape id="Bild 34" o:spid="_x0000_i1058" type="#_x0000_t75" alt="m643" style="width:252pt;height:192pt;visibility:visible">
                  <v:imagedata r:id="rId112" o:title="m643"/>
                </v:shape>
              </w:pict>
            </w:r>
          </w:p>
        </w:tc>
      </w:tr>
      <w:tr w:rsidR="00E14754" w:rsidRPr="0071784C" w14:paraId="02C21F4E" w14:textId="77777777" w:rsidTr="00E14754">
        <w:tc>
          <w:tcPr>
            <w:tcW w:w="10061" w:type="dxa"/>
          </w:tcPr>
          <w:p w14:paraId="3001CC17" w14:textId="77777777" w:rsidR="00E14754" w:rsidRPr="0071784C" w:rsidRDefault="00E14754" w:rsidP="00E14754">
            <w:r w:rsidRPr="0071784C">
              <w:t>Eine Waage besteht aus vier mit Gelenken verbundenen Balken, die wie gezeigt an einem Stativ drehbar befestigt sind. Auf jeder Seite befinden sich im gleichen Abstand von der Mitte der Waage Gewichte, die gleich schwer sind.</w:t>
            </w:r>
          </w:p>
          <w:p w14:paraId="4FFF59BC" w14:textId="77777777" w:rsidR="00E14754" w:rsidRPr="0071784C" w:rsidRDefault="00E14754" w:rsidP="00E14754">
            <w:r w:rsidRPr="0071784C">
              <w:t>Nun wird das Gewicht auf der rechten Seite zur Mitte der Waage gerückt. Was passiert mit der bis jetzt im Gleichgewicht befindlichen Waage?</w:t>
            </w:r>
          </w:p>
          <w:p w14:paraId="122250CD" w14:textId="77777777" w:rsidR="00E14754" w:rsidRPr="0071784C" w:rsidRDefault="00E14754" w:rsidP="00E14754">
            <w:r w:rsidRPr="0071784C">
              <w:t>a) Die rechte Seite geht nach unten.</w:t>
            </w:r>
          </w:p>
          <w:p w14:paraId="4982713C" w14:textId="77777777" w:rsidR="00E14754" w:rsidRPr="0071784C" w:rsidRDefault="00E14754" w:rsidP="00E14754">
            <w:r w:rsidRPr="0071784C">
              <w:t>b) Sie bleibt im Gleichgewicht und bewegt sich gar nicht.</w:t>
            </w:r>
          </w:p>
          <w:p w14:paraId="2C3EDD72" w14:textId="77777777" w:rsidR="00E14754" w:rsidRPr="0071784C" w:rsidRDefault="00E14754" w:rsidP="00E14754">
            <w:r w:rsidRPr="0071784C">
              <w:t>c) Die linke Seite geht nach unten.</w:t>
            </w:r>
          </w:p>
        </w:tc>
      </w:tr>
    </w:tbl>
    <w:p w14:paraId="6C37B259" w14:textId="77777777" w:rsidR="00E14754" w:rsidRDefault="00E14754" w:rsidP="00E14754"/>
    <w:p w14:paraId="2FC1F752" w14:textId="5EE4EF08" w:rsidR="00E14754" w:rsidRDefault="00E14754" w:rsidP="00E14754">
      <w:r>
        <w:rPr>
          <w:color w:val="FF0000"/>
        </w:rPr>
        <w:sym w:font="Symbol" w:char="F02A"/>
      </w:r>
      <w:bookmarkStart w:id="502" w:name="_Hlt193150017"/>
      <w:r>
        <w:fldChar w:fldCharType="begin"/>
      </w:r>
      <w:r w:rsidR="00626526">
        <w:instrText>HYPERLINK "lsgmech.docx" \l "m677"</w:instrText>
      </w:r>
      <w:r>
        <w:fldChar w:fldCharType="separate"/>
      </w:r>
      <w:r>
        <w:rPr>
          <w:rStyle w:val="Hyperlink"/>
          <w:sz w:val="22"/>
        </w:rPr>
        <w:t>6</w:t>
      </w:r>
      <w:bookmarkStart w:id="503" w:name="_Hlt191783767"/>
      <w:r>
        <w:rPr>
          <w:rStyle w:val="Hyperlink"/>
          <w:sz w:val="22"/>
        </w:rPr>
        <w:t>7</w:t>
      </w:r>
      <w:bookmarkEnd w:id="503"/>
      <w:r>
        <w:rPr>
          <w:rStyle w:val="Hyperlink"/>
          <w:sz w:val="22"/>
        </w:rPr>
        <w:t>7.</w:t>
      </w:r>
      <w:r>
        <w:fldChar w:fldCharType="end"/>
      </w:r>
      <w:bookmarkEnd w:id="502"/>
      <w:r>
        <w:t xml:space="preserve"> Ein Mehlsack wird mit einer losen Rolle (Gewichtskraft 20 N) hochgezogen. Am Seilende wird mit 270 N gezogen. Wie viel Mehl ist in dem Sack, wenn er selbst 10 N wiegt?</w:t>
      </w:r>
    </w:p>
    <w:p w14:paraId="3F39E06D" w14:textId="77777777" w:rsidR="00E14754" w:rsidRDefault="00E14754" w:rsidP="00E14754">
      <w:r>
        <w:sym w:font="Symbol" w:char="F02A"/>
      </w:r>
      <w:r>
        <w:sym w:font="Symbol" w:char="F02A"/>
      </w:r>
    </w:p>
    <w:p w14:paraId="2A63950F" w14:textId="77777777" w:rsidR="00E14754" w:rsidRDefault="00E14754" w:rsidP="00E14754"/>
    <w:bookmarkStart w:id="504" w:name="_Hlt193150719"/>
    <w:bookmarkStart w:id="505" w:name="_Hlt193150610"/>
    <w:bookmarkEnd w:id="504"/>
    <w:p w14:paraId="495A23A9" w14:textId="0FB2EE6F" w:rsidR="00E14754" w:rsidRDefault="00E14754" w:rsidP="00E14754">
      <w:r>
        <w:fldChar w:fldCharType="begin"/>
      </w:r>
      <w:r w:rsidR="00626526">
        <w:instrText>HYPERLINK "lsgmech.docx" \l "m680"</w:instrText>
      </w:r>
      <w:r>
        <w:fldChar w:fldCharType="separate"/>
      </w:r>
      <w:r>
        <w:rPr>
          <w:rStyle w:val="Hyperlink"/>
          <w:sz w:val="22"/>
        </w:rPr>
        <w:t>6</w:t>
      </w:r>
      <w:bookmarkStart w:id="506" w:name="_Hlt193150171"/>
      <w:r>
        <w:rPr>
          <w:rStyle w:val="Hyperlink"/>
          <w:sz w:val="22"/>
        </w:rPr>
        <w:t>8</w:t>
      </w:r>
      <w:bookmarkEnd w:id="506"/>
      <w:r>
        <w:rPr>
          <w:rStyle w:val="Hyperlink"/>
          <w:sz w:val="22"/>
        </w:rPr>
        <w:t>0.</w:t>
      </w:r>
      <w:r>
        <w:fldChar w:fldCharType="end"/>
      </w:r>
      <w:bookmarkEnd w:id="505"/>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85B55C5" w14:textId="77777777" w:rsidTr="00E14754">
        <w:tc>
          <w:tcPr>
            <w:tcW w:w="5030" w:type="dxa"/>
          </w:tcPr>
          <w:p w14:paraId="2216E19D" w14:textId="77777777" w:rsidR="00E14754" w:rsidRPr="0071784C" w:rsidRDefault="00E14754" w:rsidP="00E14754">
            <w:pPr>
              <w:pStyle w:val="Vorgabetext"/>
              <w:rPr>
                <w:rFonts w:ascii="Arial" w:hAnsi="Arial"/>
                <w:sz w:val="22"/>
              </w:rPr>
            </w:pPr>
            <w:r w:rsidRPr="0071784C">
              <w:rPr>
                <w:rFonts w:ascii="Arial" w:hAnsi="Arial"/>
                <w:sz w:val="22"/>
              </w:rPr>
              <w:lastRenderedPageBreak/>
              <w:t>Der Schrägaufzug bei der Bergbahn in Oberweißbach überwindet auf einer Länge von 1400 m einen Höhenunterschied von 320 m. Welche Zugkraft muss am Wagen (m = 12 t) angreifen?</w:t>
            </w:r>
          </w:p>
          <w:p w14:paraId="62DA07FE" w14:textId="77777777" w:rsidR="00E14754" w:rsidRPr="0071784C" w:rsidRDefault="00E14754" w:rsidP="00E14754"/>
        </w:tc>
        <w:tc>
          <w:tcPr>
            <w:tcW w:w="5030" w:type="dxa"/>
          </w:tcPr>
          <w:p w14:paraId="617191CF" w14:textId="77777777" w:rsidR="00E14754" w:rsidRPr="0071784C" w:rsidRDefault="00215B7B" w:rsidP="00E14754">
            <w:r>
              <w:rPr>
                <w:noProof/>
              </w:rPr>
              <w:pict w14:anchorId="0B6859F2">
                <v:shape id="Bild 35" o:spid="_x0000_i1059" type="#_x0000_t75" alt="m680" style="width:246pt;height:180pt;visibility:visible">
                  <v:imagedata r:id="rId113" o:title="m680"/>
                </v:shape>
              </w:pict>
            </w:r>
          </w:p>
          <w:p w14:paraId="5CF399AC" w14:textId="77777777" w:rsidR="00E14754" w:rsidRPr="0071784C" w:rsidRDefault="00E14754" w:rsidP="00E14754">
            <w:r w:rsidRPr="0071784C">
              <w:t>Quelle: http://fahrzeuge.obs-info.de/</w:t>
            </w:r>
          </w:p>
        </w:tc>
      </w:tr>
    </w:tbl>
    <w:p w14:paraId="32F62AD4" w14:textId="77777777" w:rsidR="00E14754" w:rsidRDefault="00E14754" w:rsidP="00E14754"/>
    <w:p w14:paraId="28D5CCB3" w14:textId="6D72348D" w:rsidR="00E14754" w:rsidRDefault="00215B7B" w:rsidP="00E14754">
      <w:hyperlink r:id="rId114" w:anchor="m687" w:history="1">
        <w:r w:rsidR="00E14754">
          <w:rPr>
            <w:rStyle w:val="Hyperlink"/>
            <w:sz w:val="22"/>
          </w:rPr>
          <w:t>6</w:t>
        </w:r>
        <w:bookmarkStart w:id="507" w:name="_Hlt243638898"/>
        <w:bookmarkStart w:id="508" w:name="_Hlt209317086"/>
        <w:bookmarkEnd w:id="507"/>
        <w:r w:rsidR="00E14754">
          <w:rPr>
            <w:rStyle w:val="Hyperlink"/>
            <w:sz w:val="22"/>
          </w:rPr>
          <w:t>8</w:t>
        </w:r>
        <w:bookmarkEnd w:id="508"/>
        <w:r w:rsidR="00E14754">
          <w:rPr>
            <w:rStyle w:val="Hyperlink"/>
            <w:sz w:val="22"/>
          </w:rPr>
          <w:t>7.</w:t>
        </w:r>
      </w:hyperlink>
      <w:r w:rsidR="00E14754">
        <w:t xml:space="preserve"> Mit einem hydraulischen Wagenheber kann ein Mensch ein Auto mit 1 t Masse problemlos anheben. Der Arbeitskolben hat eine Fläche von 30 cm², der Pumpkolben von 2 cm². Durch den Hebel, mit dem der Pumpkolben heruntergedrückt wird, verstärkt sich die Kraft des Menschen um den Faktor 10. Wie groß muss die Kraft des Menschen mindestens sein, um mit diesem Wagenheber das Auto anzuheben? </w:t>
      </w:r>
    </w:p>
    <w:p w14:paraId="2D1AC605" w14:textId="77777777" w:rsidR="00E14754" w:rsidRDefault="00E14754" w:rsidP="00E14754">
      <w:r>
        <w:sym w:font="Symbol" w:char="F02A"/>
      </w:r>
      <w:r>
        <w:sym w:font="Symbol" w:char="F02A"/>
      </w:r>
    </w:p>
    <w:p w14:paraId="772B833B" w14:textId="77777777" w:rsidR="00E14754" w:rsidRDefault="00E14754" w:rsidP="00E14754"/>
    <w:tbl>
      <w:tblPr>
        <w:tblW w:w="0" w:type="auto"/>
        <w:tblLook w:val="01E0" w:firstRow="1" w:lastRow="1" w:firstColumn="1" w:lastColumn="1" w:noHBand="0" w:noVBand="0"/>
      </w:tblPr>
      <w:tblGrid>
        <w:gridCol w:w="4638"/>
        <w:gridCol w:w="5499"/>
      </w:tblGrid>
      <w:tr w:rsidR="007C4168" w:rsidRPr="0071784C" w14:paraId="306C55E9" w14:textId="77777777" w:rsidTr="00290065">
        <w:tc>
          <w:tcPr>
            <w:tcW w:w="5030" w:type="dxa"/>
            <w:shd w:val="clear" w:color="auto" w:fill="auto"/>
          </w:tcPr>
          <w:p w14:paraId="5B567155" w14:textId="5156F3E4" w:rsidR="007C4168" w:rsidRPr="0071784C" w:rsidRDefault="00E25F9A" w:rsidP="007C4168">
            <w:r w:rsidRPr="00290065">
              <w:rPr>
                <w:color w:val="FF0000"/>
              </w:rPr>
              <w:sym w:font="Symbol" w:char="F02A"/>
            </w:r>
            <w:hyperlink r:id="rId115" w:anchor="m802" w:history="1">
              <w:r w:rsidR="007C4168" w:rsidRPr="00290065">
                <w:rPr>
                  <w:rStyle w:val="Hyperlink"/>
                  <w:sz w:val="22"/>
                </w:rPr>
                <w:t>802.</w:t>
              </w:r>
            </w:hyperlink>
            <w:r w:rsidR="007C4168" w:rsidRPr="0071784C">
              <w:t xml:space="preserve"> Eine massive Stahlstange von 50,0 cm Länge und 300 g Masse wird an zwei Fäden </w:t>
            </w:r>
            <w:r w:rsidR="00532FA6" w:rsidRPr="0071784C">
              <w:t>aufgehängt</w:t>
            </w:r>
            <w:r w:rsidR="007C4168" w:rsidRPr="0071784C">
              <w:t xml:space="preserve">, die über eine feste Rolle gehen und an deren Enden Massestücke befestigt sind. </w:t>
            </w:r>
          </w:p>
          <w:p w14:paraId="1E46B04F" w14:textId="77777777" w:rsidR="007C4168" w:rsidRPr="0071784C" w:rsidRDefault="007C4168" w:rsidP="007C4168">
            <w:r w:rsidRPr="0071784C">
              <w:t>Der linke Faden hat vom linken Ende der Stange einen Abstand von 15,0 cm und der rechte Faden vom rechten Ende einen Abstand von 10,0 cm.</w:t>
            </w:r>
          </w:p>
          <w:p w14:paraId="18E685CB" w14:textId="77777777" w:rsidR="007C4168" w:rsidRPr="0071784C" w:rsidRDefault="007C4168" w:rsidP="007C4168">
            <w:r w:rsidRPr="0071784C">
              <w:t>Wie groß ist die Masse am linken Faden, wenn das ganze System stabil ist?</w:t>
            </w:r>
          </w:p>
          <w:p w14:paraId="5EA76DF9" w14:textId="77777777" w:rsidR="007C4168" w:rsidRPr="0071784C" w:rsidRDefault="007C4168" w:rsidP="00E14754"/>
        </w:tc>
        <w:tc>
          <w:tcPr>
            <w:tcW w:w="5031" w:type="dxa"/>
            <w:shd w:val="clear" w:color="auto" w:fill="auto"/>
          </w:tcPr>
          <w:p w14:paraId="5832D042" w14:textId="77777777" w:rsidR="007C4168" w:rsidRPr="0071784C" w:rsidRDefault="00215B7B" w:rsidP="00E14754">
            <w:r>
              <w:rPr>
                <w:noProof/>
              </w:rPr>
              <w:pict w14:anchorId="3D4F609F">
                <v:shape id="Bild 36" o:spid="_x0000_i1060" type="#_x0000_t75" alt="m802" style="width:264pt;height:168pt;visibility:visible">
                  <v:imagedata r:id="rId116" o:title="m802"/>
                </v:shape>
              </w:pict>
            </w:r>
          </w:p>
        </w:tc>
      </w:tr>
    </w:tbl>
    <w:p w14:paraId="47288EA1" w14:textId="77777777" w:rsidR="007C4168" w:rsidRDefault="007C4168" w:rsidP="00E14754"/>
    <w:tbl>
      <w:tblPr>
        <w:tblW w:w="0" w:type="auto"/>
        <w:tblLook w:val="01E0" w:firstRow="1" w:lastRow="1" w:firstColumn="1" w:lastColumn="1" w:noHBand="0" w:noVBand="0"/>
      </w:tblPr>
      <w:tblGrid>
        <w:gridCol w:w="5030"/>
        <w:gridCol w:w="5031"/>
      </w:tblGrid>
      <w:tr w:rsidR="005B4CEB" w:rsidRPr="0071784C" w14:paraId="3AF7B564" w14:textId="77777777" w:rsidTr="00290065">
        <w:tc>
          <w:tcPr>
            <w:tcW w:w="5030" w:type="dxa"/>
            <w:shd w:val="clear" w:color="auto" w:fill="auto"/>
          </w:tcPr>
          <w:p w14:paraId="79F49F29" w14:textId="0FD7569C" w:rsidR="005B4CEB" w:rsidRPr="0071784C" w:rsidRDefault="00215B7B" w:rsidP="005B4CEB">
            <w:hyperlink r:id="rId117" w:anchor="m826" w:history="1">
              <w:r w:rsidR="005B4CEB" w:rsidRPr="00290065">
                <w:rPr>
                  <w:rStyle w:val="Hyperlink"/>
                  <w:sz w:val="22"/>
                </w:rPr>
                <w:t>826.</w:t>
              </w:r>
            </w:hyperlink>
          </w:p>
          <w:p w14:paraId="388ADE95" w14:textId="77777777" w:rsidR="005B4CEB" w:rsidRPr="0071784C" w:rsidRDefault="00215B7B" w:rsidP="00E14754">
            <w:r>
              <w:rPr>
                <w:noProof/>
              </w:rPr>
              <w:pict w14:anchorId="293A8715">
                <v:shape id="Bild 37" o:spid="_x0000_i1061" type="#_x0000_t75" alt="m826_2" style="width:222pt;height:174pt;visibility:visible">
                  <v:imagedata r:id="rId118" o:title="m826_2"/>
                </v:shape>
              </w:pict>
            </w:r>
          </w:p>
        </w:tc>
        <w:tc>
          <w:tcPr>
            <w:tcW w:w="5031" w:type="dxa"/>
            <w:shd w:val="clear" w:color="auto" w:fill="auto"/>
          </w:tcPr>
          <w:p w14:paraId="4289C92E" w14:textId="77777777" w:rsidR="00E268F1" w:rsidRPr="0071784C" w:rsidRDefault="00215B7B" w:rsidP="00E14754">
            <w:r>
              <w:rPr>
                <w:noProof/>
              </w:rPr>
              <w:pict w14:anchorId="455D09DE">
                <v:shape id="Bild 38" o:spid="_x0000_i1062" type="#_x0000_t75" alt="m826" style="width:3in;height:186pt;visibility:visible">
                  <v:imagedata r:id="rId119" o:title="m826"/>
                </v:shape>
              </w:pict>
            </w:r>
          </w:p>
        </w:tc>
      </w:tr>
      <w:tr w:rsidR="00BB68AF" w:rsidRPr="0071784C" w14:paraId="11917A34" w14:textId="77777777" w:rsidTr="00290065">
        <w:tc>
          <w:tcPr>
            <w:tcW w:w="10061" w:type="dxa"/>
            <w:gridSpan w:val="2"/>
            <w:shd w:val="clear" w:color="auto" w:fill="auto"/>
          </w:tcPr>
          <w:p w14:paraId="4BF68256" w14:textId="77777777" w:rsidR="00BB68AF" w:rsidRPr="0071784C" w:rsidRDefault="00BB68AF" w:rsidP="00E14754">
            <w:r w:rsidRPr="0071784C">
              <w:lastRenderedPageBreak/>
              <w:t>In einer Garage wird zur platzsparenden Aufbewahrung ein Fahrrad per „Fahrradlift“ unter der Decke aufgehängt. Der Lift arbeitet, wie in den Bildern dargestellt, nach dem Flaschenzugprinzip.</w:t>
            </w:r>
          </w:p>
          <w:p w14:paraId="4AF3023F" w14:textId="77777777" w:rsidR="00BB68AF" w:rsidRPr="0071784C" w:rsidRDefault="00BB68AF" w:rsidP="00E14754">
            <w:r w:rsidRPr="0071784C">
              <w:t xml:space="preserve">Wie viel Meter Schnur muss </w:t>
            </w:r>
            <w:r w:rsidR="00294D73" w:rsidRPr="0071784C">
              <w:t xml:space="preserve">rechts </w:t>
            </w:r>
            <w:r w:rsidRPr="0071784C">
              <w:t xml:space="preserve">nach unten gezogen werden, </w:t>
            </w:r>
            <w:r w:rsidR="00294D73" w:rsidRPr="0071784C">
              <w:t>damit</w:t>
            </w:r>
            <w:r w:rsidRPr="0071784C">
              <w:t xml:space="preserve"> </w:t>
            </w:r>
            <w:r w:rsidR="00294D73" w:rsidRPr="0071784C">
              <w:t xml:space="preserve">sich </w:t>
            </w:r>
            <w:r w:rsidRPr="0071784C">
              <w:t>das Fahrrad um einen Meter nach oben beweg</w:t>
            </w:r>
            <w:r w:rsidR="00294D73" w:rsidRPr="0071784C">
              <w:t>t?</w:t>
            </w:r>
          </w:p>
          <w:p w14:paraId="67A9FF07" w14:textId="77777777" w:rsidR="00BB68AF" w:rsidRPr="0071784C" w:rsidRDefault="00BB68AF" w:rsidP="00E14754">
            <w:r w:rsidRPr="0071784C">
              <w:t>a) 1 m</w:t>
            </w:r>
          </w:p>
          <w:p w14:paraId="7FA9AF11" w14:textId="77777777" w:rsidR="00BB68AF" w:rsidRPr="0071784C" w:rsidRDefault="00BB68AF" w:rsidP="00E14754">
            <w:r w:rsidRPr="0071784C">
              <w:t>b) 2 m</w:t>
            </w:r>
          </w:p>
          <w:p w14:paraId="2BAE2539" w14:textId="77777777" w:rsidR="00BB68AF" w:rsidRPr="0071784C" w:rsidRDefault="00BB68AF" w:rsidP="00E14754">
            <w:r w:rsidRPr="0071784C">
              <w:t>c) 3 m</w:t>
            </w:r>
          </w:p>
          <w:p w14:paraId="52D6D3E6" w14:textId="77777777" w:rsidR="00BB68AF" w:rsidRPr="0071784C" w:rsidRDefault="00BB68AF" w:rsidP="00E14754">
            <w:r w:rsidRPr="0071784C">
              <w:t>d) 4 m</w:t>
            </w:r>
          </w:p>
          <w:p w14:paraId="168BF061" w14:textId="77777777" w:rsidR="00BB68AF" w:rsidRPr="0071784C" w:rsidRDefault="00BB68AF" w:rsidP="00E14754">
            <w:r w:rsidRPr="0071784C">
              <w:t xml:space="preserve">e) </w:t>
            </w:r>
            <w:r w:rsidR="00294D73" w:rsidRPr="0071784C">
              <w:t>5 m</w:t>
            </w:r>
          </w:p>
        </w:tc>
      </w:tr>
    </w:tbl>
    <w:p w14:paraId="1509E2E0" w14:textId="77777777" w:rsidR="005B4CEB" w:rsidRDefault="005B4CEB" w:rsidP="00E14754"/>
    <w:p w14:paraId="375177E1" w14:textId="77777777" w:rsidR="00AC46D0" w:rsidRDefault="00AC46D0"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1"/>
        <w:gridCol w:w="5976"/>
      </w:tblGrid>
      <w:tr w:rsidR="00AC46D0" w:rsidRPr="0071784C" w14:paraId="442B1F20" w14:textId="77777777" w:rsidTr="00290065">
        <w:tc>
          <w:tcPr>
            <w:tcW w:w="5030" w:type="dxa"/>
            <w:shd w:val="clear" w:color="auto" w:fill="auto"/>
          </w:tcPr>
          <w:p w14:paraId="4B70B7AC" w14:textId="53225DE9" w:rsidR="00AC46D0" w:rsidRPr="0071784C" w:rsidRDefault="007F0826" w:rsidP="00E14754">
            <w:r w:rsidRPr="00290065">
              <w:rPr>
                <w:color w:val="FF0000"/>
              </w:rPr>
              <w:sym w:font="Symbol" w:char="F02A"/>
            </w:r>
            <w:hyperlink r:id="rId120" w:anchor="m830" w:history="1">
              <w:r w:rsidR="00AC46D0" w:rsidRPr="00290065">
                <w:rPr>
                  <w:rStyle w:val="Hyperlink"/>
                  <w:sz w:val="22"/>
                </w:rPr>
                <w:t>830</w:t>
              </w:r>
            </w:hyperlink>
            <w:r w:rsidR="00AC46D0" w:rsidRPr="0071784C">
              <w:t>. Mittels ein Kraft P = 60 Pfd. will man durch einen Rollenzug, der aus n = 3 beweglichen Rollen besteht, wovon jede G = 12 Pfd. wiegt, eine Last Q in die Höhe heben; wie groß kann diese sein?</w:t>
            </w:r>
          </w:p>
          <w:p w14:paraId="3E431F85" w14:textId="77777777" w:rsidR="00AC46D0" w:rsidRPr="0071784C" w:rsidRDefault="00AC46D0" w:rsidP="00E14754">
            <w:r w:rsidRPr="0071784C">
              <w:t xml:space="preserve">Quelle der Aufgabe: </w:t>
            </w:r>
          </w:p>
          <w:p w14:paraId="301D0995" w14:textId="77777777" w:rsidR="00AC46D0" w:rsidRPr="0071784C" w:rsidRDefault="00AC46D0" w:rsidP="00E14754">
            <w:r w:rsidRPr="0071784C">
              <w:t>Dr. D. Fliedner: Aufgaben aus der Physik nebst einem Anhange, physikalische Tabelle enthaltend. Braunschweig, 1876</w:t>
            </w:r>
          </w:p>
          <w:p w14:paraId="650571EB" w14:textId="77777777" w:rsidR="00AC46D0" w:rsidRPr="0071784C" w:rsidRDefault="00AC46D0" w:rsidP="00E14754"/>
        </w:tc>
        <w:tc>
          <w:tcPr>
            <w:tcW w:w="5031" w:type="dxa"/>
            <w:shd w:val="clear" w:color="auto" w:fill="auto"/>
          </w:tcPr>
          <w:p w14:paraId="1CF02794" w14:textId="77777777" w:rsidR="00AC46D0" w:rsidRPr="0071784C" w:rsidRDefault="00215B7B" w:rsidP="00E14754">
            <w:r>
              <w:rPr>
                <w:noProof/>
              </w:rPr>
              <w:pict w14:anchorId="1D50704D">
                <v:shape id="Bild 39" o:spid="_x0000_i1063" type="#_x0000_t75" alt="m830" style="width:4in;height:276pt;visibility:visible">
                  <v:imagedata r:id="rId121" o:title="m830"/>
                </v:shape>
              </w:pict>
            </w:r>
          </w:p>
        </w:tc>
      </w:tr>
    </w:tbl>
    <w:p w14:paraId="4555D79B" w14:textId="77777777" w:rsidR="00AC46D0" w:rsidRDefault="00AC46D0" w:rsidP="00E14754"/>
    <w:p w14:paraId="093D2C01" w14:textId="77777777" w:rsidR="00E14754" w:rsidRDefault="00E14754" w:rsidP="00E14754"/>
    <w:tbl>
      <w:tblPr>
        <w:tblW w:w="0" w:type="auto"/>
        <w:tblLook w:val="01E0" w:firstRow="1" w:lastRow="1" w:firstColumn="1" w:lastColumn="1" w:noHBand="0" w:noVBand="0"/>
      </w:tblPr>
      <w:tblGrid>
        <w:gridCol w:w="4158"/>
        <w:gridCol w:w="5979"/>
      </w:tblGrid>
      <w:tr w:rsidR="002D2E46" w:rsidRPr="0071784C" w14:paraId="02B035A3" w14:textId="77777777" w:rsidTr="00290065">
        <w:tc>
          <w:tcPr>
            <w:tcW w:w="5030" w:type="dxa"/>
            <w:shd w:val="clear" w:color="auto" w:fill="auto"/>
          </w:tcPr>
          <w:p w14:paraId="0ACDDBE9" w14:textId="6879992C" w:rsidR="002D2E46" w:rsidRPr="0071784C" w:rsidRDefault="00365D2D" w:rsidP="00E14754">
            <w:r w:rsidRPr="00290065">
              <w:rPr>
                <w:color w:val="FF0000"/>
              </w:rPr>
              <w:lastRenderedPageBreak/>
              <w:sym w:font="Symbol" w:char="F02A"/>
            </w:r>
            <w:hyperlink r:id="rId122" w:anchor="m848" w:history="1">
              <w:r w:rsidRPr="00290065">
                <w:rPr>
                  <w:rStyle w:val="Hyperlink"/>
                  <w:sz w:val="22"/>
                </w:rPr>
                <w:t>848.</w:t>
              </w:r>
            </w:hyperlink>
            <w:r w:rsidRPr="0071784C">
              <w:t xml:space="preserve"> </w:t>
            </w:r>
            <w:r w:rsidR="002D2E46" w:rsidRPr="0071784C">
              <w:t xml:space="preserve">Die Wirkungsweise der Öldruckbremse eines Autos ist aus der nebenstehenden Zeichnung zu erkennen. </w:t>
            </w:r>
          </w:p>
          <w:p w14:paraId="167A404E" w14:textId="77777777" w:rsidR="00DE124F" w:rsidRPr="0071784C" w:rsidRDefault="00DE124F" w:rsidP="00E14754">
            <w:r w:rsidRPr="0071784C">
              <w:t xml:space="preserve">Das Pedal wird mit der Fußkraft 30 kp betätigt. Die Pedal-Rückholfederkraft ist 4 kp, die Hebelübersetzung </w:t>
            </w:r>
            <w:proofErr w:type="gramStart"/>
            <w:r w:rsidRPr="0071784C">
              <w:t>5,2 :</w:t>
            </w:r>
            <w:proofErr w:type="gramEnd"/>
            <w:r w:rsidRPr="0071784C">
              <w:t xml:space="preserve"> 1.</w:t>
            </w:r>
          </w:p>
          <w:p w14:paraId="6B01AED3" w14:textId="77777777" w:rsidR="00DE124F" w:rsidRPr="0071784C" w:rsidRDefault="00DE124F" w:rsidP="00E14754">
            <w:r w:rsidRPr="0071784C">
              <w:t>Der Hauptzylinder hat einen Durchmesser von 27 mm und arbeitet mit einem Wirkungsgrad von 90%. Der Durchmesser des Radzylinders ist 23,8 mm groß.</w:t>
            </w:r>
          </w:p>
          <w:p w14:paraId="3A9CC139" w14:textId="77777777" w:rsidR="00DE124F" w:rsidRPr="0071784C" w:rsidRDefault="00DE124F" w:rsidP="00E14754">
            <w:r w:rsidRPr="0071784C">
              <w:rPr>
                <w:b/>
              </w:rPr>
              <w:t>a)</w:t>
            </w:r>
            <w:r w:rsidRPr="0071784C">
              <w:t xml:space="preserve"> Wie groß ist der Druck in der Leitung?</w:t>
            </w:r>
          </w:p>
          <w:p w14:paraId="2AAD8931" w14:textId="77777777" w:rsidR="00DE124F" w:rsidRPr="0071784C" w:rsidRDefault="00DE124F" w:rsidP="00E14754">
            <w:r w:rsidRPr="0071784C">
              <w:rPr>
                <w:b/>
              </w:rPr>
              <w:t>b)</w:t>
            </w:r>
            <w:r w:rsidRPr="0071784C">
              <w:t xml:space="preserve"> Welche Kolbenkraft </w:t>
            </w:r>
            <w:r w:rsidR="00365D2D" w:rsidRPr="0071784C">
              <w:t>erreicht man bei jedem Radzylinder, wenn infolge der Manschettenreibung 15% Verluste auftreten?</w:t>
            </w:r>
          </w:p>
          <w:p w14:paraId="5E74DC57" w14:textId="77777777" w:rsidR="00365D2D" w:rsidRPr="0071784C" w:rsidRDefault="00365D2D" w:rsidP="00E14754">
            <w:r w:rsidRPr="0071784C">
              <w:sym w:font="Symbol" w:char="F02A"/>
            </w:r>
            <w:r w:rsidRPr="0071784C">
              <w:sym w:font="Symbol" w:char="F02A"/>
            </w:r>
            <w:r w:rsidRPr="0071784C">
              <w:sym w:font="Symbol" w:char="F02A"/>
            </w:r>
          </w:p>
        </w:tc>
        <w:tc>
          <w:tcPr>
            <w:tcW w:w="5031" w:type="dxa"/>
            <w:shd w:val="clear" w:color="auto" w:fill="auto"/>
          </w:tcPr>
          <w:p w14:paraId="4435D0A5" w14:textId="77777777" w:rsidR="002D2E46" w:rsidRPr="0071784C" w:rsidRDefault="00215B7B" w:rsidP="00E14754">
            <w:r>
              <w:rPr>
                <w:noProof/>
              </w:rPr>
              <w:pict w14:anchorId="31F10DF8">
                <v:shape id="Bild 40" o:spid="_x0000_i1064" type="#_x0000_t75" alt="m848" style="width:4in;height:252pt;visibility:visible">
                  <v:imagedata r:id="rId123" o:title="m848"/>
                </v:shape>
              </w:pict>
            </w:r>
          </w:p>
          <w:p w14:paraId="5F921804" w14:textId="77777777" w:rsidR="00DE124F" w:rsidRPr="0071784C" w:rsidRDefault="00DE124F" w:rsidP="00E14754">
            <w:r w:rsidRPr="0071784C">
              <w:t xml:space="preserve">Quelle: Physikaufgaben für technische Berufe, </w:t>
            </w:r>
            <w:r w:rsidR="00365D2D" w:rsidRPr="0071784C">
              <w:t>Verlag Handwerk und Technik, 1964</w:t>
            </w:r>
          </w:p>
        </w:tc>
      </w:tr>
    </w:tbl>
    <w:p w14:paraId="3D065C12" w14:textId="77777777" w:rsidR="00155956" w:rsidRDefault="00155956" w:rsidP="00E14754"/>
    <w:p w14:paraId="3806FEAD" w14:textId="1BF60B8C" w:rsidR="009201B7" w:rsidRPr="009201B7" w:rsidRDefault="00215B7B" w:rsidP="009201B7">
      <w:hyperlink r:id="rId124" w:anchor="m850" w:history="1">
        <w:r w:rsidR="009201B7" w:rsidRPr="009201B7">
          <w:rPr>
            <w:rStyle w:val="Hyperlink"/>
            <w:sz w:val="22"/>
          </w:rPr>
          <w:t xml:space="preserve">850. </w:t>
        </w:r>
      </w:hyperlink>
      <w:r w:rsidR="009201B7" w:rsidRPr="009201B7">
        <w:t xml:space="preserve"> Mit einem hydraulischen Wagenheber kann ein Mensch ein Auto mit 1 t Masse problemlos anheben. Der Arbeitskolben hat eine Fläche von 30 cm², der Pumpkolben von 2 cm². </w:t>
      </w:r>
    </w:p>
    <w:p w14:paraId="7F64FF0C" w14:textId="77777777" w:rsidR="009201B7" w:rsidRPr="009201B7" w:rsidRDefault="009201B7" w:rsidP="009201B7">
      <w:r w:rsidRPr="00522C62">
        <w:rPr>
          <w:b/>
        </w:rPr>
        <w:t>a)</w:t>
      </w:r>
      <w:r w:rsidRPr="009201B7">
        <w:t xml:space="preserve"> Wie groß muss die Krafft auf den Pumpkolben sein, damit das Auto angehoben werden kann? </w:t>
      </w:r>
    </w:p>
    <w:p w14:paraId="60996525" w14:textId="77777777" w:rsidR="009201B7" w:rsidRDefault="009201B7" w:rsidP="009201B7">
      <w:r w:rsidRPr="00522C62">
        <w:rPr>
          <w:b/>
        </w:rPr>
        <w:t>b)</w:t>
      </w:r>
      <w:r w:rsidRPr="009201B7">
        <w:t xml:space="preserve"> Durch einen einseitigen Hebel soll die Kraft nochmals um den Faktor 10 verkleinert werden. Zeichne einen solchen Hebel und beschrifte ihn mit: „Mensch“ und  „Pumpkolben“. Kennzeichne die beiden Hebelarme (r</w:t>
      </w:r>
      <w:r w:rsidRPr="009201B7">
        <w:rPr>
          <w:vertAlign w:val="subscript"/>
        </w:rPr>
        <w:t>1</w:t>
      </w:r>
      <w:r w:rsidRPr="009201B7">
        <w:t>, r</w:t>
      </w:r>
      <w:r w:rsidRPr="009201B7">
        <w:rPr>
          <w:vertAlign w:val="subscript"/>
        </w:rPr>
        <w:t>2</w:t>
      </w:r>
      <w:r w:rsidRPr="009201B7">
        <w:t xml:space="preserve">) und gibt realistische Längen an. </w:t>
      </w:r>
    </w:p>
    <w:p w14:paraId="77CA2AF5" w14:textId="77777777" w:rsidR="003E3F14" w:rsidRDefault="003E3F14" w:rsidP="009201B7"/>
    <w:tbl>
      <w:tblPr>
        <w:tblW w:w="0" w:type="auto"/>
        <w:tblLook w:val="01E0" w:firstRow="1" w:lastRow="1" w:firstColumn="1" w:lastColumn="1" w:noHBand="0" w:noVBand="0"/>
      </w:tblPr>
      <w:tblGrid>
        <w:gridCol w:w="10137"/>
      </w:tblGrid>
      <w:tr w:rsidR="003E3F14" w:rsidRPr="0071784C" w14:paraId="5A2C22B6" w14:textId="77777777" w:rsidTr="00290065">
        <w:tc>
          <w:tcPr>
            <w:tcW w:w="10061" w:type="dxa"/>
            <w:shd w:val="clear" w:color="auto" w:fill="auto"/>
          </w:tcPr>
          <w:p w14:paraId="21DEF623" w14:textId="4925B62D" w:rsidR="003E3F14" w:rsidRPr="0071784C" w:rsidRDefault="00215B7B" w:rsidP="009201B7">
            <w:hyperlink r:id="rId125" w:anchor="m870" w:history="1">
              <w:r w:rsidR="003E3F14" w:rsidRPr="00290065">
                <w:rPr>
                  <w:rStyle w:val="Hyperlink"/>
                  <w:sz w:val="22"/>
                </w:rPr>
                <w:t>870.</w:t>
              </w:r>
            </w:hyperlink>
            <w:r w:rsidR="003E3F14" w:rsidRPr="0071784C">
              <w:t xml:space="preserve"> </w:t>
            </w:r>
          </w:p>
          <w:p w14:paraId="01955D62" w14:textId="77777777" w:rsidR="003E3F14" w:rsidRPr="0071784C" w:rsidRDefault="00215B7B" w:rsidP="009201B7">
            <w:r>
              <w:rPr>
                <w:noProof/>
              </w:rPr>
              <w:pict w14:anchorId="07B1AE53">
                <v:shape id="Bild 41" o:spid="_x0000_i1065" type="#_x0000_t75" alt="m870" style="width:498pt;height:120pt;visibility:visible">
                  <v:imagedata r:id="rId126" o:title="m870"/>
                </v:shape>
              </w:pict>
            </w:r>
          </w:p>
        </w:tc>
      </w:tr>
      <w:tr w:rsidR="003E3F14" w:rsidRPr="0071784C" w14:paraId="3DA0846B" w14:textId="77777777" w:rsidTr="00290065">
        <w:tc>
          <w:tcPr>
            <w:tcW w:w="10061" w:type="dxa"/>
            <w:shd w:val="clear" w:color="auto" w:fill="auto"/>
          </w:tcPr>
          <w:p w14:paraId="6A3C7D1A" w14:textId="77777777" w:rsidR="003E3F14" w:rsidRPr="0071784C" w:rsidRDefault="003E3F14" w:rsidP="009201B7">
            <w:r w:rsidRPr="0071784C">
              <w:t xml:space="preserve">Ein Auto fährt </w:t>
            </w:r>
            <w:r w:rsidR="00750286" w:rsidRPr="0071784C">
              <w:t xml:space="preserve">gleichförmig </w:t>
            </w:r>
            <w:r w:rsidR="00326379" w:rsidRPr="0071784C">
              <w:t>zwei</w:t>
            </w:r>
            <w:r w:rsidRPr="0071784C">
              <w:t xml:space="preserve"> verschiedene Berge mit verschiedenen Anstiegen um jeweils die gleiche Höhe nach oben. Es benötigt für jeden Anstieg die gleiche Zeit. Vergleichen Sie für jeden Berg die folgenden Größen und begründen Sie Ihre Entscheidungen. Die Reibung wird noch vernachlässigt.</w:t>
            </w:r>
          </w:p>
          <w:p w14:paraId="2D9843B6" w14:textId="77777777" w:rsidR="003E3F14" w:rsidRPr="0071784C" w:rsidRDefault="003E3F14" w:rsidP="009201B7">
            <w:r w:rsidRPr="0071784C">
              <w:t>a) Hubarbeit</w:t>
            </w:r>
          </w:p>
          <w:p w14:paraId="456A5ADC" w14:textId="77777777" w:rsidR="00750286" w:rsidRPr="0071784C" w:rsidRDefault="00750286" w:rsidP="009201B7">
            <w:r w:rsidRPr="0071784C">
              <w:t>b) Geschwindigkeit</w:t>
            </w:r>
          </w:p>
          <w:p w14:paraId="1C2C772D" w14:textId="77777777" w:rsidR="00750286" w:rsidRPr="0071784C" w:rsidRDefault="00750286" w:rsidP="009201B7">
            <w:r w:rsidRPr="0071784C">
              <w:t>c) Leistung</w:t>
            </w:r>
          </w:p>
          <w:p w14:paraId="70E4B73C" w14:textId="77777777" w:rsidR="00750286" w:rsidRPr="0071784C" w:rsidRDefault="002254E0" w:rsidP="009201B7">
            <w:r w:rsidRPr="0071784C">
              <w:t xml:space="preserve">Beide </w:t>
            </w:r>
            <w:r w:rsidR="00750286" w:rsidRPr="0071784C">
              <w:t>Berge haben den gleichen Fahrbahnbelag. Die Reibung</w:t>
            </w:r>
            <w:r w:rsidR="00CF25DC" w:rsidRPr="0071784C">
              <w:t xml:space="preserve"> zwischen den Rädern und der Fahrbahn</w:t>
            </w:r>
            <w:r w:rsidR="00750286" w:rsidRPr="0071784C">
              <w:t xml:space="preserve"> soll jetzt mit berücksichtigt werden</w:t>
            </w:r>
          </w:p>
          <w:p w14:paraId="11567A5A" w14:textId="77777777" w:rsidR="00750286" w:rsidRPr="0071784C" w:rsidRDefault="00750286" w:rsidP="009201B7">
            <w:r w:rsidRPr="0071784C">
              <w:t>d) Reibungsarbeit</w:t>
            </w:r>
          </w:p>
        </w:tc>
      </w:tr>
    </w:tbl>
    <w:p w14:paraId="5204DFC7" w14:textId="77777777" w:rsidR="003E3F14" w:rsidRPr="009201B7" w:rsidRDefault="003E3F14" w:rsidP="009201B7"/>
    <w:tbl>
      <w:tblPr>
        <w:tblW w:w="0" w:type="auto"/>
        <w:tblLook w:val="01E0" w:firstRow="1" w:lastRow="1" w:firstColumn="1" w:lastColumn="1" w:noHBand="0" w:noVBand="0"/>
      </w:tblPr>
      <w:tblGrid>
        <w:gridCol w:w="5030"/>
        <w:gridCol w:w="5031"/>
      </w:tblGrid>
      <w:tr w:rsidR="00946AF9" w:rsidRPr="0071784C" w14:paraId="0E038FE8" w14:textId="77777777" w:rsidTr="00290065">
        <w:tc>
          <w:tcPr>
            <w:tcW w:w="5030" w:type="dxa"/>
            <w:shd w:val="clear" w:color="auto" w:fill="auto"/>
          </w:tcPr>
          <w:p w14:paraId="2009A625" w14:textId="46CABEA7" w:rsidR="00946AF9" w:rsidRPr="0071784C" w:rsidRDefault="00215B7B" w:rsidP="00E14754">
            <w:hyperlink r:id="rId127" w:anchor="m882" w:history="1">
              <w:r w:rsidR="003F21CD" w:rsidRPr="00290065">
                <w:rPr>
                  <w:rStyle w:val="Hyperlink"/>
                  <w:sz w:val="22"/>
                </w:rPr>
                <w:t>882.</w:t>
              </w:r>
            </w:hyperlink>
            <w:r w:rsidR="003F21CD" w:rsidRPr="0071784C">
              <w:t xml:space="preserve"> </w:t>
            </w:r>
            <w:bookmarkStart w:id="509" w:name="_Hlk373854597"/>
            <w:r w:rsidR="00946AF9" w:rsidRPr="0071784C">
              <w:t>Zwei Flaschenzüge sind aus einer Anzahl fester und loser Rollen so aufgebaut, wie es in der Abbildung zu sehen ist</w:t>
            </w:r>
          </w:p>
          <w:p w14:paraId="2D378C8B" w14:textId="77777777" w:rsidR="00946AF9" w:rsidRPr="0071784C" w:rsidRDefault="00946AF9" w:rsidP="00E14754">
            <w:r w:rsidRPr="0071784C">
              <w:t>Wenn die beiden Fäden in der Mitte der Anordnung um den gleichen Weg nach oben bewegt werden, gehen die Gewichte an den Flaschen nach unten. Wie verhalten sie diese beiden Wege?</w:t>
            </w:r>
          </w:p>
          <w:p w14:paraId="471785B1" w14:textId="77777777" w:rsidR="00946AF9" w:rsidRPr="0071784C" w:rsidRDefault="00946AF9" w:rsidP="00E14754">
            <w:r w:rsidRPr="0071784C">
              <w:t>a) Weg 1 ist größer als Weg 2</w:t>
            </w:r>
          </w:p>
          <w:p w14:paraId="6C709EEE" w14:textId="77777777" w:rsidR="00946AF9" w:rsidRPr="0071784C" w:rsidRDefault="00946AF9" w:rsidP="00E14754">
            <w:r w:rsidRPr="0071784C">
              <w:t>b) beide Wege sind gleich groß</w:t>
            </w:r>
          </w:p>
          <w:p w14:paraId="378E032D" w14:textId="77777777" w:rsidR="00946AF9" w:rsidRPr="0071784C" w:rsidRDefault="00946AF9" w:rsidP="00E14754">
            <w:r w:rsidRPr="0071784C">
              <w:t>c) Weg 1 ist kleiner als Weg 2</w:t>
            </w:r>
            <w:bookmarkEnd w:id="509"/>
          </w:p>
        </w:tc>
        <w:tc>
          <w:tcPr>
            <w:tcW w:w="5031" w:type="dxa"/>
            <w:shd w:val="clear" w:color="auto" w:fill="auto"/>
          </w:tcPr>
          <w:p w14:paraId="5E1CB2C8" w14:textId="77777777" w:rsidR="00946AF9" w:rsidRPr="0071784C" w:rsidRDefault="00215B7B" w:rsidP="00E14754">
            <w:r>
              <w:rPr>
                <w:noProof/>
              </w:rPr>
              <w:pict w14:anchorId="467967B7">
                <v:shape id="Bild 42" o:spid="_x0000_i1066" type="#_x0000_t75" alt="m882" style="width:3in;height:336pt;visibility:visible">
                  <v:imagedata r:id="rId128" o:title="m882"/>
                </v:shape>
              </w:pict>
            </w:r>
          </w:p>
        </w:tc>
      </w:tr>
    </w:tbl>
    <w:p w14:paraId="39B46450" w14:textId="77777777" w:rsidR="009201B7" w:rsidRDefault="009201B7" w:rsidP="00E14754"/>
    <w:p w14:paraId="58793145" w14:textId="6B00F27E" w:rsidR="002303EE" w:rsidRPr="00CE2621" w:rsidRDefault="00215B7B" w:rsidP="002303EE">
      <w:hyperlink r:id="rId129" w:anchor="m925" w:history="1">
        <w:r w:rsidR="002303EE" w:rsidRPr="002303EE">
          <w:rPr>
            <w:rStyle w:val="Hyperlink"/>
            <w:sz w:val="22"/>
          </w:rPr>
          <w:t>925.</w:t>
        </w:r>
      </w:hyperlink>
      <w:r w:rsidR="002303EE">
        <w:t xml:space="preserve"> </w:t>
      </w:r>
      <w:r w:rsidR="002303EE" w:rsidRPr="00CE2621">
        <w:t xml:space="preserve">Erkläre mit Hilfe einer Skizze und der Gleichung für den Druck, warum mit Hilfe einer hydraulischen Anlage die Kraft am Pumpkolben am Arbeitskolben verstärkt auftritt. (4) </w:t>
      </w:r>
    </w:p>
    <w:p w14:paraId="3C640699" w14:textId="77777777" w:rsidR="002303EE" w:rsidRDefault="002303EE" w:rsidP="00E14754"/>
    <w:p w14:paraId="645DEFF3" w14:textId="1E63C635" w:rsidR="002303EE" w:rsidRDefault="00215B7B" w:rsidP="00E14754">
      <w:hyperlink r:id="rId130" w:anchor="m931" w:history="1">
        <w:r w:rsidR="00A03DAB" w:rsidRPr="005D22B1">
          <w:rPr>
            <w:rStyle w:val="Hyperlink"/>
            <w:sz w:val="22"/>
          </w:rPr>
          <w:t>931.</w:t>
        </w:r>
      </w:hyperlink>
      <w:r w:rsidR="00A03DA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B613AE" w:rsidRPr="0071784C" w14:paraId="474AC8A7" w14:textId="77777777" w:rsidTr="00290065">
        <w:tc>
          <w:tcPr>
            <w:tcW w:w="10061" w:type="dxa"/>
            <w:shd w:val="clear" w:color="auto" w:fill="auto"/>
          </w:tcPr>
          <w:p w14:paraId="02CB2B5A" w14:textId="77777777" w:rsidR="00B613AE" w:rsidRPr="0071784C" w:rsidRDefault="00215B7B" w:rsidP="00E14754">
            <w:r>
              <w:rPr>
                <w:noProof/>
              </w:rPr>
              <w:pict w14:anchorId="3A8CAED9">
                <v:shape id="Bild 43" o:spid="_x0000_i1067" type="#_x0000_t75" alt="m931" style="width:498pt;height:1in;visibility:visible">
                  <v:imagedata r:id="rId131" o:title="m931"/>
                </v:shape>
              </w:pict>
            </w:r>
          </w:p>
        </w:tc>
      </w:tr>
    </w:tbl>
    <w:p w14:paraId="1B0087EA" w14:textId="77777777" w:rsidR="002303EE" w:rsidRDefault="00B613AE" w:rsidP="00E14754">
      <w:r>
        <w:t>Ein Zollstock soll zusammengeklappt werden. Dazu wird er am rechten Teil angefasst und mit dem Finger auf den äußeren linken Teil gedrückt. An welchem Gelenk knickt er zuerst ein?</w:t>
      </w:r>
    </w:p>
    <w:p w14:paraId="7E6ACCEF" w14:textId="77777777" w:rsidR="00B613AE" w:rsidRDefault="00B613AE" w:rsidP="00E14754">
      <w:r>
        <w:t>a) Am Gelenk a</w:t>
      </w:r>
    </w:p>
    <w:p w14:paraId="6244DE1D" w14:textId="77777777" w:rsidR="00B613AE" w:rsidRDefault="00B613AE" w:rsidP="00E14754">
      <w:r>
        <w:t>b) am Gelenk b</w:t>
      </w:r>
    </w:p>
    <w:p w14:paraId="0709F0F4" w14:textId="77777777" w:rsidR="00B613AE" w:rsidRDefault="00B613AE" w:rsidP="00E14754">
      <w:r>
        <w:t>c) an beiden gleichzeitig</w:t>
      </w:r>
    </w:p>
    <w:p w14:paraId="236D8221" w14:textId="77777777" w:rsidR="00B613AE" w:rsidRDefault="00B613AE" w:rsidP="00E14754">
      <w:r>
        <w:t>d) zufällig an einem der beiden Gelenke.</w:t>
      </w:r>
    </w:p>
    <w:p w14:paraId="7AE67DB2" w14:textId="77777777" w:rsidR="003A50FC" w:rsidRDefault="003A50FC" w:rsidP="00E14754"/>
    <w:tbl>
      <w:tblPr>
        <w:tblW w:w="0" w:type="auto"/>
        <w:tblLook w:val="04A0" w:firstRow="1" w:lastRow="0" w:firstColumn="1" w:lastColumn="0" w:noHBand="0" w:noVBand="1"/>
      </w:tblPr>
      <w:tblGrid>
        <w:gridCol w:w="5030"/>
        <w:gridCol w:w="5031"/>
      </w:tblGrid>
      <w:tr w:rsidR="003A50FC" w:rsidRPr="0071784C" w14:paraId="2B5934A6" w14:textId="77777777" w:rsidTr="0071784C">
        <w:tc>
          <w:tcPr>
            <w:tcW w:w="5030" w:type="dxa"/>
            <w:shd w:val="clear" w:color="auto" w:fill="auto"/>
          </w:tcPr>
          <w:p w14:paraId="210DD3D2" w14:textId="74B7B199" w:rsidR="003A50FC" w:rsidRPr="0071784C" w:rsidRDefault="00215B7B" w:rsidP="00E14754">
            <w:hyperlink r:id="rId132" w:anchor="m1062" w:history="1">
              <w:r w:rsidR="00AD72C2" w:rsidRPr="0071784C">
                <w:rPr>
                  <w:rStyle w:val="Hyperlink"/>
                  <w:sz w:val="22"/>
                </w:rPr>
                <w:t>1062.</w:t>
              </w:r>
            </w:hyperlink>
            <w:r w:rsidR="00AD72C2" w:rsidRPr="0071784C">
              <w:t xml:space="preserve"> </w:t>
            </w:r>
          </w:p>
          <w:p w14:paraId="1B806A93" w14:textId="77777777" w:rsidR="00AD72C2" w:rsidRPr="0071784C" w:rsidRDefault="00AD72C2" w:rsidP="00E14754">
            <w:r w:rsidRPr="0071784C">
              <w:t>Das Bild zeigt eine mit Sand beladene Schubkarre</w:t>
            </w:r>
            <w:r w:rsidR="00185232" w:rsidRPr="0071784C">
              <w:t>.</w:t>
            </w:r>
          </w:p>
          <w:p w14:paraId="79B9C6FB" w14:textId="77777777" w:rsidR="00185232" w:rsidRPr="0071784C" w:rsidRDefault="00185232" w:rsidP="00E14754">
            <w:r w:rsidRPr="0071784C">
              <w:rPr>
                <w:b/>
              </w:rPr>
              <w:t>a)</w:t>
            </w:r>
            <w:r w:rsidRPr="0071784C">
              <w:t xml:space="preserve"> Zeichne im Bild den Drehpunkt ein.</w:t>
            </w:r>
          </w:p>
          <w:p w14:paraId="5215D0D5" w14:textId="77777777" w:rsidR="00185232" w:rsidRPr="0071784C" w:rsidRDefault="00185232" w:rsidP="00E14754">
            <w:r w:rsidRPr="0071784C">
              <w:rPr>
                <w:b/>
              </w:rPr>
              <w:t>b)</w:t>
            </w:r>
            <w:r w:rsidRPr="0071784C">
              <w:t xml:space="preserve"> Entscheide, ob es sich um einen einseitigen oder zweiseitigen Hebel handelt.</w:t>
            </w:r>
          </w:p>
          <w:p w14:paraId="4825B06F" w14:textId="77777777" w:rsidR="00185232" w:rsidRPr="0071784C" w:rsidRDefault="00185232" w:rsidP="00185232">
            <w:r w:rsidRPr="0071784C">
              <w:rPr>
                <w:b/>
              </w:rPr>
              <w:t>c)</w:t>
            </w:r>
            <w:r w:rsidRPr="0071784C">
              <w:t xml:space="preserve"> Zeichen die Kraft- und Lastpfeile ein. Beachte die Richtungen und die Längen der Pfeile.</w:t>
            </w:r>
          </w:p>
          <w:p w14:paraId="43B3AF5D" w14:textId="77777777" w:rsidR="00185232" w:rsidRPr="0071784C" w:rsidRDefault="00185232" w:rsidP="00185232">
            <w:r w:rsidRPr="0071784C">
              <w:rPr>
                <w:b/>
              </w:rPr>
              <w:t>d)</w:t>
            </w:r>
            <w:r w:rsidRPr="0071784C">
              <w:t xml:space="preserve"> Zeichne Kraft- und Lastarm ein.</w:t>
            </w:r>
          </w:p>
          <w:p w14:paraId="2E339B7D" w14:textId="7A3F0474" w:rsidR="00185232" w:rsidRPr="0071784C" w:rsidRDefault="00185232" w:rsidP="00185232">
            <w:r w:rsidRPr="0071784C">
              <w:rPr>
                <w:b/>
              </w:rPr>
              <w:t>e)</w:t>
            </w:r>
            <w:r w:rsidRPr="0071784C">
              <w:t xml:space="preserve"> Bestimme das Verhältnis der beiden Armlängen.</w:t>
            </w:r>
          </w:p>
        </w:tc>
        <w:tc>
          <w:tcPr>
            <w:tcW w:w="5031" w:type="dxa"/>
            <w:shd w:val="clear" w:color="auto" w:fill="auto"/>
          </w:tcPr>
          <w:p w14:paraId="0CE0E90C" w14:textId="2A0607BA" w:rsidR="003A50FC" w:rsidRPr="0071784C" w:rsidRDefault="00215B7B" w:rsidP="00E14754">
            <w:r>
              <w:pict w14:anchorId="3CB7BDD4">
                <v:shape id="_x0000_i1068" type="#_x0000_t75" style="width:240pt;height:126pt">
                  <v:imagedata r:id="rId133" o:title="schubkarre_2"/>
                </v:shape>
              </w:pict>
            </w:r>
          </w:p>
        </w:tc>
      </w:tr>
    </w:tbl>
    <w:p w14:paraId="1759B03E" w14:textId="66CAEB00" w:rsidR="00310EBF" w:rsidRDefault="00310EBF" w:rsidP="00E14754">
      <w:r w:rsidRPr="0041791B">
        <w:rPr>
          <w:b/>
        </w:rPr>
        <w:t xml:space="preserve">f) </w:t>
      </w:r>
      <w:r>
        <w:t>Um wieviel ist demnach die angehobene Last größer als die dazu benötigte Kraft?</w:t>
      </w:r>
    </w:p>
    <w:p w14:paraId="66C7C9AE" w14:textId="77777777" w:rsidR="00A00207" w:rsidRDefault="00A00207" w:rsidP="00E14754"/>
    <w:tbl>
      <w:tblPr>
        <w:tblW w:w="0" w:type="auto"/>
        <w:tblLook w:val="04A0" w:firstRow="1" w:lastRow="0" w:firstColumn="1" w:lastColumn="0" w:noHBand="0" w:noVBand="1"/>
      </w:tblPr>
      <w:tblGrid>
        <w:gridCol w:w="5030"/>
        <w:gridCol w:w="5031"/>
      </w:tblGrid>
      <w:tr w:rsidR="00A00207" w:rsidRPr="0071784C" w14:paraId="77DC944F" w14:textId="77777777" w:rsidTr="0071784C">
        <w:tc>
          <w:tcPr>
            <w:tcW w:w="5030" w:type="dxa"/>
            <w:shd w:val="clear" w:color="auto" w:fill="auto"/>
          </w:tcPr>
          <w:p w14:paraId="01906292" w14:textId="46252C53" w:rsidR="00A00207" w:rsidRPr="0071784C" w:rsidRDefault="00215B7B" w:rsidP="00A00207">
            <w:hyperlink r:id="rId134" w:anchor="m1063" w:history="1">
              <w:r w:rsidR="00A00207" w:rsidRPr="0071784C">
                <w:rPr>
                  <w:rStyle w:val="Hyperlink"/>
                  <w:sz w:val="22"/>
                </w:rPr>
                <w:t>1063.</w:t>
              </w:r>
            </w:hyperlink>
          </w:p>
          <w:p w14:paraId="7768523A" w14:textId="22828B5D" w:rsidR="005A5960" w:rsidRPr="0071784C" w:rsidRDefault="005A5960" w:rsidP="00A00207">
            <w:r w:rsidRPr="0071784C">
              <w:t>Das Bild zeigt eine Kneifzange.</w:t>
            </w:r>
          </w:p>
          <w:p w14:paraId="581A76D6" w14:textId="77777777" w:rsidR="005A5960" w:rsidRPr="0071784C" w:rsidRDefault="005A5960" w:rsidP="005A5960">
            <w:r w:rsidRPr="0071784C">
              <w:rPr>
                <w:b/>
              </w:rPr>
              <w:t>a)</w:t>
            </w:r>
            <w:r w:rsidRPr="0071784C">
              <w:t xml:space="preserve"> Zeichne im Bild den Drehpunkt ein.</w:t>
            </w:r>
          </w:p>
          <w:p w14:paraId="0A4DD7BF" w14:textId="77777777" w:rsidR="005A5960" w:rsidRPr="0071784C" w:rsidRDefault="005A5960" w:rsidP="005A5960">
            <w:r w:rsidRPr="0071784C">
              <w:rPr>
                <w:b/>
              </w:rPr>
              <w:t>b)</w:t>
            </w:r>
            <w:r w:rsidRPr="0071784C">
              <w:t xml:space="preserve"> Entscheide, ob es sich um einen einseitigen oder zweiseitigen Hebel handelt.</w:t>
            </w:r>
          </w:p>
          <w:p w14:paraId="675A725B" w14:textId="77777777" w:rsidR="005A5960" w:rsidRPr="0071784C" w:rsidRDefault="005A5960" w:rsidP="005A5960">
            <w:r w:rsidRPr="0071784C">
              <w:rPr>
                <w:b/>
              </w:rPr>
              <w:t>c)</w:t>
            </w:r>
            <w:r w:rsidRPr="0071784C">
              <w:t xml:space="preserve"> Zeichen die Kraft- und Lastpfeile ein. Beachte die Richtungen und die Längen der Pfeile.</w:t>
            </w:r>
          </w:p>
          <w:p w14:paraId="13E20133" w14:textId="77777777" w:rsidR="005A5960" w:rsidRPr="0071784C" w:rsidRDefault="005A5960" w:rsidP="005A5960">
            <w:r w:rsidRPr="0071784C">
              <w:rPr>
                <w:b/>
              </w:rPr>
              <w:t>d)</w:t>
            </w:r>
            <w:r w:rsidRPr="0071784C">
              <w:t xml:space="preserve"> Zeichne Kraft- und Lastarm ein.</w:t>
            </w:r>
          </w:p>
          <w:p w14:paraId="05294568" w14:textId="6054C9D5" w:rsidR="005A5960" w:rsidRPr="0071784C" w:rsidRDefault="005A5960" w:rsidP="005A5960">
            <w:r w:rsidRPr="0071784C">
              <w:rPr>
                <w:b/>
              </w:rPr>
              <w:t>e)</w:t>
            </w:r>
            <w:r w:rsidRPr="0071784C">
              <w:t xml:space="preserve"> Bestimme das Verhältnis der beiden Armlängen.</w:t>
            </w:r>
          </w:p>
          <w:p w14:paraId="35EFA4FD" w14:textId="77777777" w:rsidR="005A5960" w:rsidRPr="0071784C" w:rsidRDefault="005A5960" w:rsidP="005A5960">
            <w:r w:rsidRPr="0071784C">
              <w:rPr>
                <w:b/>
              </w:rPr>
              <w:t xml:space="preserve">f) </w:t>
            </w:r>
            <w:r w:rsidRPr="0071784C">
              <w:t>Um wieviel ist demnach die angehobene Last größer als die dazu benötigte Kraft?</w:t>
            </w:r>
          </w:p>
          <w:p w14:paraId="472381C0" w14:textId="77777777" w:rsidR="00A00207" w:rsidRPr="0071784C" w:rsidRDefault="00A00207" w:rsidP="00E14754"/>
        </w:tc>
        <w:tc>
          <w:tcPr>
            <w:tcW w:w="5031" w:type="dxa"/>
            <w:shd w:val="clear" w:color="auto" w:fill="auto"/>
          </w:tcPr>
          <w:p w14:paraId="38358282" w14:textId="1F0AABAA" w:rsidR="00A00207" w:rsidRPr="0071784C" w:rsidRDefault="00215B7B" w:rsidP="00E14754">
            <w:r>
              <w:pict w14:anchorId="02600FC1">
                <v:shape id="_x0000_i1069" type="#_x0000_t75" style="width:240pt;height:138pt">
                  <v:imagedata r:id="rId135" o:title="m1063"/>
                </v:shape>
              </w:pict>
            </w:r>
          </w:p>
        </w:tc>
      </w:tr>
    </w:tbl>
    <w:p w14:paraId="6B26916C" w14:textId="77777777" w:rsidR="00A00207" w:rsidRDefault="00A00207" w:rsidP="00E14754"/>
    <w:p w14:paraId="3B25FC63" w14:textId="77777777" w:rsidR="003469BD" w:rsidRDefault="003469BD" w:rsidP="00E14754"/>
    <w:p w14:paraId="3B5037FC" w14:textId="77777777" w:rsidR="002303EE" w:rsidRDefault="002303EE"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80D5C48" w14:textId="77777777" w:rsidTr="00E14754">
        <w:trPr>
          <w:trHeight w:val="397"/>
        </w:trPr>
        <w:tc>
          <w:tcPr>
            <w:tcW w:w="5030" w:type="dxa"/>
            <w:vAlign w:val="center"/>
          </w:tcPr>
          <w:p w14:paraId="0F80861B" w14:textId="77777777" w:rsidR="00E14754" w:rsidRPr="0071784C" w:rsidRDefault="00E14754" w:rsidP="00AD5758">
            <w:pPr>
              <w:pStyle w:val="berschrift4"/>
            </w:pPr>
            <w:bookmarkStart w:id="510" w:name="t16"/>
            <w:bookmarkEnd w:id="510"/>
            <w:r w:rsidRPr="0071784C">
              <w:t>Reibung</w:t>
            </w:r>
          </w:p>
        </w:tc>
        <w:tc>
          <w:tcPr>
            <w:tcW w:w="5030" w:type="dxa"/>
            <w:vAlign w:val="center"/>
          </w:tcPr>
          <w:p w14:paraId="50A57F31" w14:textId="77777777" w:rsidR="00E14754" w:rsidRDefault="00215B7B" w:rsidP="00E14754">
            <w:pPr>
              <w:jc w:val="center"/>
              <w:rPr>
                <w:rStyle w:val="Hyperlink"/>
                <w:sz w:val="22"/>
              </w:rPr>
            </w:pPr>
            <w:hyperlink w:anchor="t0" w:history="1">
              <w:r w:rsidR="00E14754">
                <w:rPr>
                  <w:rStyle w:val="Hyperlink"/>
                  <w:sz w:val="22"/>
                </w:rPr>
                <w:t>(z</w:t>
              </w:r>
              <w:bookmarkStart w:id="511" w:name="_Hlt496413999"/>
              <w:r w:rsidR="00E14754">
                <w:rPr>
                  <w:rStyle w:val="Hyperlink"/>
                  <w:sz w:val="22"/>
                </w:rPr>
                <w:t>u</w:t>
              </w:r>
              <w:bookmarkStart w:id="512" w:name="_Hlt515416099"/>
              <w:bookmarkEnd w:id="511"/>
              <w:r w:rsidR="00E14754">
                <w:rPr>
                  <w:rStyle w:val="Hyperlink"/>
                  <w:sz w:val="22"/>
                </w:rPr>
                <w:t>m</w:t>
              </w:r>
              <w:bookmarkEnd w:id="512"/>
              <w:r w:rsidR="00E14754">
                <w:rPr>
                  <w:rStyle w:val="Hyperlink"/>
                  <w:sz w:val="22"/>
                </w:rPr>
                <w:t xml:space="preserve"> </w:t>
              </w:r>
              <w:bookmarkStart w:id="513" w:name="_Hlt496409763"/>
              <w:r w:rsidR="00E14754">
                <w:rPr>
                  <w:rStyle w:val="Hyperlink"/>
                  <w:sz w:val="22"/>
                </w:rPr>
                <w:t>I</w:t>
              </w:r>
              <w:bookmarkStart w:id="514" w:name="_Hlt495924900"/>
              <w:bookmarkEnd w:id="513"/>
              <w:r w:rsidR="00E14754">
                <w:rPr>
                  <w:rStyle w:val="Hyperlink"/>
                  <w:sz w:val="22"/>
                </w:rPr>
                <w:t>n</w:t>
              </w:r>
              <w:bookmarkStart w:id="515" w:name="_Hlt495924480"/>
              <w:bookmarkEnd w:id="514"/>
              <w:r w:rsidR="00E14754">
                <w:rPr>
                  <w:rStyle w:val="Hyperlink"/>
                  <w:sz w:val="22"/>
                </w:rPr>
                <w:t>h</w:t>
              </w:r>
              <w:bookmarkStart w:id="516" w:name="_Hlt495924282"/>
              <w:bookmarkEnd w:id="515"/>
              <w:r w:rsidR="00E14754">
                <w:rPr>
                  <w:rStyle w:val="Hyperlink"/>
                  <w:sz w:val="22"/>
                </w:rPr>
                <w:t>a</w:t>
              </w:r>
              <w:bookmarkEnd w:id="516"/>
              <w:r w:rsidR="00E14754">
                <w:rPr>
                  <w:rStyle w:val="Hyperlink"/>
                  <w:sz w:val="22"/>
                </w:rPr>
                <w:t>l</w:t>
              </w:r>
              <w:bookmarkStart w:id="517" w:name="_Hlt496413995"/>
              <w:r w:rsidR="00E14754">
                <w:rPr>
                  <w:rStyle w:val="Hyperlink"/>
                  <w:sz w:val="22"/>
                </w:rPr>
                <w:t>t</w:t>
              </w:r>
              <w:bookmarkStart w:id="518" w:name="_Hlt495924386"/>
              <w:bookmarkEnd w:id="517"/>
              <w:r w:rsidR="00E14754">
                <w:rPr>
                  <w:rStyle w:val="Hyperlink"/>
                  <w:sz w:val="22"/>
                </w:rPr>
                <w:t>s</w:t>
              </w:r>
              <w:bookmarkStart w:id="519" w:name="_Hlt64268676"/>
              <w:bookmarkEnd w:id="518"/>
              <w:r w:rsidR="00E14754">
                <w:rPr>
                  <w:rStyle w:val="Hyperlink"/>
                  <w:sz w:val="22"/>
                </w:rPr>
                <w:t>v</w:t>
              </w:r>
              <w:bookmarkEnd w:id="519"/>
              <w:r w:rsidR="00E14754">
                <w:rPr>
                  <w:rStyle w:val="Hyperlink"/>
                  <w:sz w:val="22"/>
                </w:rPr>
                <w:t>er</w:t>
              </w:r>
              <w:bookmarkStart w:id="520" w:name="_Hlt208110196"/>
              <w:r w:rsidR="00E14754">
                <w:rPr>
                  <w:rStyle w:val="Hyperlink"/>
                  <w:sz w:val="22"/>
                </w:rPr>
                <w:t>z</w:t>
              </w:r>
              <w:bookmarkEnd w:id="520"/>
              <w:r w:rsidR="00E14754">
                <w:rPr>
                  <w:rStyle w:val="Hyperlink"/>
                  <w:sz w:val="22"/>
                </w:rPr>
                <w:t>ei</w:t>
              </w:r>
              <w:bookmarkStart w:id="521" w:name="_Hlt219095325"/>
              <w:r w:rsidR="00E14754">
                <w:rPr>
                  <w:rStyle w:val="Hyperlink"/>
                  <w:sz w:val="22"/>
                </w:rPr>
                <w:t>c</w:t>
              </w:r>
              <w:bookmarkEnd w:id="521"/>
              <w:r w:rsidR="00E14754">
                <w:rPr>
                  <w:rStyle w:val="Hyperlink"/>
                  <w:sz w:val="22"/>
                </w:rPr>
                <w:t>hnis )</w:t>
              </w:r>
            </w:hyperlink>
          </w:p>
        </w:tc>
      </w:tr>
      <w:tr w:rsidR="00E14754" w:rsidRPr="0071784C" w14:paraId="3A33467D" w14:textId="77777777" w:rsidTr="00E14754">
        <w:trPr>
          <w:trHeight w:val="397"/>
        </w:trPr>
        <w:tc>
          <w:tcPr>
            <w:tcW w:w="10060" w:type="dxa"/>
            <w:gridSpan w:val="2"/>
            <w:vAlign w:val="center"/>
          </w:tcPr>
          <w:p w14:paraId="339A1C0F" w14:textId="1B223BCE" w:rsidR="00E14754" w:rsidRDefault="00215B7B" w:rsidP="00E14754">
            <w:pPr>
              <w:jc w:val="center"/>
              <w:rPr>
                <w:rStyle w:val="Hyperlink"/>
                <w:sz w:val="22"/>
              </w:rPr>
            </w:pPr>
            <w:hyperlink r:id="rId136" w:anchor="reibung" w:history="1">
              <w:r w:rsidR="00E14754" w:rsidRPr="00B430BE">
                <w:rPr>
                  <w:rStyle w:val="Hyperlink"/>
                  <w:sz w:val="22"/>
                </w:rPr>
                <w:t>Formeln zum Thema</w:t>
              </w:r>
            </w:hyperlink>
          </w:p>
        </w:tc>
      </w:tr>
    </w:tbl>
    <w:p w14:paraId="5C23F77C" w14:textId="0B5D048A" w:rsidR="00E14754" w:rsidRDefault="00215B7B" w:rsidP="00E14754">
      <w:hyperlink r:id="rId137" w:anchor="m293" w:history="1">
        <w:r w:rsidR="00E14754">
          <w:rPr>
            <w:rStyle w:val="Hyperlink"/>
            <w:sz w:val="22"/>
          </w:rPr>
          <w:t>2</w:t>
        </w:r>
        <w:bookmarkStart w:id="522" w:name="_Hlt178386198"/>
        <w:bookmarkStart w:id="523" w:name="_Hlt495924367"/>
        <w:bookmarkEnd w:id="522"/>
        <w:r w:rsidR="00E14754">
          <w:rPr>
            <w:rStyle w:val="Hyperlink"/>
            <w:sz w:val="22"/>
          </w:rPr>
          <w:t>9</w:t>
        </w:r>
        <w:bookmarkStart w:id="524" w:name="_Hlt496411496"/>
        <w:bookmarkEnd w:id="523"/>
        <w:r w:rsidR="00E14754">
          <w:rPr>
            <w:rStyle w:val="Hyperlink"/>
            <w:sz w:val="22"/>
          </w:rPr>
          <w:t>3</w:t>
        </w:r>
        <w:bookmarkEnd w:id="524"/>
        <w:r w:rsidR="00E14754">
          <w:rPr>
            <w:rStyle w:val="Hyperlink"/>
            <w:sz w:val="22"/>
          </w:rPr>
          <w:t>.</w:t>
        </w:r>
      </w:hyperlink>
      <w:r w:rsidR="00E14754">
        <w:t xml:space="preserve"> Warum soll man an der Kletterstange und am Kletterseil nicht zu schnell hinab rutschen?</w:t>
      </w:r>
      <w:r w:rsidR="00E14754">
        <w:br/>
      </w:r>
      <w:r w:rsidR="00E14754">
        <w:sym w:font="Symbol" w:char="F02A"/>
      </w:r>
    </w:p>
    <w:p w14:paraId="6ADA3439" w14:textId="5E71DAB6" w:rsidR="00E14754" w:rsidRDefault="00E14754" w:rsidP="00E14754">
      <w:bookmarkStart w:id="525" w:name="_Hlt515541921"/>
      <w:bookmarkStart w:id="526" w:name="_Hlt496359480"/>
      <w:bookmarkEnd w:id="525"/>
      <w:r>
        <w:rPr>
          <w:color w:val="FF0000"/>
        </w:rPr>
        <w:sym w:font="Symbol" w:char="F02A"/>
      </w:r>
      <w:bookmarkStart w:id="527" w:name="_Hlt515544184"/>
      <w:bookmarkStart w:id="528" w:name="_Hlt115500593"/>
      <w:bookmarkEnd w:id="527"/>
      <w:r>
        <w:fldChar w:fldCharType="begin"/>
      </w:r>
      <w:r w:rsidR="00626526">
        <w:instrText>HYPERLINK "lsgmech.docx" \l "m359"</w:instrText>
      </w:r>
      <w:r>
        <w:fldChar w:fldCharType="separate"/>
      </w:r>
      <w:r>
        <w:rPr>
          <w:rStyle w:val="Hyperlink"/>
          <w:sz w:val="22"/>
        </w:rPr>
        <w:t>3</w:t>
      </w:r>
      <w:bookmarkStart w:id="529" w:name="_Hlt515284886"/>
      <w:r>
        <w:rPr>
          <w:rStyle w:val="Hyperlink"/>
          <w:sz w:val="22"/>
        </w:rPr>
        <w:t>5</w:t>
      </w:r>
      <w:bookmarkEnd w:id="529"/>
      <w:r>
        <w:rPr>
          <w:rStyle w:val="Hyperlink"/>
          <w:sz w:val="22"/>
        </w:rPr>
        <w:t>9</w:t>
      </w:r>
      <w:r>
        <w:fldChar w:fldCharType="end"/>
      </w:r>
      <w:bookmarkEnd w:id="526"/>
      <w:bookmarkEnd w:id="528"/>
      <w:r>
        <w:t>. Eine Kiste mit einer Masse von 50 kg wird auf einem waagerechten Betonboden verschoben. Dazu wird eine waagerecht angreifende Kraft von 350 N aufgewendet. Die Gleitreibungszahl zwischen Kiste und Boden hat für jeden Bewegungszustand den Wert 0,6.</w:t>
      </w:r>
      <w:r>
        <w:br/>
        <w:t>Welche Geschwindigkeit hat die Kiste nach 10 s erreicht, wenn keine Anfangsgeschwindigkeit vorlag?</w:t>
      </w:r>
      <w:r>
        <w:br/>
        <w:t xml:space="preserve">Wie ist zu handeln, wenn die Geschwindigkeit im </w:t>
      </w:r>
      <w:r w:rsidR="00FC50D7">
        <w:t>Folgenden</w:t>
      </w:r>
      <w:r>
        <w:t xml:space="preserve"> unverändert bleiben soll?</w:t>
      </w:r>
      <w:r>
        <w:br/>
      </w:r>
      <w:r>
        <w:sym w:font="Symbol" w:char="F02A"/>
      </w:r>
      <w:r>
        <w:sym w:font="Symbol" w:char="F02A"/>
      </w:r>
    </w:p>
    <w:bookmarkStart w:id="530" w:name="_Hlt496360329"/>
    <w:p w14:paraId="5012694A" w14:textId="3BE7B6F5" w:rsidR="00E14754" w:rsidRDefault="00E14754" w:rsidP="00E14754">
      <w:pPr>
        <w:widowControl w:val="0"/>
      </w:pPr>
      <w:r>
        <w:fldChar w:fldCharType="begin"/>
      </w:r>
      <w:r w:rsidR="00626526">
        <w:instrText>HYPERLINK "lsgmech.docx" \l "m362"</w:instrText>
      </w:r>
      <w:r>
        <w:fldChar w:fldCharType="separate"/>
      </w:r>
      <w:r>
        <w:rPr>
          <w:rStyle w:val="Hyperlink"/>
          <w:sz w:val="22"/>
        </w:rPr>
        <w:t>3</w:t>
      </w:r>
      <w:bookmarkStart w:id="531" w:name="_Hlt496360295"/>
      <w:r>
        <w:rPr>
          <w:rStyle w:val="Hyperlink"/>
          <w:sz w:val="22"/>
        </w:rPr>
        <w:t>6</w:t>
      </w:r>
      <w:bookmarkEnd w:id="531"/>
      <w:r>
        <w:rPr>
          <w:rStyle w:val="Hyperlink"/>
          <w:sz w:val="22"/>
        </w:rPr>
        <w:t>2.</w:t>
      </w:r>
      <w:r>
        <w:fldChar w:fldCharType="end"/>
      </w:r>
      <w:bookmarkEnd w:id="530"/>
      <w:r>
        <w:t xml:space="preserve"> Welche Art von Reibung tritt am Hinterrad eines Motorrades zwischen Reifen und Straße auf</w:t>
      </w:r>
      <w:r>
        <w:br/>
        <w:t>a) beim normalen Anfahren?</w:t>
      </w:r>
      <w:r>
        <w:br/>
        <w:t>b) beim Fahren im Leerlauf?</w:t>
      </w:r>
      <w:r>
        <w:br/>
        <w:t>c) beim Abbremsen mit blockierendem Rad?</w:t>
      </w:r>
      <w:r>
        <w:br/>
        <w:t>d) beim Kavaliersstart mit dem herben Geruch verbrannten Gummis (hier wird trotz rotierender Reifen keine Fahrzeugbewegung vorausgesetzt)?</w:t>
      </w:r>
      <w:r>
        <w:br/>
      </w:r>
      <w:r>
        <w:sym w:font="Symbol" w:char="F02A"/>
      </w:r>
      <w:r>
        <w:br/>
      </w:r>
      <w:bookmarkStart w:id="532" w:name="_Hlt101919672"/>
      <w:r>
        <w:fldChar w:fldCharType="begin"/>
      </w:r>
      <w:r w:rsidR="00626526">
        <w:instrText>HYPERLINK "lsgmech.docx" \l "m428"</w:instrText>
      </w:r>
      <w:r>
        <w:fldChar w:fldCharType="separate"/>
      </w:r>
      <w:r>
        <w:rPr>
          <w:rStyle w:val="Hyperlink"/>
          <w:sz w:val="22"/>
        </w:rPr>
        <w:t>4</w:t>
      </w:r>
      <w:bookmarkStart w:id="533" w:name="_Hlt31090430"/>
      <w:bookmarkStart w:id="534" w:name="_Hlt38006056"/>
      <w:bookmarkEnd w:id="533"/>
      <w:r>
        <w:rPr>
          <w:rStyle w:val="Hyperlink"/>
          <w:sz w:val="22"/>
        </w:rPr>
        <w:t>2</w:t>
      </w:r>
      <w:bookmarkStart w:id="535" w:name="_Hlt527117082"/>
      <w:bookmarkEnd w:id="534"/>
      <w:r>
        <w:rPr>
          <w:rStyle w:val="Hyperlink"/>
          <w:sz w:val="22"/>
        </w:rPr>
        <w:t>8</w:t>
      </w:r>
      <w:bookmarkEnd w:id="535"/>
      <w:r>
        <w:rPr>
          <w:rStyle w:val="Hyperlink"/>
          <w:sz w:val="22"/>
        </w:rPr>
        <w:t>.</w:t>
      </w:r>
      <w:r>
        <w:fldChar w:fldCharType="end"/>
      </w:r>
      <w:bookmarkEnd w:id="532"/>
      <w:r>
        <w:t xml:space="preserve"> Zwei durch eine Schnur verbundene, unterschiedlich raue Körper der Massen m</w:t>
      </w:r>
      <w:r>
        <w:rPr>
          <w:vertAlign w:val="subscript"/>
        </w:rPr>
        <w:t>1</w:t>
      </w:r>
      <w:r>
        <w:t xml:space="preserve"> = 4 kg und m</w:t>
      </w:r>
      <w:r>
        <w:rPr>
          <w:vertAlign w:val="subscript"/>
        </w:rPr>
        <w:t>2</w:t>
      </w:r>
      <w:r>
        <w:t xml:space="preserve"> = 8 kg gleiten auf einer mit dem Winkel </w:t>
      </w:r>
      <w:r w:rsidR="00ED6B65">
        <w:t>Alpha</w:t>
      </w:r>
      <w:r>
        <w:t xml:space="preserve"> = 30° zur Horizontalen geneigten Ebene abwärts. Die Koeffizienten der Gleitreibung betragen µ</w:t>
      </w:r>
      <w:r>
        <w:rPr>
          <w:vertAlign w:val="subscript"/>
        </w:rPr>
        <w:t>1</w:t>
      </w:r>
      <w:r>
        <w:t xml:space="preserve"> = 0,1 für m</w:t>
      </w:r>
      <w:r>
        <w:rPr>
          <w:vertAlign w:val="subscript"/>
        </w:rPr>
        <w:t>1</w:t>
      </w:r>
      <w:r>
        <w:t xml:space="preserve"> und µ</w:t>
      </w:r>
      <w:r>
        <w:rPr>
          <w:vertAlign w:val="subscript"/>
        </w:rPr>
        <w:t>2</w:t>
      </w:r>
      <w:r>
        <w:t xml:space="preserve"> = 0,2 für m</w:t>
      </w:r>
      <w:r>
        <w:rPr>
          <w:vertAlign w:val="subscript"/>
        </w:rPr>
        <w:t>2</w:t>
      </w:r>
      <w:r>
        <w:t xml:space="preserve">. </w:t>
      </w:r>
      <w:r>
        <w:br/>
      </w:r>
      <w:r w:rsidRPr="00106302">
        <w:rPr>
          <w:b/>
        </w:rPr>
        <w:t>a)</w:t>
      </w:r>
      <w:r>
        <w:t xml:space="preserve"> Geben Sie die Beschleunigung a</w:t>
      </w:r>
      <w:r>
        <w:rPr>
          <w:vertAlign w:val="subscript"/>
        </w:rPr>
        <w:t>1</w:t>
      </w:r>
      <w:r>
        <w:t xml:space="preserve"> und a</w:t>
      </w:r>
      <w:r>
        <w:rPr>
          <w:vertAlign w:val="subscript"/>
        </w:rPr>
        <w:t>2</w:t>
      </w:r>
      <w:r>
        <w:t xml:space="preserve"> von jedem Körper an, wenn sie nicht verbunden sind.</w:t>
      </w:r>
      <w:r>
        <w:br/>
      </w:r>
      <w:r w:rsidRPr="00106302">
        <w:rPr>
          <w:b/>
        </w:rPr>
        <w:t>b)</w:t>
      </w:r>
      <w:r>
        <w:t xml:space="preserve"> Bestimmen Sie die Beschleunigung des Systems aus beiden Körpern, wenn der Körper 2 hinterher </w:t>
      </w:r>
      <w:r>
        <w:lastRenderedPageBreak/>
        <w:t>gleitet und der Faden gespannt ist.</w:t>
      </w:r>
      <w:r>
        <w:br/>
      </w:r>
      <w:r w:rsidRPr="00074041">
        <w:rPr>
          <w:b/>
        </w:rPr>
        <w:t>c)</w:t>
      </w:r>
      <w:r>
        <w:t xml:space="preserve"> Berechnen Sie die Seilkraft der Schnur unter den Bedingungen der Aufgabe b).</w:t>
      </w:r>
      <w:r>
        <w:br/>
      </w:r>
      <w:r w:rsidRPr="00074041">
        <w:rPr>
          <w:b/>
        </w:rPr>
        <w:t>d)</w:t>
      </w:r>
      <w:r>
        <w:t xml:space="preserve"> Was passiert, wenn die Reihenfolge der beiden Körper beim Start vertauscht wird?</w:t>
      </w:r>
      <w:r>
        <w:br/>
      </w:r>
      <w:r>
        <w:sym w:font="Symbol" w:char="F02A"/>
      </w:r>
      <w:r>
        <w:sym w:font="Symbol" w:char="F02A"/>
      </w:r>
      <w:r>
        <w:sym w:font="Symbol" w:char="F02A"/>
      </w:r>
      <w:r>
        <w:sym w:font="Symbol" w:char="F02A"/>
      </w:r>
      <w:r>
        <w:br/>
      </w:r>
      <w:bookmarkStart w:id="536" w:name="_Hlt61512922"/>
      <w:r>
        <w:rPr>
          <w:color w:val="FF0000"/>
        </w:rPr>
        <w:sym w:font="Symbol" w:char="F02A"/>
      </w:r>
      <w:bookmarkStart w:id="537" w:name="_Hlt64269441"/>
      <w:bookmarkStart w:id="538" w:name="_Hlt64268800"/>
      <w:bookmarkEnd w:id="537"/>
      <w:r>
        <w:fldChar w:fldCharType="begin"/>
      </w:r>
      <w:r w:rsidR="00626526">
        <w:instrText>HYPERLINK "lsgmech.docx" \l "m489"</w:instrText>
      </w:r>
      <w:r>
        <w:fldChar w:fldCharType="separate"/>
      </w:r>
      <w:r>
        <w:rPr>
          <w:rStyle w:val="Hyperlink"/>
          <w:sz w:val="22"/>
        </w:rPr>
        <w:t>4</w:t>
      </w:r>
      <w:bookmarkStart w:id="539" w:name="_Hlt61745353"/>
      <w:bookmarkStart w:id="540" w:name="_Hlt61743682"/>
      <w:bookmarkEnd w:id="539"/>
      <w:r>
        <w:rPr>
          <w:rStyle w:val="Hyperlink"/>
          <w:sz w:val="22"/>
        </w:rPr>
        <w:t>8</w:t>
      </w:r>
      <w:bookmarkStart w:id="541" w:name="_Hlt115788504"/>
      <w:bookmarkEnd w:id="540"/>
      <w:r>
        <w:rPr>
          <w:rStyle w:val="Hyperlink"/>
          <w:sz w:val="22"/>
        </w:rPr>
        <w:t>9</w:t>
      </w:r>
      <w:bookmarkEnd w:id="541"/>
      <w:r>
        <w:rPr>
          <w:rStyle w:val="Hyperlink"/>
          <w:sz w:val="22"/>
        </w:rPr>
        <w:t>.</w:t>
      </w:r>
      <w:r>
        <w:fldChar w:fldCharType="end"/>
      </w:r>
      <w:bookmarkEnd w:id="538"/>
      <w:r>
        <w:t xml:space="preserve"> </w:t>
      </w:r>
      <w:bookmarkEnd w:id="536"/>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228740FD" w14:textId="77777777" w:rsidTr="00E14754">
        <w:tc>
          <w:tcPr>
            <w:tcW w:w="5030" w:type="dxa"/>
          </w:tcPr>
          <w:p w14:paraId="6D5E1C03" w14:textId="77777777" w:rsidR="00E14754" w:rsidRPr="0071784C" w:rsidRDefault="00E14754" w:rsidP="00E14754">
            <w:pPr>
              <w:widowControl w:val="0"/>
            </w:pPr>
            <w:r w:rsidRPr="0071784C">
              <w:t>Auf einer schiefen Ebene liegen zwei Holzkisten aufeinander (m</w:t>
            </w:r>
            <w:r w:rsidRPr="0071784C">
              <w:rPr>
                <w:vertAlign w:val="subscript"/>
              </w:rPr>
              <w:t>o</w:t>
            </w:r>
            <w:r w:rsidRPr="0071784C">
              <w:t>=3 kg, m</w:t>
            </w:r>
            <w:r w:rsidRPr="0071784C">
              <w:rPr>
                <w:vertAlign w:val="subscript"/>
              </w:rPr>
              <w:t>u</w:t>
            </w:r>
            <w:r w:rsidRPr="0071784C">
              <w:t>=4kg). Die obere Kiste  ist an einem Seil parallel zur Ebene befestigt. Die Haftreibzahl beträgt an allen Grenzflächen µ = 0,3</w:t>
            </w:r>
            <w:bookmarkStart w:id="542" w:name="_Hlt61745303"/>
            <w:bookmarkEnd w:id="542"/>
            <w:r w:rsidRPr="0071784C">
              <w:t>.</w:t>
            </w:r>
          </w:p>
          <w:p w14:paraId="4E65A104" w14:textId="77777777" w:rsidR="00E14754" w:rsidRPr="0071784C" w:rsidRDefault="00E14754" w:rsidP="00E14754">
            <w:pPr>
              <w:widowControl w:val="0"/>
            </w:pPr>
            <w:r w:rsidRPr="0071784C">
              <w:t>Die schiefe Ebene wird langsam noch oben gekippt. Bei welchem Winkel rutscht die untere Kiste los?</w:t>
            </w:r>
            <w:r w:rsidRPr="0071784C">
              <w:br/>
            </w:r>
            <w:r w:rsidRPr="0071784C">
              <w:sym w:font="Symbol" w:char="F02A"/>
            </w:r>
            <w:r w:rsidRPr="0071784C">
              <w:sym w:font="Symbol" w:char="F02A"/>
            </w:r>
            <w:r w:rsidRPr="0071784C">
              <w:sym w:font="Symbol" w:char="F02A"/>
            </w:r>
            <w:r w:rsidRPr="0071784C">
              <w:sym w:font="Symbol" w:char="F02A"/>
            </w:r>
            <w:r w:rsidRPr="0071784C">
              <w:br/>
            </w:r>
          </w:p>
        </w:tc>
        <w:tc>
          <w:tcPr>
            <w:tcW w:w="5031" w:type="dxa"/>
          </w:tcPr>
          <w:p w14:paraId="2BDEEF18" w14:textId="77777777" w:rsidR="00E14754" w:rsidRPr="0071784C" w:rsidRDefault="00215B7B" w:rsidP="00E14754">
            <w:pPr>
              <w:widowControl w:val="0"/>
            </w:pPr>
            <w:r>
              <w:rPr>
                <w:noProof/>
              </w:rPr>
              <w:pict w14:anchorId="421C8CBB">
                <v:shape id="Bild 44" o:spid="_x0000_i1070" type="#_x0000_t75" alt="m489" style="width:222pt;height:180pt;visibility:visible">
                  <v:imagedata r:id="rId138" o:title="m489"/>
                </v:shape>
              </w:pict>
            </w:r>
          </w:p>
        </w:tc>
      </w:tr>
    </w:tbl>
    <w:p w14:paraId="39D4F883" w14:textId="0A83C62D" w:rsidR="00E14754" w:rsidRDefault="00E14754" w:rsidP="00E14754">
      <w:pPr>
        <w:widowControl w:val="0"/>
      </w:pPr>
      <w:r>
        <w:br/>
      </w:r>
      <w:bookmarkStart w:id="543" w:name="_Hlt64270582"/>
      <w:r>
        <w:t xml:space="preserve"> </w:t>
      </w:r>
      <w:hyperlink r:id="rId139" w:anchor="m494" w:history="1">
        <w:r>
          <w:rPr>
            <w:rStyle w:val="Hyperlink"/>
            <w:sz w:val="22"/>
          </w:rPr>
          <w:t>494.</w:t>
        </w:r>
      </w:hyperlink>
      <w:bookmarkEnd w:id="543"/>
      <w:r>
        <w:t xml:space="preserve"> Begründe, warum der Bremsweg eines Autos mit blockierten Rädern länger ist als mit rollenden Rädern. Welche Bedeutung kommt dem Anti-Blockier-System zu?</w:t>
      </w:r>
    </w:p>
    <w:p w14:paraId="3A4E81D2" w14:textId="3834302C" w:rsidR="00E14754" w:rsidRDefault="00E14754" w:rsidP="00E14754">
      <w:pPr>
        <w:widowControl w:val="0"/>
      </w:pPr>
      <w:r>
        <w:sym w:font="Symbol" w:char="F02A"/>
      </w:r>
      <w:r>
        <w:sym w:font="Symbol" w:char="F02A"/>
      </w:r>
      <w:r>
        <w:br/>
      </w:r>
      <w:bookmarkStart w:id="544" w:name="_Hlt64270615"/>
      <w:r>
        <w:fldChar w:fldCharType="begin"/>
      </w:r>
      <w:r w:rsidR="00626526">
        <w:instrText>HYPERLINK "lsgmech.docx" \l "m495"</w:instrText>
      </w:r>
      <w:r>
        <w:fldChar w:fldCharType="separate"/>
      </w:r>
      <w:r>
        <w:rPr>
          <w:rStyle w:val="Hyperlink"/>
          <w:sz w:val="22"/>
        </w:rPr>
        <w:t>4</w:t>
      </w:r>
      <w:bookmarkStart w:id="545" w:name="_Hlt64272771"/>
      <w:r>
        <w:rPr>
          <w:rStyle w:val="Hyperlink"/>
          <w:sz w:val="22"/>
        </w:rPr>
        <w:t>9</w:t>
      </w:r>
      <w:bookmarkEnd w:id="545"/>
      <w:r>
        <w:rPr>
          <w:rStyle w:val="Hyperlink"/>
          <w:sz w:val="22"/>
        </w:rPr>
        <w:t xml:space="preserve">5. </w:t>
      </w:r>
      <w:r>
        <w:fldChar w:fldCharType="end"/>
      </w:r>
      <w:bookmarkEnd w:id="544"/>
      <w:r>
        <w:t xml:space="preserve"> In der Computerbranche wirbt man für Prozessorlüfter, die mit einem Kugellager ausgestattet sind. Sie sind zwar teurer als Lüfter mit Gleitlager, sollen aber länger halten? Begründe, ob das wirklich so ist oder nur ein Werbeschwindel?</w:t>
      </w:r>
      <w:r>
        <w:br/>
      </w:r>
      <w:r>
        <w:sym w:font="Symbol" w:char="F02A"/>
      </w:r>
      <w:r>
        <w:sym w:font="Symbol" w:char="F02A"/>
      </w:r>
      <w:r>
        <w:br/>
      </w:r>
      <w:hyperlink r:id="rId140" w:anchor="m496" w:history="1">
        <w:r>
          <w:rPr>
            <w:rStyle w:val="Hyperlink"/>
            <w:sz w:val="22"/>
          </w:rPr>
          <w:t>4</w:t>
        </w:r>
        <w:bookmarkStart w:id="546" w:name="_Hlt64272850"/>
        <w:r>
          <w:rPr>
            <w:rStyle w:val="Hyperlink"/>
            <w:sz w:val="22"/>
          </w:rPr>
          <w:t>9</w:t>
        </w:r>
        <w:bookmarkEnd w:id="546"/>
        <w:r>
          <w:rPr>
            <w:rStyle w:val="Hyperlink"/>
            <w:sz w:val="22"/>
          </w:rPr>
          <w:t>6.</w:t>
        </w:r>
      </w:hyperlink>
      <w:r>
        <w:t xml:space="preserve"> Nenne Beispiel, bei denen die Reibung möglichst gering sein sollte, die Reibung als schlecht ist und Beispiele, wo sie möglichst hoch sein sollte, also gut ist.</w:t>
      </w:r>
      <w:r>
        <w:br/>
      </w:r>
      <w:r>
        <w:sym w:font="Symbol" w:char="F02A"/>
      </w:r>
      <w:r>
        <w:sym w:font="Symbol" w:char="F02A"/>
      </w:r>
      <w:r>
        <w:br/>
      </w:r>
      <w:hyperlink r:id="rId141" w:anchor="m497" w:history="1">
        <w:r>
          <w:rPr>
            <w:rStyle w:val="Hyperlink"/>
            <w:sz w:val="22"/>
          </w:rPr>
          <w:t>4</w:t>
        </w:r>
        <w:bookmarkStart w:id="547" w:name="_Hlt64293668"/>
        <w:r>
          <w:rPr>
            <w:rStyle w:val="Hyperlink"/>
            <w:sz w:val="22"/>
          </w:rPr>
          <w:t>9</w:t>
        </w:r>
        <w:bookmarkEnd w:id="547"/>
        <w:r>
          <w:rPr>
            <w:rStyle w:val="Hyperlink"/>
            <w:sz w:val="22"/>
          </w:rPr>
          <w:t>7.</w:t>
        </w:r>
      </w:hyperlink>
      <w:r>
        <w:t xml:space="preserve"> Beschreibe, was passiert, wenn bei einer Autofahrt die Reibung für einige Zeit nicht wirken würde. </w:t>
      </w:r>
      <w:r>
        <w:br/>
      </w:r>
      <w:r>
        <w:sym w:font="Symbol" w:char="F02A"/>
      </w:r>
      <w:r>
        <w:sym w:font="Symbol" w:char="F02A"/>
      </w:r>
      <w:r>
        <w:br/>
      </w:r>
      <w:r>
        <w:rPr>
          <w:color w:val="FF0000"/>
        </w:rPr>
        <w:sym w:font="Symbol" w:char="F02A"/>
      </w:r>
      <w:bookmarkStart w:id="548" w:name="_Hlt99272258"/>
      <w:bookmarkStart w:id="549" w:name="_Hlt88392547"/>
      <w:bookmarkEnd w:id="548"/>
      <w:r>
        <w:rPr>
          <w:color w:val="FF0000"/>
        </w:rPr>
        <w:fldChar w:fldCharType="begin"/>
      </w:r>
      <w:r w:rsidR="00626526">
        <w:rPr>
          <w:color w:val="FF0000"/>
        </w:rPr>
        <w:instrText>HYPERLINK "lsgmech.docx" \l "m498"</w:instrText>
      </w:r>
      <w:r>
        <w:rPr>
          <w:color w:val="FF0000"/>
        </w:rPr>
        <w:fldChar w:fldCharType="separate"/>
      </w:r>
      <w:r>
        <w:rPr>
          <w:rStyle w:val="Hyperlink"/>
          <w:sz w:val="22"/>
        </w:rPr>
        <w:t>4</w:t>
      </w:r>
      <w:bookmarkStart w:id="550" w:name="_Hlt119309832"/>
      <w:bookmarkStart w:id="551" w:name="_Hlt64296558"/>
      <w:bookmarkEnd w:id="550"/>
      <w:r>
        <w:rPr>
          <w:rStyle w:val="Hyperlink"/>
          <w:sz w:val="22"/>
        </w:rPr>
        <w:t>9</w:t>
      </w:r>
      <w:bookmarkStart w:id="552" w:name="_Hlt212431250"/>
      <w:bookmarkEnd w:id="551"/>
      <w:r>
        <w:rPr>
          <w:rStyle w:val="Hyperlink"/>
          <w:sz w:val="22"/>
        </w:rPr>
        <w:t>8</w:t>
      </w:r>
      <w:bookmarkEnd w:id="552"/>
      <w:r>
        <w:rPr>
          <w:rStyle w:val="Hyperlink"/>
          <w:sz w:val="22"/>
        </w:rPr>
        <w:t>.</w:t>
      </w:r>
      <w:r>
        <w:rPr>
          <w:color w:val="FF0000"/>
        </w:rPr>
        <w:fldChar w:fldCharType="end"/>
      </w:r>
      <w:bookmarkEnd w:id="549"/>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01806D41" w14:textId="77777777" w:rsidTr="00E14754">
        <w:tc>
          <w:tcPr>
            <w:tcW w:w="10061" w:type="dxa"/>
          </w:tcPr>
          <w:p w14:paraId="70D73306" w14:textId="77777777" w:rsidR="00E14754" w:rsidRPr="0071784C" w:rsidRDefault="00E14754" w:rsidP="00E14754">
            <w:pPr>
              <w:widowControl w:val="0"/>
            </w:pPr>
            <w:r w:rsidRPr="0071784C">
              <w:t xml:space="preserve">Über ein kräftiges Holzbrett soll ein Heizkessel aus Stahl auf einen LKW gezogen werden. Das Brett ist 4 m lang, die LKW-Pritsche befindet sich 1,0 m über dem Erdboden. Der Heizkessel hat eine Masse von 60 kg. </w:t>
            </w:r>
            <w:r w:rsidRPr="0071784C">
              <w:br/>
              <w:t>a) Welche Kraft ist notwendig, um den Kessel mit gleichförmiger Geschwindigkeit das Brett hinaufzuziehen?</w:t>
            </w:r>
            <w:r w:rsidRPr="0071784C">
              <w:br/>
              <w:t xml:space="preserve">b) Würde der Kessel wieder herunter rutschen, wenn die Person das Seil loslässt? </w:t>
            </w:r>
            <w:r w:rsidRPr="0071784C">
              <w:br/>
              <w:t>c) Bei welcher Höhe der LKW-Pritsche würde der Kessel beim Loslassen gerade noch auf dem Brett stehen bleiben?</w:t>
            </w:r>
            <w:r w:rsidRPr="0071784C">
              <w:br/>
              <w:t>(Die Gleitreibungszahl zwischen Holz und Stahl sei 0,5, die Haftreibungszahl 0,6)</w:t>
            </w:r>
          </w:p>
          <w:p w14:paraId="0ACD4FF0" w14:textId="77777777" w:rsidR="00E14754" w:rsidRPr="0071784C" w:rsidRDefault="00E14754" w:rsidP="00E14754">
            <w:pPr>
              <w:widowControl w:val="0"/>
            </w:pPr>
            <w:r w:rsidRPr="0071784C">
              <w:sym w:font="Symbol" w:char="F02A"/>
            </w:r>
            <w:r w:rsidRPr="0071784C">
              <w:sym w:font="Symbol" w:char="F02A"/>
            </w:r>
            <w:r w:rsidRPr="0071784C">
              <w:sym w:font="Symbol" w:char="F02A"/>
            </w:r>
            <w:r w:rsidRPr="0071784C">
              <w:sym w:font="Symbol" w:char="F02A"/>
            </w:r>
          </w:p>
        </w:tc>
      </w:tr>
      <w:tr w:rsidR="00E14754" w:rsidRPr="0071784C" w14:paraId="15D0A29D" w14:textId="77777777" w:rsidTr="00E14754">
        <w:tc>
          <w:tcPr>
            <w:tcW w:w="10061" w:type="dxa"/>
          </w:tcPr>
          <w:p w14:paraId="36EBF988" w14:textId="77777777" w:rsidR="00E14754" w:rsidRPr="0071784C" w:rsidRDefault="00215B7B" w:rsidP="00E14754">
            <w:pPr>
              <w:widowControl w:val="0"/>
            </w:pPr>
            <w:r>
              <w:rPr>
                <w:noProof/>
              </w:rPr>
              <w:pict w14:anchorId="5C4FA9DD">
                <v:shape id="Bild 45" o:spid="_x0000_i1071" type="#_x0000_t75" alt="m498" style="width:498pt;height:1in;visibility:visible">
                  <v:imagedata r:id="rId142" o:title="m498"/>
                </v:shape>
              </w:pict>
            </w:r>
          </w:p>
        </w:tc>
      </w:tr>
    </w:tbl>
    <w:p w14:paraId="7FFB158E" w14:textId="41CDBDF4" w:rsidR="00E14754" w:rsidRDefault="00E14754" w:rsidP="00E14754">
      <w:pPr>
        <w:widowControl w:val="0"/>
      </w:pPr>
      <w:r>
        <w:br/>
      </w:r>
      <w:r>
        <w:rPr>
          <w:color w:val="FF0000"/>
        </w:rPr>
        <w:sym w:font="Symbol" w:char="F02A"/>
      </w:r>
      <w:r>
        <w:t xml:space="preserve"> </w:t>
      </w:r>
      <w:hyperlink r:id="rId143" w:anchor="m525" w:history="1">
        <w:r>
          <w:rPr>
            <w:rStyle w:val="Hyperlink"/>
            <w:sz w:val="22"/>
          </w:rPr>
          <w:t>5</w:t>
        </w:r>
        <w:bookmarkStart w:id="553" w:name="_Hlt93559609"/>
        <w:r>
          <w:rPr>
            <w:rStyle w:val="Hyperlink"/>
            <w:sz w:val="22"/>
          </w:rPr>
          <w:t>2</w:t>
        </w:r>
        <w:bookmarkStart w:id="554" w:name="_Hlt119741140"/>
        <w:bookmarkEnd w:id="553"/>
        <w:r>
          <w:rPr>
            <w:rStyle w:val="Hyperlink"/>
            <w:sz w:val="22"/>
          </w:rPr>
          <w:t>5</w:t>
        </w:r>
        <w:bookmarkEnd w:id="554"/>
        <w:r>
          <w:rPr>
            <w:rStyle w:val="Hyperlink"/>
            <w:sz w:val="22"/>
          </w:rPr>
          <w:t>.</w:t>
        </w:r>
      </w:hyperlink>
      <w:r>
        <w:t xml:space="preserve"> </w:t>
      </w:r>
      <w:bookmarkStart w:id="555" w:name="_Hlt131825863"/>
      <w:r>
        <w:t xml:space="preserve">Ein Skiläufer durchfährt eine Mulde. Auf dem flach abfallenden Hang verliert er h=12m an </w:t>
      </w:r>
      <w:r>
        <w:lastRenderedPageBreak/>
        <w:t>Höhe, auf dem ebenfalls flach ansteigenden Hang gewinnt er wieder h=8m an Höhe. Zu Beginn und zum Ende seiner Fahrt hat er die Geschwindigkeit Null. Der Weg durch die Mulde hat die Länge s=160m, die Masse des Läufers beträgt m=80kg.</w:t>
      </w:r>
    </w:p>
    <w:p w14:paraId="5E76F573" w14:textId="77777777" w:rsidR="00E14754" w:rsidRDefault="00E14754" w:rsidP="00E14754">
      <w:pPr>
        <w:widowControl w:val="0"/>
      </w:pPr>
      <w:r>
        <w:t>Wie groß ist die mittlere Reibungskraft F, mit der er während seiner Fahrt gebremst wurde?</w:t>
      </w:r>
      <w:bookmarkEnd w:id="555"/>
    </w:p>
    <w:p w14:paraId="14B32934" w14:textId="77777777" w:rsidR="00E14754" w:rsidRDefault="00E14754" w:rsidP="00E14754">
      <w:pPr>
        <w:widowControl w:val="0"/>
      </w:pPr>
      <w:r>
        <w:sym w:font="Symbol" w:char="F02A"/>
      </w:r>
      <w:r>
        <w:sym w:font="Symbol" w:char="F02A"/>
      </w:r>
      <w:r>
        <w:sym w:font="Symbol" w:char="F02A"/>
      </w:r>
      <w:r>
        <w:sym w:font="Symbol" w:char="F02A"/>
      </w:r>
    </w:p>
    <w:bookmarkStart w:id="556" w:name="_Hlt131825616"/>
    <w:p w14:paraId="38405D00" w14:textId="4528DE01" w:rsidR="00E14754" w:rsidRDefault="00E14754" w:rsidP="00E14754">
      <w:pPr>
        <w:widowControl w:val="0"/>
      </w:pPr>
      <w:r>
        <w:fldChar w:fldCharType="begin"/>
      </w:r>
      <w:r w:rsidR="00626526">
        <w:instrText>HYPERLINK "lsgmech.docx" \l "m600"</w:instrText>
      </w:r>
      <w:r>
        <w:fldChar w:fldCharType="separate"/>
      </w:r>
      <w:r>
        <w:rPr>
          <w:rStyle w:val="Hyperlink"/>
          <w:sz w:val="22"/>
        </w:rPr>
        <w:t>6</w:t>
      </w:r>
      <w:bookmarkStart w:id="557" w:name="_Hlt128198452"/>
      <w:r>
        <w:rPr>
          <w:rStyle w:val="Hyperlink"/>
          <w:sz w:val="22"/>
        </w:rPr>
        <w:t>0</w:t>
      </w:r>
      <w:bookmarkEnd w:id="557"/>
      <w:r>
        <w:rPr>
          <w:rStyle w:val="Hyperlink"/>
          <w:sz w:val="22"/>
        </w:rPr>
        <w:t>0.</w:t>
      </w:r>
      <w:r>
        <w:fldChar w:fldCharType="end"/>
      </w:r>
      <w:bookmarkEnd w:id="556"/>
    </w:p>
    <w:p w14:paraId="183C89D1" w14:textId="77777777" w:rsidR="00E14754" w:rsidRDefault="00E14754" w:rsidP="00E14754">
      <w:r>
        <w:t>Ein Körper liegt am Rand eines 1 m langen, sauberen Holztisches. Er wird so angestoßen, dass er am anderen Rand nach 2 Sekunden stehen bleibt. Hat der Körper Räder?</w:t>
      </w:r>
    </w:p>
    <w:p w14:paraId="657FCEF8" w14:textId="77777777" w:rsidR="00E14754" w:rsidRDefault="00E14754" w:rsidP="00E14754">
      <w:r>
        <w:t>a) Na klar, hat er.</w:t>
      </w:r>
    </w:p>
    <w:p w14:paraId="7333FB33" w14:textId="77777777" w:rsidR="00E14754" w:rsidRDefault="00E14754" w:rsidP="00E14754">
      <w:r>
        <w:t>b) Kann man nicht sagen.</w:t>
      </w:r>
    </w:p>
    <w:p w14:paraId="2C38BE14" w14:textId="77777777" w:rsidR="00E14754" w:rsidRDefault="00E14754" w:rsidP="00E14754">
      <w:r>
        <w:t>c) Hat er nicht.</w:t>
      </w:r>
    </w:p>
    <w:p w14:paraId="17E0C422" w14:textId="77777777" w:rsidR="00E14754" w:rsidRDefault="00E14754" w:rsidP="00E14754">
      <w:pPr>
        <w:widowControl w:val="0"/>
      </w:pPr>
    </w:p>
    <w:p w14:paraId="24D10F0A" w14:textId="0CFD08EB" w:rsidR="00E14754" w:rsidRDefault="00215B7B" w:rsidP="00E14754">
      <w:pPr>
        <w:widowControl w:val="0"/>
      </w:pPr>
      <w:hyperlink r:id="rId144" w:anchor="m601" w:history="1">
        <w:r w:rsidR="00E14754">
          <w:rPr>
            <w:rStyle w:val="Hyperlink"/>
            <w:sz w:val="22"/>
          </w:rPr>
          <w:t>6</w:t>
        </w:r>
        <w:bookmarkStart w:id="558" w:name="_Hlt128205620"/>
        <w:bookmarkStart w:id="559" w:name="_Hlt128205512"/>
        <w:bookmarkEnd w:id="558"/>
        <w:r w:rsidR="00E14754">
          <w:rPr>
            <w:rStyle w:val="Hyperlink"/>
            <w:sz w:val="22"/>
          </w:rPr>
          <w:t>0</w:t>
        </w:r>
        <w:bookmarkEnd w:id="559"/>
        <w:r w:rsidR="00E14754">
          <w:rPr>
            <w:rStyle w:val="Hyperlink"/>
            <w:sz w:val="22"/>
          </w:rPr>
          <w:t>1.</w:t>
        </w:r>
      </w:hyperlink>
    </w:p>
    <w:p w14:paraId="033ABF70" w14:textId="77777777" w:rsidR="00E14754" w:rsidRDefault="00E14754" w:rsidP="00E14754">
      <w:r>
        <w:t xml:space="preserve">Nimm einen Schrubber oder Besen und lege ihn auf die Zeigerfinger, der in einem Abstand von etwa 1m gehaltenen Hände. Nun </w:t>
      </w:r>
      <w:proofErr w:type="gramStart"/>
      <w:r>
        <w:t>schiebe</w:t>
      </w:r>
      <w:proofErr w:type="gramEnd"/>
      <w:r>
        <w:t xml:space="preserve"> die beiden Hände langsam aufeinander zu, bis sie sich berühren. Was ist zu beobachten?</w:t>
      </w:r>
      <w:r>
        <w:br/>
        <w:t>a) Der Besen fällt immer mit der schweren Seite nach unten.</w:t>
      </w:r>
      <w:r>
        <w:br/>
        <w:t xml:space="preserve">b) Der Besen fällt zufällig mal nach der einen und mal nach der anderen Seite. </w:t>
      </w:r>
    </w:p>
    <w:p w14:paraId="7FCEE621" w14:textId="77777777" w:rsidR="00E14754" w:rsidRDefault="00E14754" w:rsidP="00E14754">
      <w:pPr>
        <w:widowControl w:val="0"/>
      </w:pPr>
      <w:r>
        <w:t>c) Der Besen fällt nicht runter, die Finger treffen sich genau am Schwerpunkt.</w:t>
      </w:r>
    </w:p>
    <w:p w14:paraId="3F5F73E8" w14:textId="77777777" w:rsidR="00E14754" w:rsidRDefault="00E14754" w:rsidP="00E14754">
      <w:pPr>
        <w:widowControl w:val="0"/>
      </w:pPr>
    </w:p>
    <w:p w14:paraId="4BEE55AF" w14:textId="4BD993EB" w:rsidR="00E14754" w:rsidRDefault="00E14754" w:rsidP="00E14754">
      <w:pPr>
        <w:widowControl w:val="0"/>
        <w:rPr>
          <w:rStyle w:val="Hyperlink"/>
          <w:sz w:val="22"/>
        </w:rPr>
      </w:pPr>
      <w:r>
        <w:rPr>
          <w:color w:val="FF0000"/>
        </w:rPr>
        <w:sym w:font="Symbol" w:char="F02A"/>
      </w:r>
      <w:r>
        <w:fldChar w:fldCharType="begin"/>
      </w:r>
      <w:r w:rsidR="00626526">
        <w:instrText>HYPERLINK "lsgmech.docx" \l "m611"</w:instrText>
      </w:r>
      <w:r>
        <w:fldChar w:fldCharType="separate"/>
      </w:r>
      <w:r>
        <w:rPr>
          <w:rStyle w:val="Hyperlink"/>
          <w:sz w:val="22"/>
        </w:rPr>
        <w:t>6</w:t>
      </w:r>
      <w:bookmarkStart w:id="560" w:name="_Hlt146153931"/>
      <w:r>
        <w:rPr>
          <w:rStyle w:val="Hyperlink"/>
          <w:sz w:val="22"/>
        </w:rPr>
        <w:t>1</w:t>
      </w:r>
      <w:bookmarkEnd w:id="560"/>
      <w:r>
        <w:rPr>
          <w:rStyle w:val="Hyperlink"/>
          <w:sz w:val="22"/>
        </w:rPr>
        <w:t>1.</w:t>
      </w:r>
    </w:p>
    <w:p w14:paraId="115A0294" w14:textId="267F22FD" w:rsidR="00E14754" w:rsidRDefault="00E14754" w:rsidP="00E14754">
      <w:pPr>
        <w:widowControl w:val="0"/>
      </w:pPr>
      <w:r>
        <w:fldChar w:fldCharType="end"/>
      </w:r>
      <w:r>
        <w:t>Ein Kraftfahrzeug soll auf ebener, horizontaler Straße eine Beschleunigung von a = 3 ms</w:t>
      </w:r>
      <w:r>
        <w:rPr>
          <w:vertAlign w:val="superscript"/>
        </w:rPr>
        <w:t xml:space="preserve">-2 </w:t>
      </w:r>
      <w:r>
        <w:t>erreichen.</w:t>
      </w:r>
      <w:r>
        <w:br/>
        <w:t xml:space="preserve">a) Welcher Reibungskoeffizient </w:t>
      </w:r>
      <w:r>
        <w:sym w:font="Symbol" w:char="F06D"/>
      </w:r>
      <w:r>
        <w:rPr>
          <w:vertAlign w:val="subscript"/>
        </w:rPr>
        <w:t>1</w:t>
      </w:r>
      <w:r>
        <w:t xml:space="preserve"> zwischen Fahrbahn und Reifen ist dazu mindestens erforderlich?</w:t>
      </w:r>
      <w:r>
        <w:br/>
        <w:t>b) Welche</w:t>
      </w:r>
      <w:r w:rsidR="005C028E">
        <w:t>r</w:t>
      </w:r>
      <w:r>
        <w:t xml:space="preserve"> Reibungskoeffizient </w:t>
      </w:r>
      <w:r>
        <w:sym w:font="Symbol" w:char="F06D"/>
      </w:r>
      <w:r>
        <w:rPr>
          <w:vertAlign w:val="subscript"/>
        </w:rPr>
        <w:t>2</w:t>
      </w:r>
      <w:r>
        <w:t xml:space="preserve"> ist erforderlich, wenn die gleiche Beschleunigung bergauf bei einer Steigung von 10 % erreicht werden soll?</w:t>
      </w:r>
    </w:p>
    <w:p w14:paraId="45219FBD" w14:textId="77777777" w:rsidR="00E14754" w:rsidRDefault="00E14754" w:rsidP="00E14754">
      <w:pPr>
        <w:widowControl w:val="0"/>
      </w:pPr>
    </w:p>
    <w:p w14:paraId="35F9E370" w14:textId="750C8A1D" w:rsidR="00E14754" w:rsidRDefault="00E14754" w:rsidP="00E14754">
      <w:pPr>
        <w:widowControl w:val="0"/>
      </w:pPr>
      <w:r>
        <w:rPr>
          <w:color w:val="FF0000"/>
        </w:rPr>
        <w:sym w:font="Symbol" w:char="F02A"/>
      </w:r>
      <w:bookmarkStart w:id="561" w:name="_Hlt246734439"/>
      <w:r>
        <w:fldChar w:fldCharType="begin"/>
      </w:r>
      <w:r w:rsidR="00626526">
        <w:instrText>HYPERLINK "lsgmech.docx" \l "m631"</w:instrText>
      </w:r>
      <w:r>
        <w:fldChar w:fldCharType="separate"/>
      </w:r>
      <w:r>
        <w:rPr>
          <w:rStyle w:val="Hyperlink"/>
          <w:sz w:val="22"/>
        </w:rPr>
        <w:t>6</w:t>
      </w:r>
      <w:bookmarkStart w:id="562" w:name="_Hlt163025596"/>
      <w:bookmarkStart w:id="563" w:name="_Hlt163016562"/>
      <w:bookmarkEnd w:id="562"/>
      <w:r>
        <w:rPr>
          <w:rStyle w:val="Hyperlink"/>
          <w:sz w:val="22"/>
        </w:rPr>
        <w:t>3</w:t>
      </w:r>
      <w:bookmarkEnd w:id="563"/>
      <w:r>
        <w:rPr>
          <w:rStyle w:val="Hyperlink"/>
          <w:sz w:val="22"/>
        </w:rPr>
        <w:t>1</w:t>
      </w:r>
      <w:r>
        <w:fldChar w:fldCharType="end"/>
      </w:r>
      <w:bookmarkEnd w:id="561"/>
      <w:r>
        <w:t>.  Ein PKW kommt mit 72 km/h durch eine Waldkurve gefahren. Der Fahrer sieht in 30 m Entfernung einen umgestürzten Baum quer auf der Straße liegen. Er benötigt 0,3s Reaktionszeit und bremst dann.</w:t>
      </w:r>
    </w:p>
    <w:p w14:paraId="4E9707FE" w14:textId="77777777" w:rsidR="00E14754" w:rsidRDefault="00E14754" w:rsidP="00E14754">
      <w:pPr>
        <w:widowControl w:val="0"/>
      </w:pPr>
      <w:r>
        <w:t>a) Berechnen Sie die notwendige Haftreibungszahl, um das Fahrzeug noch vor dem Baum zum Stehen zu bringen.</w:t>
      </w:r>
    </w:p>
    <w:p w14:paraId="131A7FFB" w14:textId="77777777" w:rsidR="00E14754" w:rsidRDefault="00E14754" w:rsidP="00E14754">
      <w:pPr>
        <w:widowControl w:val="0"/>
      </w:pPr>
      <w:r>
        <w:t xml:space="preserve">b) Zu allem Übel hat es geregnet, so dass </w:t>
      </w:r>
      <w:bookmarkStart w:id="564" w:name="_Hlt163015371"/>
      <w:bookmarkEnd w:id="564"/>
      <w:r>
        <w:t>die Reibungszahl auf 0,3 sinkt. Mit welcher Geschwindigkeit prallt das Auto auf den Baum. Wie viel Prozent seiner ursprünglichen Bewegungsenergie hat das Auto beim Aufprall?</w:t>
      </w:r>
    </w:p>
    <w:p w14:paraId="7AAC7874" w14:textId="77777777" w:rsidR="00E14754" w:rsidRDefault="00E14754" w:rsidP="00E14754">
      <w:pPr>
        <w:widowControl w:val="0"/>
      </w:pPr>
    </w:p>
    <w:p w14:paraId="4595E3CA" w14:textId="624BD997" w:rsidR="00E14754" w:rsidRDefault="00215B7B" w:rsidP="00E14754">
      <w:pPr>
        <w:widowControl w:val="0"/>
        <w:rPr>
          <w:color w:val="FF0000"/>
        </w:rPr>
      </w:pPr>
      <w:hyperlink r:id="rId145" w:anchor="m663" w:history="1">
        <w:r w:rsidR="00E14754">
          <w:rPr>
            <w:rStyle w:val="Hyperlink"/>
            <w:sz w:val="22"/>
          </w:rPr>
          <w:t>6</w:t>
        </w:r>
        <w:bookmarkStart w:id="565" w:name="_Hlt187213254"/>
        <w:r w:rsidR="00E14754">
          <w:rPr>
            <w:rStyle w:val="Hyperlink"/>
            <w:sz w:val="22"/>
          </w:rPr>
          <w:t>6</w:t>
        </w:r>
        <w:bookmarkEnd w:id="565"/>
        <w:r w:rsidR="00E14754">
          <w:rPr>
            <w:rStyle w:val="Hyperlink"/>
            <w:sz w:val="22"/>
          </w:rPr>
          <w:t>3.</w:t>
        </w:r>
      </w:hyperlink>
      <w:r w:rsidR="00E14754">
        <w:t xml:space="preserve"> Beim Fahrradfahren spielt Reibung  an mehreren Stellen eine Rolle. Beschreibe je eine Beispiel, wo sie </w:t>
      </w:r>
      <w:r w:rsidR="00E14754">
        <w:br/>
        <w:t xml:space="preserve">a) von Vorteil und </w:t>
      </w:r>
      <w:r w:rsidR="00E14754">
        <w:rPr>
          <w:color w:val="FF0000"/>
        </w:rPr>
        <w:t xml:space="preserve"> </w:t>
      </w:r>
      <w:r w:rsidR="00E14754">
        <w:br/>
        <w:t>b) von Nachteil ist.</w:t>
      </w:r>
      <w:r w:rsidR="00E14754">
        <w:rPr>
          <w:color w:val="FF0000"/>
        </w:rPr>
        <w:t xml:space="preserve"> </w:t>
      </w:r>
    </w:p>
    <w:p w14:paraId="22509AB8" w14:textId="77777777" w:rsidR="00E14754" w:rsidRDefault="00E14754" w:rsidP="00E14754">
      <w:pPr>
        <w:widowControl w:val="0"/>
        <w:rPr>
          <w:color w:val="FF0000"/>
        </w:rPr>
      </w:pPr>
    </w:p>
    <w:p w14:paraId="094C529F" w14:textId="12E754DE" w:rsidR="00E14754" w:rsidRDefault="00215B7B" w:rsidP="00E14754">
      <w:pPr>
        <w:widowControl w:val="0"/>
        <w:rPr>
          <w:color w:val="FF0000"/>
        </w:rPr>
      </w:pPr>
      <w:hyperlink r:id="rId146" w:anchor="m666" w:history="1">
        <w:r w:rsidR="00E14754">
          <w:rPr>
            <w:rStyle w:val="Hyperlink"/>
            <w:sz w:val="22"/>
          </w:rPr>
          <w:t>6</w:t>
        </w:r>
        <w:bookmarkStart w:id="566" w:name="_Hlt187215109"/>
        <w:bookmarkStart w:id="567" w:name="_Hlt187213910"/>
        <w:bookmarkEnd w:id="566"/>
        <w:r w:rsidR="00E14754">
          <w:rPr>
            <w:rStyle w:val="Hyperlink"/>
            <w:sz w:val="22"/>
          </w:rPr>
          <w:t>6</w:t>
        </w:r>
        <w:bookmarkEnd w:id="567"/>
        <w:r w:rsidR="00E14754">
          <w:rPr>
            <w:rStyle w:val="Hyperlink"/>
            <w:sz w:val="22"/>
          </w:rPr>
          <w:t>6.</w:t>
        </w:r>
      </w:hyperlink>
      <w:r w:rsidR="00E14754">
        <w:t xml:space="preserve"> Nenne ein Beispiel, wo durch Reibung ein Körper stark erwärmt wird. </w:t>
      </w:r>
      <w:r w:rsidR="00E14754">
        <w:br/>
        <w:t xml:space="preserve">Erkläre, warum sich ein Körper durch Reibung erwärmen kann.  </w:t>
      </w:r>
    </w:p>
    <w:p w14:paraId="500A6611" w14:textId="77777777" w:rsidR="00E14754" w:rsidRDefault="00E14754" w:rsidP="00E14754">
      <w:pPr>
        <w:widowControl w:val="0"/>
        <w:rPr>
          <w:color w:val="FF0000"/>
        </w:rPr>
      </w:pPr>
    </w:p>
    <w:p w14:paraId="39FA7EE1" w14:textId="4FAF8869" w:rsidR="00E14754" w:rsidRDefault="00E14754" w:rsidP="00E14754">
      <w:pPr>
        <w:widowControl w:val="0"/>
      </w:pPr>
      <w:r>
        <w:rPr>
          <w:color w:val="FF0000"/>
        </w:rPr>
        <w:sym w:font="Symbol" w:char="F02A"/>
      </w:r>
      <w:hyperlink r:id="rId147" w:anchor="m690" w:history="1">
        <w:r>
          <w:rPr>
            <w:rStyle w:val="Hyperlink"/>
            <w:sz w:val="22"/>
          </w:rPr>
          <w:t>6</w:t>
        </w:r>
        <w:bookmarkStart w:id="568" w:name="_Hlt212432943"/>
        <w:bookmarkStart w:id="569" w:name="_Hlt212381618"/>
        <w:bookmarkEnd w:id="568"/>
        <w:r>
          <w:rPr>
            <w:rStyle w:val="Hyperlink"/>
            <w:sz w:val="22"/>
          </w:rPr>
          <w:t>9</w:t>
        </w:r>
        <w:bookmarkStart w:id="570" w:name="_Hlt213462371"/>
        <w:bookmarkStart w:id="571" w:name="_Hlt213395413"/>
        <w:bookmarkEnd w:id="569"/>
        <w:bookmarkEnd w:id="570"/>
        <w:r>
          <w:rPr>
            <w:rStyle w:val="Hyperlink"/>
            <w:sz w:val="22"/>
          </w:rPr>
          <w:t>0</w:t>
        </w:r>
        <w:bookmarkEnd w:id="571"/>
        <w:r>
          <w:rPr>
            <w:rStyle w:val="Hyperlink"/>
            <w:sz w:val="22"/>
          </w:rPr>
          <w:t>.</w:t>
        </w:r>
      </w:hyperlink>
      <w:r>
        <w:t xml:space="preserve"> Eine 200 kg schwere Transportkiste wird auf die 1,5 m hohe Ladefläche eines LKW über einen 5,0 m langen Rollengang hochgezogen. Der Rollengang hat einen Rollwiderstand von 0,05. Welche mechanische Arbeit wird verrichtet? </w:t>
      </w:r>
    </w:p>
    <w:p w14:paraId="59E25C5F" w14:textId="7D1B8260" w:rsidR="00E14754" w:rsidRDefault="00E14754" w:rsidP="00E14754">
      <w:pPr>
        <w:widowControl w:val="0"/>
      </w:pPr>
      <w:r>
        <w:sym w:font="Symbol" w:char="F02A"/>
      </w:r>
      <w:r>
        <w:sym w:font="Symbol" w:char="F02A"/>
      </w:r>
      <w:r>
        <w:sym w:font="Symbol" w:char="F02A"/>
      </w:r>
      <w:r>
        <w:sym w:font="Symbol" w:char="F02A"/>
      </w:r>
      <w:r>
        <w:br/>
      </w:r>
      <w:bookmarkStart w:id="572" w:name="_Hlt247870086"/>
      <w:bookmarkEnd w:id="572"/>
      <w:r>
        <w:fldChar w:fldCharType="begin"/>
      </w:r>
      <w:r w:rsidR="00626526">
        <w:instrText>HYPERLINK "lsgmech.docx" \l "m762"</w:instrText>
      </w:r>
      <w:r>
        <w:fldChar w:fldCharType="separate"/>
      </w:r>
      <w:r>
        <w:rPr>
          <w:rStyle w:val="Hyperlink"/>
        </w:rPr>
        <w:t>762</w:t>
      </w:r>
      <w:r>
        <w:fldChar w:fldCharType="end"/>
      </w:r>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64F639EE" w14:textId="77777777" w:rsidTr="00E14754">
        <w:tc>
          <w:tcPr>
            <w:tcW w:w="5030" w:type="dxa"/>
          </w:tcPr>
          <w:p w14:paraId="5BFE9229" w14:textId="77777777" w:rsidR="00E14754" w:rsidRPr="0071784C" w:rsidRDefault="00215B7B" w:rsidP="00E14754">
            <w:pPr>
              <w:widowControl w:val="0"/>
            </w:pPr>
            <w:r>
              <w:rPr>
                <w:noProof/>
              </w:rPr>
              <w:lastRenderedPageBreak/>
              <w:pict w14:anchorId="77346B82">
                <v:shape id="Bild 46" o:spid="_x0000_i1072" type="#_x0000_t75" alt="m762" style="width:246pt;height:102pt;visibility:visible">
                  <v:imagedata r:id="rId148" o:title="m762"/>
                </v:shape>
              </w:pict>
            </w:r>
          </w:p>
        </w:tc>
        <w:tc>
          <w:tcPr>
            <w:tcW w:w="5031" w:type="dxa"/>
          </w:tcPr>
          <w:p w14:paraId="503A0D14" w14:textId="77777777" w:rsidR="00E14754" w:rsidRPr="0071784C" w:rsidRDefault="00E14754" w:rsidP="00E14754">
            <w:pPr>
              <w:widowControl w:val="0"/>
            </w:pPr>
            <w:r w:rsidRPr="0071784C">
              <w:t>Vorweihnachtszeit ist Zeit zum Plätzchen backen.  Auf dem Tisch liegt ein lose hin</w:t>
            </w:r>
            <w:r w:rsidR="00EA12D9" w:rsidRPr="0071784C">
              <w:t xml:space="preserve"> </w:t>
            </w:r>
            <w:r w:rsidRPr="0071784C">
              <w:t>geschütteter Haufen Zucker mit der Höhe h und dem Durchmesser d.</w:t>
            </w:r>
          </w:p>
          <w:p w14:paraId="5E149E77" w14:textId="77777777" w:rsidR="00E14754" w:rsidRPr="0071784C" w:rsidRDefault="00E14754" w:rsidP="00E14754">
            <w:pPr>
              <w:widowControl w:val="0"/>
            </w:pPr>
            <w:r w:rsidRPr="0071784C">
              <w:t xml:space="preserve">Nun wird die gleiche Menge Zucker auf den vorhandenen Haufen draufgeschüttet. </w:t>
            </w:r>
          </w:p>
          <w:p w14:paraId="58103224" w14:textId="77777777" w:rsidR="00E14754" w:rsidRPr="0071784C" w:rsidRDefault="00E14754" w:rsidP="00E14754">
            <w:pPr>
              <w:widowControl w:val="0"/>
            </w:pPr>
            <w:r w:rsidRPr="0071784C">
              <w:t>Wie ändert sich das Verhältnis d/h?</w:t>
            </w:r>
          </w:p>
          <w:p w14:paraId="00607309" w14:textId="77777777" w:rsidR="00E14754" w:rsidRPr="0071784C" w:rsidRDefault="00E14754" w:rsidP="00E14754">
            <w:pPr>
              <w:widowControl w:val="0"/>
            </w:pPr>
            <w:r w:rsidRPr="0071784C">
              <w:t>a) Es wird größer, der Haufen wächst also schneller in die Breite als in die Höhe.</w:t>
            </w:r>
          </w:p>
          <w:p w14:paraId="0F29DF96" w14:textId="77777777" w:rsidR="00E14754" w:rsidRPr="0071784C" w:rsidRDefault="00E14754" w:rsidP="00E14754">
            <w:pPr>
              <w:widowControl w:val="0"/>
            </w:pPr>
            <w:r w:rsidRPr="0071784C">
              <w:t>b) Es ändert sich nicht, Breite und Höhe wachsen im gleichen Maße.</w:t>
            </w:r>
          </w:p>
          <w:p w14:paraId="547343A0" w14:textId="77777777" w:rsidR="00E14754" w:rsidRPr="0071784C" w:rsidRDefault="00E14754" w:rsidP="00E14754">
            <w:pPr>
              <w:widowControl w:val="0"/>
            </w:pPr>
            <w:r w:rsidRPr="0071784C">
              <w:t>c) Es wird kleiner, der Haufen wächst schneller in die Höhe als in die Breite.</w:t>
            </w:r>
          </w:p>
        </w:tc>
      </w:tr>
    </w:tbl>
    <w:p w14:paraId="55194596" w14:textId="77777777" w:rsidR="00E14754" w:rsidRDefault="00E14754" w:rsidP="00E14754">
      <w:pPr>
        <w:widowControl w:val="0"/>
      </w:pPr>
    </w:p>
    <w:tbl>
      <w:tblPr>
        <w:tblW w:w="0" w:type="auto"/>
        <w:tblLook w:val="01E0" w:firstRow="1" w:lastRow="1" w:firstColumn="1" w:lastColumn="1" w:noHBand="0" w:noVBand="0"/>
      </w:tblPr>
      <w:tblGrid>
        <w:gridCol w:w="5030"/>
        <w:gridCol w:w="5031"/>
      </w:tblGrid>
      <w:tr w:rsidR="001F4D30" w:rsidRPr="0071784C" w14:paraId="74244A18" w14:textId="77777777" w:rsidTr="00290065">
        <w:tc>
          <w:tcPr>
            <w:tcW w:w="5030" w:type="dxa"/>
            <w:shd w:val="clear" w:color="auto" w:fill="auto"/>
          </w:tcPr>
          <w:p w14:paraId="458F7B6F" w14:textId="1C111417" w:rsidR="001F4D30" w:rsidRPr="0071784C" w:rsidRDefault="00215B7B" w:rsidP="00290065">
            <w:pPr>
              <w:pStyle w:val="StandardWeb"/>
              <w:spacing w:before="0" w:beforeAutospacing="0" w:after="0" w:afterAutospacing="0"/>
              <w:rPr>
                <w:rFonts w:ascii="Arial" w:hAnsi="Arial"/>
                <w:sz w:val="22"/>
                <w:szCs w:val="22"/>
              </w:rPr>
            </w:pPr>
            <w:hyperlink r:id="rId149" w:anchor="m817" w:history="1">
              <w:r w:rsidR="001F4D30" w:rsidRPr="00290065">
                <w:rPr>
                  <w:rStyle w:val="Hyperlink"/>
                  <w:sz w:val="22"/>
                  <w:szCs w:val="22"/>
                </w:rPr>
                <w:t>817.</w:t>
              </w:r>
            </w:hyperlink>
            <w:r w:rsidR="001F4D30" w:rsidRPr="0071784C">
              <w:rPr>
                <w:rFonts w:ascii="Arial" w:hAnsi="Arial"/>
                <w:sz w:val="22"/>
                <w:szCs w:val="22"/>
              </w:rPr>
              <w:t xml:space="preserve"> Auf einem waagerecht liegenden Brett stehen nebeneinander zwei zusammengesteckte Legomauern. Beide haben die gleiche Grundfläche, aber die gelbe Konstruktion ist doppelt so schwer wie die rote. Das Brett wird langsam angekippt bis die Steine zu rutschen </w:t>
            </w:r>
            <w:r w:rsidR="00E23953" w:rsidRPr="0071784C">
              <w:rPr>
                <w:rFonts w:ascii="Arial" w:hAnsi="Arial"/>
                <w:sz w:val="22"/>
                <w:szCs w:val="22"/>
              </w:rPr>
              <w:t xml:space="preserve">anfangen. </w:t>
            </w:r>
            <w:r w:rsidR="001F4D30" w:rsidRPr="0071784C">
              <w:rPr>
                <w:rFonts w:ascii="Arial" w:hAnsi="Arial"/>
                <w:sz w:val="22"/>
                <w:szCs w:val="22"/>
              </w:rPr>
              <w:br/>
            </w:r>
            <w:r w:rsidR="001F4D30" w:rsidRPr="0071784C">
              <w:rPr>
                <w:rStyle w:val="rot"/>
                <w:rFonts w:ascii="Arial" w:hAnsi="Arial"/>
                <w:sz w:val="22"/>
                <w:szCs w:val="22"/>
              </w:rPr>
              <w:t>In welcher Reihenfolge rutschen sie los?</w:t>
            </w:r>
            <w:r w:rsidR="001F4D30" w:rsidRPr="0071784C">
              <w:rPr>
                <w:rFonts w:ascii="Arial" w:hAnsi="Arial"/>
                <w:sz w:val="22"/>
                <w:szCs w:val="22"/>
              </w:rPr>
              <w:br/>
              <w:t xml:space="preserve">a) Die rote und leichte Konstruktion rutscht deutlich eher. </w:t>
            </w:r>
          </w:p>
          <w:p w14:paraId="2C7F3967" w14:textId="77777777" w:rsidR="001F4D30" w:rsidRPr="0071784C" w:rsidRDefault="001F4D30" w:rsidP="00290065">
            <w:pPr>
              <w:pStyle w:val="StandardWeb"/>
              <w:spacing w:before="0" w:beforeAutospacing="0" w:after="0" w:afterAutospacing="0"/>
              <w:rPr>
                <w:rFonts w:ascii="Arial" w:hAnsi="Arial"/>
                <w:sz w:val="22"/>
                <w:szCs w:val="22"/>
              </w:rPr>
            </w:pPr>
            <w:r w:rsidRPr="0071784C">
              <w:rPr>
                <w:rFonts w:ascii="Arial" w:hAnsi="Arial"/>
                <w:sz w:val="22"/>
                <w:szCs w:val="22"/>
              </w:rPr>
              <w:t xml:space="preserve">b) Beide Konstruktionen rutschen bei ungefähr dem gleichen Neigungswinkel. </w:t>
            </w:r>
          </w:p>
          <w:p w14:paraId="27C9E35C" w14:textId="77777777" w:rsidR="001F4D30" w:rsidRPr="0071784C" w:rsidRDefault="001F4D30" w:rsidP="00290065">
            <w:pPr>
              <w:pStyle w:val="StandardWeb"/>
              <w:spacing w:before="0" w:beforeAutospacing="0" w:after="0" w:afterAutospacing="0"/>
            </w:pPr>
            <w:r w:rsidRPr="0071784C">
              <w:rPr>
                <w:rFonts w:ascii="Arial" w:hAnsi="Arial"/>
                <w:sz w:val="22"/>
                <w:szCs w:val="22"/>
              </w:rPr>
              <w:t>c) Die gelbe und schwere Konstruktion rutscht deutlich eher</w:t>
            </w:r>
            <w:r w:rsidRPr="0071784C">
              <w:t xml:space="preserve">. </w:t>
            </w:r>
          </w:p>
          <w:p w14:paraId="07240A15" w14:textId="77777777" w:rsidR="001F4D30" w:rsidRPr="0071784C" w:rsidRDefault="001F4D30" w:rsidP="00290065">
            <w:pPr>
              <w:widowControl w:val="0"/>
            </w:pPr>
          </w:p>
        </w:tc>
        <w:tc>
          <w:tcPr>
            <w:tcW w:w="5031" w:type="dxa"/>
            <w:shd w:val="clear" w:color="auto" w:fill="auto"/>
          </w:tcPr>
          <w:p w14:paraId="0CA369F3" w14:textId="77777777" w:rsidR="001F4D30" w:rsidRPr="0071784C" w:rsidRDefault="00215B7B" w:rsidP="00290065">
            <w:pPr>
              <w:widowControl w:val="0"/>
            </w:pPr>
            <w:r>
              <w:rPr>
                <w:noProof/>
              </w:rPr>
              <w:pict w14:anchorId="310D4D78">
                <v:shape id="Bild 47" o:spid="_x0000_i1073" type="#_x0000_t75" alt="m817" style="width:228pt;height:174pt;visibility:visible">
                  <v:imagedata r:id="rId150" o:title="m817"/>
                </v:shape>
              </w:pict>
            </w:r>
          </w:p>
        </w:tc>
      </w:tr>
    </w:tbl>
    <w:p w14:paraId="2F3B6B1D" w14:textId="77777777" w:rsidR="001F4D30" w:rsidRPr="00625527" w:rsidRDefault="001F4D30" w:rsidP="001F4D30">
      <w:pPr>
        <w:widowControl w:val="0"/>
      </w:pPr>
    </w:p>
    <w:p w14:paraId="1588FCB2" w14:textId="563C7811" w:rsidR="00625527" w:rsidRDefault="00215B7B" w:rsidP="001F4D30">
      <w:pPr>
        <w:widowControl w:val="0"/>
      </w:pPr>
      <w:hyperlink r:id="rId151" w:anchor="m828" w:history="1">
        <w:r w:rsidR="00625527" w:rsidRPr="00625527">
          <w:rPr>
            <w:rStyle w:val="Hyperlink"/>
            <w:sz w:val="22"/>
          </w:rPr>
          <w:t>828.</w:t>
        </w:r>
      </w:hyperlink>
      <w:r w:rsidR="00625527" w:rsidRPr="00625527">
        <w:t xml:space="preserve"> Begründe mit Hilfe der Reibungszahlen aus dem Tafelwerk, warum sich am Fahrrad die Räder mit Kugellagern auf der Achse drehen. </w:t>
      </w:r>
    </w:p>
    <w:p w14:paraId="4353053E" w14:textId="77777777" w:rsidR="00973823" w:rsidRDefault="00973823" w:rsidP="001F4D30">
      <w:pPr>
        <w:widowControl w:val="0"/>
      </w:pPr>
    </w:p>
    <w:tbl>
      <w:tblPr>
        <w:tblW w:w="0" w:type="auto"/>
        <w:tblLook w:val="01E0" w:firstRow="1" w:lastRow="1" w:firstColumn="1" w:lastColumn="1" w:noHBand="0" w:noVBand="0"/>
      </w:tblPr>
      <w:tblGrid>
        <w:gridCol w:w="10137"/>
      </w:tblGrid>
      <w:tr w:rsidR="00590A08" w:rsidRPr="0071784C" w14:paraId="11D0EC3C" w14:textId="77777777" w:rsidTr="00290065">
        <w:tc>
          <w:tcPr>
            <w:tcW w:w="10137" w:type="dxa"/>
            <w:shd w:val="clear" w:color="auto" w:fill="auto"/>
          </w:tcPr>
          <w:p w14:paraId="62FCE76D" w14:textId="68D7097A" w:rsidR="00590A08" w:rsidRPr="0071784C" w:rsidRDefault="00215B7B" w:rsidP="00290065">
            <w:pPr>
              <w:widowControl w:val="0"/>
            </w:pPr>
            <w:hyperlink r:id="rId152" w:anchor="m930" w:history="1">
              <w:r w:rsidR="00590A08" w:rsidRPr="00290065">
                <w:rPr>
                  <w:rStyle w:val="Hyperlink"/>
                  <w:sz w:val="22"/>
                </w:rPr>
                <w:t>930.</w:t>
              </w:r>
            </w:hyperlink>
            <w:r w:rsidR="00590A08" w:rsidRPr="0071784C">
              <w:t xml:space="preserve"> </w:t>
            </w:r>
          </w:p>
          <w:p w14:paraId="1B471A84" w14:textId="77777777" w:rsidR="00590A08" w:rsidRPr="0071784C" w:rsidRDefault="00215B7B" w:rsidP="00290065">
            <w:pPr>
              <w:widowControl w:val="0"/>
            </w:pPr>
            <w:r>
              <w:rPr>
                <w:noProof/>
              </w:rPr>
              <w:lastRenderedPageBreak/>
              <w:pict w14:anchorId="6661B627">
                <v:shape id="Bild 48" o:spid="_x0000_i1074" type="#_x0000_t75" alt="m930" style="width:6in;height:264pt;visibility:visible">
                  <v:imagedata r:id="rId153" o:title="m930"/>
                </v:shape>
              </w:pict>
            </w:r>
          </w:p>
        </w:tc>
      </w:tr>
      <w:tr w:rsidR="00590A08" w:rsidRPr="0071784C" w14:paraId="5E677970" w14:textId="77777777" w:rsidTr="00290065">
        <w:tc>
          <w:tcPr>
            <w:tcW w:w="10137" w:type="dxa"/>
            <w:shd w:val="clear" w:color="auto" w:fill="auto"/>
          </w:tcPr>
          <w:p w14:paraId="170368B4" w14:textId="77777777" w:rsidR="00590A08" w:rsidRPr="0071784C" w:rsidRDefault="00590A08" w:rsidP="00290065">
            <w:pPr>
              <w:widowControl w:val="0"/>
            </w:pPr>
            <w:r w:rsidRPr="0071784C">
              <w:lastRenderedPageBreak/>
              <w:t xml:space="preserve">Auf einem Tisch liegt ein Seil der Länge </w:t>
            </w:r>
            <w:r w:rsidRPr="0071784C">
              <w:rPr>
                <w:rFonts w:ascii="Euclid Extra" w:hAnsi="Euclid Extra"/>
              </w:rPr>
              <w:t></w:t>
            </w:r>
            <w:r w:rsidRPr="0071784C">
              <w:t>. Ein Ende des Seils hängt über die Tischkante. Zwischen dem Seil und dem Tisch wirkt eine Haftreibungskraft mit der Haftreibungszahl µ</w:t>
            </w:r>
            <w:r w:rsidRPr="0071784C">
              <w:rPr>
                <w:vertAlign w:val="subscript"/>
              </w:rPr>
              <w:t>H</w:t>
            </w:r>
            <w:r w:rsidRPr="0071784C">
              <w:t xml:space="preserve">. </w:t>
            </w:r>
          </w:p>
          <w:p w14:paraId="78D48FFD" w14:textId="77777777" w:rsidR="00590A08" w:rsidRPr="0071784C" w:rsidRDefault="00590A08" w:rsidP="00290065">
            <w:pPr>
              <w:widowControl w:val="0"/>
            </w:pPr>
            <w:r w:rsidRPr="0071784C">
              <w:t>a) Zeigen Sie, dass das Seil vom Tisch rutscht, wenn gilt:</w:t>
            </w:r>
          </w:p>
          <w:p w14:paraId="0DA4CB82" w14:textId="77777777" w:rsidR="00590A08" w:rsidRPr="0071784C" w:rsidRDefault="00590A08" w:rsidP="00290065">
            <w:pPr>
              <w:widowControl w:val="0"/>
            </w:pPr>
            <w:r w:rsidRPr="0071784C">
              <w:rPr>
                <w:position w:val="-30"/>
              </w:rPr>
              <w:object w:dxaOrig="780" w:dyaOrig="700" w14:anchorId="4D95F3E6">
                <v:shape id="_x0000_i1075" type="#_x0000_t75" style="width:36pt;height:36pt" o:ole="">
                  <v:imagedata r:id="rId154" o:title=""/>
                </v:shape>
                <o:OLEObject Type="Embed" ProgID="Equation.DSMT4" ShapeID="_x0000_i1075" DrawAspect="Content" ObjectID="_1735305567" r:id="rId155"/>
              </w:object>
            </w:r>
            <w:r w:rsidRPr="0071784C">
              <w:t xml:space="preserve"> </w:t>
            </w:r>
          </w:p>
          <w:p w14:paraId="061FF19A" w14:textId="77777777" w:rsidR="00590A08" w:rsidRPr="0071784C" w:rsidRDefault="00590A08" w:rsidP="00290065">
            <w:pPr>
              <w:widowControl w:val="0"/>
            </w:pPr>
            <w:r w:rsidRPr="0071784C">
              <w:t xml:space="preserve">b) </w:t>
            </w:r>
            <w:r w:rsidR="00D508AD" w:rsidRPr="0071784C">
              <w:t xml:space="preserve">Das Seil hängt </w:t>
            </w:r>
            <w:r w:rsidR="00351C54" w:rsidRPr="0071784C">
              <w:t>41</w:t>
            </w:r>
            <w:r w:rsidR="00D508AD" w:rsidRPr="0071784C">
              <w:t xml:space="preserve"> cm vom Tisch runter und die Haftreibungszahl ist </w:t>
            </w:r>
            <w:r w:rsidR="008621BD" w:rsidRPr="0071784C">
              <w:t>0,8</w:t>
            </w:r>
            <w:r w:rsidR="00D508AD" w:rsidRPr="0071784C">
              <w:t>. Wie lang muss das Seil insgesamt sein, damit es nicht alleine vom Tisch rutscht?</w:t>
            </w:r>
            <w:r w:rsidR="008D11C9" w:rsidRPr="0071784C">
              <w:t xml:space="preserve"> (zur Kontrolle: 91 cm)</w:t>
            </w:r>
          </w:p>
          <w:p w14:paraId="12845D57" w14:textId="77777777" w:rsidR="00D508AD" w:rsidRPr="0071784C" w:rsidRDefault="00D508AD" w:rsidP="00290065">
            <w:pPr>
              <w:widowControl w:val="0"/>
            </w:pPr>
            <w:r w:rsidRPr="0071784C">
              <w:t>c) Wenn das Seil selber vom Tisch rutscht, wirkt zwischen Seil und Tischoberfläche die Gleitreibung mit der Gleitreibungszahl µ</w:t>
            </w:r>
            <w:r w:rsidRPr="0071784C">
              <w:rPr>
                <w:vertAlign w:val="subscript"/>
              </w:rPr>
              <w:t>G</w:t>
            </w:r>
            <w:r w:rsidRPr="0071784C">
              <w:t>. Begründen Sie, dass diese Bewegung eine nicht gleichmäßig beschleunigte Bewegung ist.</w:t>
            </w:r>
          </w:p>
          <w:p w14:paraId="7AFD9583" w14:textId="77777777" w:rsidR="008621BD" w:rsidRPr="0071784C" w:rsidRDefault="008621BD" w:rsidP="00290065">
            <w:pPr>
              <w:widowControl w:val="0"/>
            </w:pPr>
            <w:r w:rsidRPr="0071784C">
              <w:t>d) Geben Sie eine Gleichung für die Anfangsbeschleunigung der Bewegung an.</w:t>
            </w:r>
          </w:p>
          <w:p w14:paraId="6D5DCAA8" w14:textId="77777777" w:rsidR="00D508AD" w:rsidRPr="0071784C" w:rsidRDefault="008621BD" w:rsidP="00290065">
            <w:pPr>
              <w:widowControl w:val="0"/>
            </w:pPr>
            <w:r w:rsidRPr="0071784C">
              <w:t>e</w:t>
            </w:r>
            <w:r w:rsidR="00D508AD" w:rsidRPr="0071784C">
              <w:t xml:space="preserve">) </w:t>
            </w:r>
            <w:r w:rsidR="008D11C9" w:rsidRPr="0071784C">
              <w:t xml:space="preserve">Berechnen Sie die Anfangsbeschleunigung. </w:t>
            </w:r>
            <w:r w:rsidR="00D508AD" w:rsidRPr="0071784C">
              <w:t xml:space="preserve">  </w:t>
            </w:r>
          </w:p>
          <w:p w14:paraId="423489D7" w14:textId="77777777" w:rsidR="0060213C" w:rsidRPr="0071784C" w:rsidRDefault="0060213C" w:rsidP="00290065">
            <w:pPr>
              <w:widowControl w:val="0"/>
            </w:pPr>
            <w:r w:rsidRPr="0071784C">
              <w:t xml:space="preserve">f) Für das weitere </w:t>
            </w:r>
            <w:r w:rsidR="00A80158" w:rsidRPr="0071784C">
              <w:t>R</w:t>
            </w:r>
            <w:r w:rsidRPr="0071784C">
              <w:t xml:space="preserve">utschen des Seiles können die die Beschleunigung, die Geschwindigkeit und die überhängende Seillänge stückweise in kleinen Zeitschritten </w:t>
            </w:r>
            <w:r w:rsidRPr="0071784C">
              <w:rPr>
                <w:position w:val="-10"/>
              </w:rPr>
              <w:object w:dxaOrig="320" w:dyaOrig="300" w14:anchorId="0CBA9074">
                <v:shape id="_x0000_i1076" type="#_x0000_t75" style="width:12pt;height:12pt" o:ole="">
                  <v:imagedata r:id="rId156" o:title=""/>
                </v:shape>
                <o:OLEObject Type="Embed" ProgID="Equation.DSMT4" ShapeID="_x0000_i1076" DrawAspect="Content" ObjectID="_1735305568" r:id="rId157"/>
              </w:object>
            </w:r>
            <w:r w:rsidRPr="0071784C">
              <w:t>berechnet werden. Es gelten die Formeln</w:t>
            </w:r>
          </w:p>
          <w:p w14:paraId="7498CBDA" w14:textId="77777777" w:rsidR="0060213C" w:rsidRPr="0071784C" w:rsidRDefault="0060213C" w:rsidP="00290065">
            <w:pPr>
              <w:widowControl w:val="0"/>
            </w:pPr>
            <w:r w:rsidRPr="0071784C">
              <w:rPr>
                <w:position w:val="-94"/>
              </w:rPr>
              <w:object w:dxaOrig="2700" w:dyaOrig="1980" w14:anchorId="6C447A12">
                <v:shape id="_x0000_i1077" type="#_x0000_t75" style="width:138pt;height:102pt" o:ole="">
                  <v:imagedata r:id="rId158" o:title=""/>
                </v:shape>
                <o:OLEObject Type="Embed" ProgID="Equation.DSMT4" ShapeID="_x0000_i1077" DrawAspect="Content" ObjectID="_1735305569" r:id="rId159"/>
              </w:object>
            </w:r>
          </w:p>
          <w:p w14:paraId="24D166BA" w14:textId="77777777" w:rsidR="0060213C" w:rsidRPr="0071784C" w:rsidRDefault="0060213C" w:rsidP="00290065">
            <w:pPr>
              <w:widowControl w:val="0"/>
            </w:pPr>
            <w:r w:rsidRPr="0071784C">
              <w:t>Stellen Sie in einer Tabellenkalkulation die zeitliche Entwicklung der Beschleunigung, der Geschwindigkeit und der überhängenden Seillänge von 0 bis 1,3 s dar. Wählen Sie den Zeitschritt selbst.</w:t>
            </w:r>
          </w:p>
          <w:p w14:paraId="105EC337" w14:textId="77777777" w:rsidR="0060213C" w:rsidRPr="0071784C" w:rsidRDefault="0060213C" w:rsidP="00290065">
            <w:pPr>
              <w:widowControl w:val="0"/>
            </w:pPr>
            <w:r w:rsidRPr="0071784C">
              <w:t xml:space="preserve">Warum ist eine weitere </w:t>
            </w:r>
            <w:r w:rsidR="007C7095" w:rsidRPr="0071784C">
              <w:t>Betrachtung über die 1,3 s nicht sinnvoll?</w:t>
            </w:r>
          </w:p>
          <w:p w14:paraId="1E73E010" w14:textId="77777777" w:rsidR="0060213C" w:rsidRPr="0071784C" w:rsidRDefault="0060213C" w:rsidP="00290065">
            <w:pPr>
              <w:widowControl w:val="0"/>
            </w:pPr>
          </w:p>
        </w:tc>
      </w:tr>
    </w:tbl>
    <w:p w14:paraId="42AA9D4C" w14:textId="77777777" w:rsidR="007A11E2" w:rsidRDefault="007A11E2" w:rsidP="001F4D30">
      <w:pPr>
        <w:widowControl w:val="0"/>
      </w:pPr>
    </w:p>
    <w:p w14:paraId="26613DC2" w14:textId="1C937D57" w:rsidR="00497287" w:rsidRDefault="00215B7B" w:rsidP="001F4D30">
      <w:pPr>
        <w:widowControl w:val="0"/>
      </w:pPr>
      <w:hyperlink r:id="rId160" w:anchor="m932" w:history="1">
        <w:r w:rsidR="00BA6F02" w:rsidRPr="00341ED7">
          <w:rPr>
            <w:rStyle w:val="Hyperlink"/>
            <w:sz w:val="22"/>
          </w:rPr>
          <w:t>932.</w:t>
        </w:r>
      </w:hyperlink>
      <w:r w:rsidR="00BA6F02">
        <w:t xml:space="preserve"> Gute Reifen erreichen auf trockenem Asphalt eine Haftreibungszahl von 0,85. Ein voll beladenes </w:t>
      </w:r>
      <w:r w:rsidR="00BA6F02">
        <w:lastRenderedPageBreak/>
        <w:t xml:space="preserve">Fahrzeug mit 1,2 Tonnen Gesamtmasse wird aus einer Geschwindigkeit von 100 km/h </w:t>
      </w:r>
      <w:r w:rsidR="00497287">
        <w:t xml:space="preserve">mit maximal möglicher Bremskraft </w:t>
      </w:r>
      <w:r w:rsidR="009A29B7">
        <w:t xml:space="preserve">abgebremst. </w:t>
      </w:r>
    </w:p>
    <w:p w14:paraId="7B8B0A73" w14:textId="77777777" w:rsidR="00B57936" w:rsidRPr="002A0F13" w:rsidRDefault="009A29B7" w:rsidP="001F4D30">
      <w:pPr>
        <w:widowControl w:val="0"/>
      </w:pPr>
      <w:r w:rsidRPr="002A0F13">
        <w:t xml:space="preserve">a) </w:t>
      </w:r>
      <w:r w:rsidR="00523882" w:rsidRPr="002A0F13">
        <w:t>Berechnen</w:t>
      </w:r>
      <w:r w:rsidR="00BA6F02" w:rsidRPr="002A0F13">
        <w:t xml:space="preserve"> Sie den Bremsweg</w:t>
      </w:r>
      <w:r w:rsidR="00B57936" w:rsidRPr="002A0F13">
        <w:t>,</w:t>
      </w:r>
      <w:r w:rsidRPr="002A0F13">
        <w:t xml:space="preserve"> </w:t>
      </w:r>
      <w:r w:rsidR="00B57936" w:rsidRPr="002A0F13">
        <w:t>um auf die Hälfte der Geschwindigkeit abzubremsen.</w:t>
      </w:r>
    </w:p>
    <w:p w14:paraId="201CC8DA" w14:textId="77777777" w:rsidR="00B57936" w:rsidRPr="002A0F13" w:rsidRDefault="00B57936" w:rsidP="001F4D30">
      <w:pPr>
        <w:widowControl w:val="0"/>
      </w:pPr>
      <w:r w:rsidRPr="002A0F13">
        <w:t>b) Wie weit fährt das Auto vom Beginn der Bremsung bis zum Stillstand?</w:t>
      </w:r>
    </w:p>
    <w:p w14:paraId="0B521C67" w14:textId="77777777" w:rsidR="00BA6F02" w:rsidRPr="002A0F13" w:rsidRDefault="009A29B7" w:rsidP="001F4D30">
      <w:pPr>
        <w:widowControl w:val="0"/>
      </w:pPr>
      <w:r w:rsidRPr="002A0F13">
        <w:t xml:space="preserve">b) Berechnen Sie </w:t>
      </w:r>
      <w:r w:rsidR="00B57936" w:rsidRPr="002A0F13">
        <w:t>für die beiden berechneten Wege die dazu benötigten Zeiten.</w:t>
      </w:r>
    </w:p>
    <w:p w14:paraId="681860A6" w14:textId="77777777" w:rsidR="00BA6F02" w:rsidRPr="002A0F13" w:rsidRDefault="00BA6F02" w:rsidP="001F4D30">
      <w:pPr>
        <w:widowControl w:val="0"/>
      </w:pPr>
    </w:p>
    <w:p w14:paraId="0A40BA37" w14:textId="613C3B49" w:rsidR="002A0F13" w:rsidRPr="002A0F13" w:rsidRDefault="00A250EB" w:rsidP="00EF2494">
      <w:pPr>
        <w:pStyle w:val="StandardWeb"/>
        <w:spacing w:before="0" w:beforeAutospacing="0" w:after="0" w:afterAutospacing="0"/>
        <w:rPr>
          <w:rFonts w:ascii="Arial" w:hAnsi="Arial"/>
          <w:sz w:val="22"/>
          <w:szCs w:val="22"/>
        </w:rPr>
      </w:pPr>
      <w:r>
        <w:rPr>
          <w:color w:val="FF0000"/>
          <w:sz w:val="22"/>
        </w:rPr>
        <w:sym w:font="Symbol" w:char="F02A"/>
      </w:r>
      <w:hyperlink r:id="rId161" w:anchor="m948" w:history="1">
        <w:r w:rsidR="002A0F13" w:rsidRPr="00EF2494">
          <w:rPr>
            <w:rStyle w:val="Hyperlink"/>
            <w:sz w:val="22"/>
            <w:szCs w:val="22"/>
          </w:rPr>
          <w:t>94</w:t>
        </w:r>
        <w:r w:rsidR="004043BA" w:rsidRPr="00EF2494">
          <w:rPr>
            <w:rStyle w:val="Hyperlink"/>
            <w:sz w:val="22"/>
            <w:szCs w:val="22"/>
          </w:rPr>
          <w:t>8</w:t>
        </w:r>
        <w:r w:rsidR="002A0F13" w:rsidRPr="00EF2494">
          <w:rPr>
            <w:rStyle w:val="Hyperlink"/>
            <w:sz w:val="22"/>
            <w:szCs w:val="22"/>
          </w:rPr>
          <w:t>.</w:t>
        </w:r>
      </w:hyperlink>
      <w:r w:rsidR="002A0F13" w:rsidRPr="002A0F13">
        <w:rPr>
          <w:rFonts w:ascii="Arial" w:hAnsi="Arial"/>
          <w:sz w:val="22"/>
          <w:szCs w:val="22"/>
        </w:rPr>
        <w:t xml:space="preserve"> Ein LKW (m=7,5t) fährt auf horizontaler Straße mit einer Geschwindigkeit von 70 km/h. Vor der Rast lässt der Fahrer den LKW ausrollen. Die Fahrwiderstandszahl (Rollwiderstandszahl + Luftwiderstandszahl) des LKW beträgt im Durchschnitt µ=0,11. </w:t>
      </w:r>
    </w:p>
    <w:p w14:paraId="703497C2" w14:textId="77777777" w:rsidR="002A0F13" w:rsidRPr="002A0F13" w:rsidRDefault="00EF2494" w:rsidP="00EF2494">
      <w:pPr>
        <w:pStyle w:val="StandardWeb"/>
        <w:spacing w:before="0" w:beforeAutospacing="0" w:after="0" w:afterAutospacing="0"/>
        <w:rPr>
          <w:rFonts w:ascii="Arial" w:hAnsi="Arial"/>
          <w:sz w:val="22"/>
          <w:szCs w:val="22"/>
        </w:rPr>
      </w:pPr>
      <w:r w:rsidRPr="00EF2494">
        <w:rPr>
          <w:rFonts w:ascii="Arial" w:hAnsi="Arial"/>
          <w:b/>
          <w:sz w:val="22"/>
          <w:szCs w:val="22"/>
        </w:rPr>
        <w:t>a)</w:t>
      </w:r>
      <w:r>
        <w:rPr>
          <w:rFonts w:ascii="Arial" w:hAnsi="Arial"/>
          <w:sz w:val="22"/>
          <w:szCs w:val="22"/>
        </w:rPr>
        <w:t xml:space="preserve"> </w:t>
      </w:r>
      <w:r w:rsidR="002A0F13" w:rsidRPr="002A0F13">
        <w:rPr>
          <w:rFonts w:ascii="Arial" w:hAnsi="Arial"/>
          <w:sz w:val="22"/>
          <w:szCs w:val="22"/>
        </w:rPr>
        <w:t>Welchen Weg legt der LKW noch bis zum Stillstand zurück? </w:t>
      </w:r>
    </w:p>
    <w:p w14:paraId="2CAEEE21" w14:textId="77777777" w:rsidR="002A0F13" w:rsidRPr="002A0F13" w:rsidRDefault="00EF2494" w:rsidP="00EF2494">
      <w:pPr>
        <w:pStyle w:val="StandardWeb"/>
        <w:spacing w:before="0" w:beforeAutospacing="0" w:after="0" w:afterAutospacing="0"/>
        <w:rPr>
          <w:rFonts w:ascii="Arial" w:hAnsi="Arial"/>
          <w:sz w:val="22"/>
          <w:szCs w:val="22"/>
        </w:rPr>
      </w:pPr>
      <w:r w:rsidRPr="00EF2494">
        <w:rPr>
          <w:rFonts w:ascii="Arial" w:hAnsi="Arial"/>
          <w:b/>
          <w:sz w:val="22"/>
          <w:szCs w:val="22"/>
        </w:rPr>
        <w:t>b)</w:t>
      </w:r>
      <w:r>
        <w:rPr>
          <w:rFonts w:ascii="Arial" w:hAnsi="Arial"/>
          <w:sz w:val="22"/>
          <w:szCs w:val="22"/>
        </w:rPr>
        <w:t xml:space="preserve"> </w:t>
      </w:r>
      <w:r w:rsidR="002A0F13" w:rsidRPr="002A0F13">
        <w:rPr>
          <w:rFonts w:ascii="Arial" w:hAnsi="Arial"/>
          <w:sz w:val="22"/>
          <w:szCs w:val="22"/>
        </w:rPr>
        <w:t>Und um welchen Faktor ändert sich der Ausrollweg, wenn (1) die Masse des LKW verdoppelt wird, und (2) die Geschwindigkeit des LKW halbiert wird.</w:t>
      </w:r>
    </w:p>
    <w:p w14:paraId="4DF23D2E" w14:textId="77777777" w:rsidR="00973823" w:rsidRPr="002A0F13" w:rsidRDefault="00973823" w:rsidP="00EF2494">
      <w:pPr>
        <w:widowControl w:val="0"/>
      </w:pPr>
    </w:p>
    <w:tbl>
      <w:tblPr>
        <w:tblW w:w="0" w:type="auto"/>
        <w:tblLook w:val="04A0" w:firstRow="1" w:lastRow="0" w:firstColumn="1" w:lastColumn="0" w:noHBand="0" w:noVBand="1"/>
      </w:tblPr>
      <w:tblGrid>
        <w:gridCol w:w="3683"/>
        <w:gridCol w:w="6454"/>
      </w:tblGrid>
      <w:tr w:rsidR="00C74C6E" w:rsidRPr="0071784C" w14:paraId="785421CF" w14:textId="77777777" w:rsidTr="00F043FB">
        <w:tc>
          <w:tcPr>
            <w:tcW w:w="3714" w:type="dxa"/>
            <w:shd w:val="clear" w:color="auto" w:fill="auto"/>
          </w:tcPr>
          <w:p w14:paraId="6121FBB4" w14:textId="5EBB40B3" w:rsidR="00C74C6E" w:rsidRPr="0071784C" w:rsidRDefault="00215B7B" w:rsidP="00F043FB">
            <w:pPr>
              <w:widowControl w:val="0"/>
            </w:pPr>
            <w:hyperlink r:id="rId162" w:anchor="m1005" w:history="1">
              <w:r w:rsidR="00C74C6E" w:rsidRPr="00F043FB">
                <w:rPr>
                  <w:rStyle w:val="Hyperlink"/>
                  <w:sz w:val="22"/>
                </w:rPr>
                <w:t>1005.</w:t>
              </w:r>
            </w:hyperlink>
            <w:r w:rsidR="00C74C6E" w:rsidRPr="0071784C">
              <w:t xml:space="preserve"> Ein Körper mit 55g Masse gleitet eine </w:t>
            </w:r>
            <w:r w:rsidR="00791A38" w:rsidRPr="0071784C">
              <w:t>8</w:t>
            </w:r>
            <w:r w:rsidR="00C74C6E" w:rsidRPr="0071784C">
              <w:t>0 cm lange schiefe Ebene hinunter. Am obe</w:t>
            </w:r>
            <w:r w:rsidR="00B43489" w:rsidRPr="0071784C">
              <w:t xml:space="preserve">ren Anfang der Ebene hat er eine </w:t>
            </w:r>
            <w:r w:rsidR="00C74C6E" w:rsidRPr="0071784C">
              <w:t xml:space="preserve">Anfangsgeschwindigkeit </w:t>
            </w:r>
            <w:r w:rsidR="00B43489" w:rsidRPr="0071784C">
              <w:t>von</w:t>
            </w:r>
            <w:r w:rsidR="00C74C6E" w:rsidRPr="0071784C">
              <w:rPr>
                <w:position w:val="-24"/>
              </w:rPr>
              <w:object w:dxaOrig="620" w:dyaOrig="620" w14:anchorId="1A0BECC4">
                <v:shape id="_x0000_i1078" type="#_x0000_t75" style="width:30pt;height:30pt" o:ole="">
                  <v:imagedata r:id="rId163" o:title=""/>
                </v:shape>
                <o:OLEObject Type="Embed" ProgID="Equation.DSMT4" ShapeID="_x0000_i1078" DrawAspect="Content" ObjectID="_1735305570" r:id="rId164"/>
              </w:object>
            </w:r>
            <w:r w:rsidR="00C74C6E" w:rsidRPr="0071784C">
              <w:t>. Die Ebene ist 30° geneigt.</w:t>
            </w:r>
          </w:p>
          <w:p w14:paraId="6FC21B1A" w14:textId="77777777" w:rsidR="00B43489" w:rsidRPr="0071784C" w:rsidRDefault="00B43489" w:rsidP="00F043FB">
            <w:pPr>
              <w:widowControl w:val="0"/>
            </w:pPr>
          </w:p>
          <w:p w14:paraId="0496B82C" w14:textId="77777777" w:rsidR="00C74C6E" w:rsidRPr="0071784C" w:rsidRDefault="00C74C6E" w:rsidP="00F043FB">
            <w:pPr>
              <w:widowControl w:val="0"/>
            </w:pPr>
            <w:r w:rsidRPr="0071784C">
              <w:rPr>
                <w:b/>
              </w:rPr>
              <w:t>a)</w:t>
            </w:r>
            <w:r w:rsidRPr="0071784C">
              <w:t xml:space="preserve"> Zunächst wird die Reibung vernachlässigt! Nach welcher Strecke auf der geneigten Ebene hat der Körper seine Geschwindigkeit verdoppelt? Welche Geschwindigkeit hat er am Ende der Ebene?</w:t>
            </w:r>
          </w:p>
        </w:tc>
        <w:tc>
          <w:tcPr>
            <w:tcW w:w="6423" w:type="dxa"/>
            <w:shd w:val="clear" w:color="auto" w:fill="auto"/>
          </w:tcPr>
          <w:p w14:paraId="2524300D" w14:textId="77777777" w:rsidR="00C74C6E" w:rsidRPr="0071784C" w:rsidRDefault="00215B7B" w:rsidP="00F043FB">
            <w:pPr>
              <w:widowControl w:val="0"/>
              <w:rPr>
                <w:b/>
              </w:rPr>
            </w:pPr>
            <w:r>
              <w:rPr>
                <w:b/>
              </w:rPr>
              <w:pict w14:anchorId="5686E827">
                <v:shape id="_x0000_i1079" type="#_x0000_t75" style="width:312pt;height:168pt">
                  <v:imagedata r:id="rId165" o:title="m1005"/>
                </v:shape>
              </w:pict>
            </w:r>
          </w:p>
        </w:tc>
      </w:tr>
    </w:tbl>
    <w:p w14:paraId="4EA20027" w14:textId="77777777" w:rsidR="00B43489" w:rsidRDefault="00B43489" w:rsidP="00C74C6E">
      <w:pPr>
        <w:widowControl w:val="0"/>
        <w:rPr>
          <w:b/>
        </w:rPr>
      </w:pPr>
    </w:p>
    <w:p w14:paraId="37ECBF0C" w14:textId="77777777" w:rsidR="00C74C6E" w:rsidRDefault="00C74C6E" w:rsidP="00C74C6E">
      <w:pPr>
        <w:widowControl w:val="0"/>
      </w:pPr>
      <w:r w:rsidRPr="00BE59A6">
        <w:rPr>
          <w:b/>
        </w:rPr>
        <w:t>b)</w:t>
      </w:r>
      <w:r>
        <w:t xml:space="preserve"> Die Reibung ist nun nicht mehr zu vernachlässigen! Bei welcher Reibungszahl gleitet der Körper ohne Änderung seiner Geschwindigkeit die Ebene hinunter?</w:t>
      </w:r>
    </w:p>
    <w:p w14:paraId="1069F1E6" w14:textId="77777777" w:rsidR="00C74C6E" w:rsidRDefault="00C74C6E" w:rsidP="00C74C6E">
      <w:pPr>
        <w:widowControl w:val="0"/>
      </w:pPr>
    </w:p>
    <w:p w14:paraId="4B71C36B" w14:textId="77777777" w:rsidR="00C74C6E" w:rsidRDefault="00C74C6E" w:rsidP="00C74C6E">
      <w:pPr>
        <w:widowControl w:val="0"/>
      </w:pPr>
      <w:r w:rsidRPr="00BE59A6">
        <w:rPr>
          <w:b/>
        </w:rPr>
        <w:t>c)</w:t>
      </w:r>
      <w:r>
        <w:t xml:space="preserve"> Weisen Sie nach, dass der Körper bei einer Reibungszahl von 0,28 am Ende der Ebene eine Geschwindigkeit von etwa </w:t>
      </w:r>
      <w:r w:rsidR="00416681" w:rsidRPr="00BE59A6">
        <w:rPr>
          <w:position w:val="-24"/>
        </w:rPr>
        <w:object w:dxaOrig="660" w:dyaOrig="620" w14:anchorId="10850EEA">
          <v:shape id="_x0000_i1080" type="#_x0000_t75" style="width:36pt;height:30pt" o:ole="">
            <v:imagedata r:id="rId166" o:title=""/>
          </v:shape>
          <o:OLEObject Type="Embed" ProgID="Equation.DSMT4" ShapeID="_x0000_i1080" DrawAspect="Content" ObjectID="_1735305571" r:id="rId167"/>
        </w:object>
      </w:r>
      <w:r>
        <w:t xml:space="preserve"> hat.</w:t>
      </w:r>
    </w:p>
    <w:p w14:paraId="6662C8EB" w14:textId="77777777" w:rsidR="00C74C6E" w:rsidRDefault="00C74C6E" w:rsidP="001F4D30">
      <w:pPr>
        <w:widowControl w:val="0"/>
        <w:rPr>
          <w:b/>
        </w:rPr>
      </w:pPr>
    </w:p>
    <w:p w14:paraId="76C2D288" w14:textId="77777777" w:rsidR="00BE59A6" w:rsidRDefault="00BE59A6" w:rsidP="001F4D30">
      <w:pPr>
        <w:widowControl w:val="0"/>
      </w:pPr>
      <w:r w:rsidRPr="00BE59A6">
        <w:rPr>
          <w:b/>
        </w:rPr>
        <w:t>d)</w:t>
      </w:r>
      <w:r>
        <w:t xml:space="preserve"> Zeichnen Sie für den Weg auf der geneigten Ebene die Graphen E</w:t>
      </w:r>
      <w:r w:rsidRPr="00BE59A6">
        <w:rPr>
          <w:vertAlign w:val="subscript"/>
        </w:rPr>
        <w:t>pot</w:t>
      </w:r>
      <w:r>
        <w:t>(s) und E</w:t>
      </w:r>
      <w:r w:rsidRPr="00BE59A6">
        <w:rPr>
          <w:vertAlign w:val="subscript"/>
        </w:rPr>
        <w:t>kin</w:t>
      </w:r>
      <w:r>
        <w:t>(s) in ein Diagramm. Verwenden Sie für jede Energieform eine andere Farbe.</w:t>
      </w:r>
    </w:p>
    <w:p w14:paraId="2B13B294" w14:textId="77777777" w:rsidR="00FC7030" w:rsidRDefault="00FC7030" w:rsidP="001F4D30">
      <w:pPr>
        <w:widowControl w:val="0"/>
      </w:pPr>
    </w:p>
    <w:p w14:paraId="2DB6A551" w14:textId="77777777" w:rsidR="00FC7030" w:rsidRDefault="00FC7030" w:rsidP="001F4D30">
      <w:pPr>
        <w:widowControl w:val="0"/>
      </w:pPr>
    </w:p>
    <w:tbl>
      <w:tblPr>
        <w:tblW w:w="0" w:type="auto"/>
        <w:tblLook w:val="04A0" w:firstRow="1" w:lastRow="0" w:firstColumn="1" w:lastColumn="0" w:noHBand="0" w:noVBand="1"/>
      </w:tblPr>
      <w:tblGrid>
        <w:gridCol w:w="5030"/>
        <w:gridCol w:w="5031"/>
      </w:tblGrid>
      <w:tr w:rsidR="00FC7030" w:rsidRPr="0071784C" w14:paraId="0AC358EC" w14:textId="77777777" w:rsidTr="00D66F53">
        <w:tc>
          <w:tcPr>
            <w:tcW w:w="5030" w:type="dxa"/>
            <w:shd w:val="clear" w:color="auto" w:fill="auto"/>
          </w:tcPr>
          <w:p w14:paraId="52F0EE30" w14:textId="50AE036B" w:rsidR="00FC7030" w:rsidRPr="0071784C" w:rsidRDefault="00215B7B" w:rsidP="00D66F53">
            <w:pPr>
              <w:widowControl w:val="0"/>
            </w:pPr>
            <w:hyperlink r:id="rId168" w:anchor="m1008" w:history="1">
              <w:r w:rsidR="00FC7030" w:rsidRPr="00DE6124">
                <w:rPr>
                  <w:rStyle w:val="Hyperlink"/>
                  <w:sz w:val="22"/>
                </w:rPr>
                <w:t>1008.</w:t>
              </w:r>
            </w:hyperlink>
            <w:r w:rsidR="00FC7030" w:rsidRPr="0071784C">
              <w:t xml:space="preserve"> Beim Rangieren rollt ein Güterwagen mit der Masse von 45 t einen 35 m langen, um 3° geneigten Ablaufberg hinab. Am Anfang des Berges hat der Wagen bereits eine Geschwindigkeit von 1,2 m/s.</w:t>
            </w:r>
          </w:p>
          <w:p w14:paraId="7FEE9880" w14:textId="77777777" w:rsidR="00FC7030" w:rsidRPr="0071784C" w:rsidRDefault="00FC7030" w:rsidP="00D66F53">
            <w:pPr>
              <w:widowControl w:val="0"/>
            </w:pPr>
            <w:r w:rsidRPr="0071784C">
              <w:rPr>
                <w:b/>
              </w:rPr>
              <w:t>a)</w:t>
            </w:r>
            <w:r w:rsidR="00220E87" w:rsidRPr="0071784C">
              <w:t xml:space="preserve"> </w:t>
            </w:r>
            <w:r w:rsidR="00AE51B9" w:rsidRPr="0071784C">
              <w:t xml:space="preserve">Zeigen Sie, dass </w:t>
            </w:r>
            <w:r w:rsidR="00220E87" w:rsidRPr="0071784C">
              <w:t xml:space="preserve">der Wagen danach auf einer horizontalen Strecke </w:t>
            </w:r>
            <w:r w:rsidR="00AE51B9" w:rsidRPr="0071784C">
              <w:t xml:space="preserve">etwa 920 m </w:t>
            </w:r>
            <w:r w:rsidR="00220E87" w:rsidRPr="0071784C">
              <w:t>roll</w:t>
            </w:r>
            <w:r w:rsidR="00AE51B9" w:rsidRPr="0071784C">
              <w:t>t</w:t>
            </w:r>
            <w:r w:rsidR="00220E87" w:rsidRPr="0071784C">
              <w:t xml:space="preserve">, wenn die </w:t>
            </w:r>
            <w:r w:rsidR="00DE6124" w:rsidRPr="0071784C">
              <w:t>R</w:t>
            </w:r>
            <w:r w:rsidR="00AE51B9" w:rsidRPr="0071784C">
              <w:t>eibungszahl 0,002 beträgt!</w:t>
            </w:r>
          </w:p>
          <w:p w14:paraId="7F5D6A5F" w14:textId="77777777" w:rsidR="00220E87" w:rsidRPr="0071784C" w:rsidRDefault="00220E87" w:rsidP="00D66F53">
            <w:pPr>
              <w:widowControl w:val="0"/>
            </w:pPr>
            <w:r w:rsidRPr="0071784C">
              <w:rPr>
                <w:b/>
              </w:rPr>
              <w:t>b)</w:t>
            </w:r>
            <w:r w:rsidRPr="0071784C">
              <w:t xml:space="preserve"> Nach 100 m stößt er jedoch auf einen ruhenden Wagen gleicher Masse. Mit welcher gemeinsamen Geschwindigkeit bewegen sich die beiden Wagen weiter, wenn sie durch eine Kupplung verbunden werden?</w:t>
            </w:r>
          </w:p>
        </w:tc>
        <w:tc>
          <w:tcPr>
            <w:tcW w:w="5031" w:type="dxa"/>
            <w:shd w:val="clear" w:color="auto" w:fill="auto"/>
          </w:tcPr>
          <w:p w14:paraId="3DC6B2BA" w14:textId="77777777" w:rsidR="00FC7030" w:rsidRPr="0071784C" w:rsidRDefault="00215B7B" w:rsidP="00D66F53">
            <w:pPr>
              <w:widowControl w:val="0"/>
            </w:pPr>
            <w:r>
              <w:pict w14:anchorId="5B99EC51">
                <v:shape id="_x0000_i1081" type="#_x0000_t75" style="width:240pt;height:156pt">
                  <v:imagedata r:id="rId169" o:title="m1008"/>
                </v:shape>
              </w:pict>
            </w:r>
          </w:p>
        </w:tc>
      </w:tr>
    </w:tbl>
    <w:p w14:paraId="033716ED" w14:textId="77777777" w:rsidR="00FC7030" w:rsidRPr="00F8208D" w:rsidRDefault="00220E87" w:rsidP="001F4D30">
      <w:pPr>
        <w:widowControl w:val="0"/>
        <w:rPr>
          <w:b/>
        </w:rPr>
      </w:pPr>
      <w:r w:rsidRPr="00F8208D">
        <w:rPr>
          <w:b/>
        </w:rPr>
        <w:t>c)</w:t>
      </w:r>
      <w:r>
        <w:t xml:space="preserve"> Nach weiteren 75 m treffen die Wagen auf einen Prellbock, dessen zwei Pufferfedern jeweils eine Federkonstante von </w:t>
      </w:r>
      <w:r w:rsidRPr="00220E87">
        <w:rPr>
          <w:position w:val="-24"/>
        </w:rPr>
        <w:object w:dxaOrig="920" w:dyaOrig="620" w14:anchorId="3B0BB9F1">
          <v:shape id="_x0000_i1082" type="#_x0000_t75" style="width:42pt;height:30pt" o:ole="">
            <v:imagedata r:id="rId170" o:title=""/>
          </v:shape>
          <o:OLEObject Type="Embed" ProgID="Equation.DSMT4" ShapeID="_x0000_i1082" DrawAspect="Content" ObjectID="_1735305572" r:id="rId171"/>
        </w:object>
      </w:r>
      <w:r>
        <w:t xml:space="preserve">  besitzen. </w:t>
      </w:r>
      <w:r w:rsidR="003C076C">
        <w:t xml:space="preserve">Wie weit </w:t>
      </w:r>
      <w:r>
        <w:t>werden die Federn zusammengedrückt?</w:t>
      </w:r>
    </w:p>
    <w:p w14:paraId="7377369F" w14:textId="70001736" w:rsidR="00220E87" w:rsidRDefault="00220E87" w:rsidP="001F4D30">
      <w:pPr>
        <w:widowControl w:val="0"/>
      </w:pPr>
      <w:r w:rsidRPr="00F8208D">
        <w:rPr>
          <w:b/>
        </w:rPr>
        <w:t>d)</w:t>
      </w:r>
      <w:r>
        <w:t xml:space="preserve"> Die Reibungszahl 0,002 lässt auf eine ausgesprochen kleine Reibung schließen. Lösen Sie deshalb die Aufgaben b) und c) ohne Berücksichtigung der Reibung.</w:t>
      </w:r>
      <w:r>
        <w:br/>
      </w:r>
      <w:r w:rsidR="001B38A9">
        <w:t>Beurteilen Sie, ob man die Reibung wirklich vernachlässigen kann.</w:t>
      </w:r>
    </w:p>
    <w:p w14:paraId="4E8757D8" w14:textId="3941E298" w:rsidR="00C745EE" w:rsidRDefault="00C745EE" w:rsidP="001F4D30">
      <w:pPr>
        <w:widowControl w:val="0"/>
      </w:pPr>
    </w:p>
    <w:p w14:paraId="726DA0F9" w14:textId="77777777" w:rsidR="00D34517" w:rsidRDefault="00215B7B" w:rsidP="001F4D30">
      <w:pPr>
        <w:widowControl w:val="0"/>
      </w:pPr>
      <w:hyperlink r:id="rId172" w:anchor="m1088" w:history="1">
        <w:r w:rsidR="00C745EE" w:rsidRPr="002D4CEA">
          <w:rPr>
            <w:rStyle w:val="Hyperlink"/>
            <w:sz w:val="22"/>
          </w:rPr>
          <w:t>1088.</w:t>
        </w:r>
      </w:hyperlink>
      <w:r w:rsidR="00C745EE">
        <w:t xml:space="preserve"> </w:t>
      </w:r>
      <w:r w:rsidR="00D34517">
        <w:t>(GK Sachsen 2016)</w:t>
      </w:r>
    </w:p>
    <w:p w14:paraId="2F9EB4FD" w14:textId="56681800" w:rsidR="00C745EE" w:rsidRDefault="00C745EE" w:rsidP="001F4D30">
      <w:pPr>
        <w:widowControl w:val="0"/>
      </w:pPr>
      <w:r>
        <w:t>Ein Körper der Massen 200 g gleitet eine geneigte Ebene gleichmäßig beschleunigt hinab und kommt anschließend auf einer Horizontalen gleichmäßig verzögert zum Stillstand.</w:t>
      </w:r>
    </w:p>
    <w:p w14:paraId="46887876" w14:textId="4C9882BF" w:rsidR="00C745EE" w:rsidRDefault="00C745EE" w:rsidP="001F4D30">
      <w:pPr>
        <w:widowControl w:val="0"/>
      </w:pPr>
      <w:r w:rsidRPr="002D4CEA">
        <w:rPr>
          <w:b/>
        </w:rPr>
        <w:t>a)</w:t>
      </w:r>
      <w:r>
        <w:t xml:space="preserve"> Skizzieren Sie ein zugehöriges a(t)-Diagramm.</w:t>
      </w:r>
    </w:p>
    <w:p w14:paraId="11DCB7B9" w14:textId="5B8101FB" w:rsidR="00BF1A9D" w:rsidRDefault="00BF1A9D" w:rsidP="001F4D30">
      <w:pPr>
        <w:widowControl w:val="0"/>
      </w:pPr>
    </w:p>
    <w:p w14:paraId="7F35E8D9" w14:textId="3F08A779" w:rsidR="00BF1A9D" w:rsidRDefault="00BF1A9D" w:rsidP="001F4D30">
      <w:pPr>
        <w:widowControl w:val="0"/>
      </w:pPr>
      <w:r>
        <w:t>Für die Bewegung des Körpers auf der geneigten Ebene wurden die in der Tabelle zusammengefassten Werte ermittelt.</w:t>
      </w:r>
    </w:p>
    <w:tbl>
      <w:tblPr>
        <w:tblStyle w:val="Tabellenraster"/>
        <w:tblW w:w="0" w:type="auto"/>
        <w:tblLook w:val="04A0" w:firstRow="1" w:lastRow="0" w:firstColumn="1" w:lastColumn="0" w:noHBand="0" w:noVBand="1"/>
      </w:tblPr>
      <w:tblGrid>
        <w:gridCol w:w="1676"/>
        <w:gridCol w:w="1677"/>
        <w:gridCol w:w="1677"/>
        <w:gridCol w:w="1677"/>
        <w:gridCol w:w="1677"/>
        <w:gridCol w:w="1677"/>
      </w:tblGrid>
      <w:tr w:rsidR="00BF1A9D" w14:paraId="335B282A" w14:textId="77777777" w:rsidTr="00BF1A9D">
        <w:tc>
          <w:tcPr>
            <w:tcW w:w="1676" w:type="dxa"/>
          </w:tcPr>
          <w:p w14:paraId="5077D1F0" w14:textId="1D959D06" w:rsidR="00BF1A9D" w:rsidRDefault="00BF1A9D" w:rsidP="001F4D30">
            <w:pPr>
              <w:widowControl w:val="0"/>
            </w:pPr>
            <w:r>
              <w:t>t in s</w:t>
            </w:r>
          </w:p>
        </w:tc>
        <w:tc>
          <w:tcPr>
            <w:tcW w:w="1677" w:type="dxa"/>
          </w:tcPr>
          <w:p w14:paraId="1FBDBD48" w14:textId="27C8894E" w:rsidR="00BF1A9D" w:rsidRDefault="00BF1A9D" w:rsidP="001F4D30">
            <w:pPr>
              <w:widowControl w:val="0"/>
            </w:pPr>
            <w:r>
              <w:t>0</w:t>
            </w:r>
          </w:p>
        </w:tc>
        <w:tc>
          <w:tcPr>
            <w:tcW w:w="1677" w:type="dxa"/>
          </w:tcPr>
          <w:p w14:paraId="4D132582" w14:textId="71A369C8" w:rsidR="00BF1A9D" w:rsidRDefault="00BF1A9D" w:rsidP="001F4D30">
            <w:pPr>
              <w:widowControl w:val="0"/>
            </w:pPr>
            <w:r>
              <w:t>0,50</w:t>
            </w:r>
          </w:p>
        </w:tc>
        <w:tc>
          <w:tcPr>
            <w:tcW w:w="1677" w:type="dxa"/>
          </w:tcPr>
          <w:p w14:paraId="7292C876" w14:textId="5CD3026B" w:rsidR="00BF1A9D" w:rsidRDefault="00BF1A9D" w:rsidP="001F4D30">
            <w:pPr>
              <w:widowControl w:val="0"/>
            </w:pPr>
            <w:r>
              <w:t>1,00</w:t>
            </w:r>
          </w:p>
        </w:tc>
        <w:tc>
          <w:tcPr>
            <w:tcW w:w="1677" w:type="dxa"/>
          </w:tcPr>
          <w:p w14:paraId="042147B7" w14:textId="52AE7BFC" w:rsidR="00BF1A9D" w:rsidRDefault="00BF1A9D" w:rsidP="001F4D30">
            <w:pPr>
              <w:widowControl w:val="0"/>
            </w:pPr>
            <w:r>
              <w:t>1,50</w:t>
            </w:r>
          </w:p>
        </w:tc>
        <w:tc>
          <w:tcPr>
            <w:tcW w:w="1677" w:type="dxa"/>
          </w:tcPr>
          <w:p w14:paraId="0BC8D9E0" w14:textId="70BE42F4" w:rsidR="00BF1A9D" w:rsidRDefault="00BF1A9D" w:rsidP="001F4D30">
            <w:pPr>
              <w:widowControl w:val="0"/>
            </w:pPr>
            <w:r>
              <w:t>2,00</w:t>
            </w:r>
          </w:p>
        </w:tc>
      </w:tr>
      <w:tr w:rsidR="00BF1A9D" w14:paraId="61A26A62" w14:textId="77777777" w:rsidTr="00BF1A9D">
        <w:tc>
          <w:tcPr>
            <w:tcW w:w="1676" w:type="dxa"/>
          </w:tcPr>
          <w:p w14:paraId="4B20992A" w14:textId="78F13122" w:rsidR="00BF1A9D" w:rsidRDefault="00BF1A9D" w:rsidP="001F4D30">
            <w:pPr>
              <w:widowControl w:val="0"/>
            </w:pPr>
            <w:r>
              <w:t>v in m ∙ s</w:t>
            </w:r>
            <w:r w:rsidRPr="00BF1A9D">
              <w:rPr>
                <w:vertAlign w:val="superscript"/>
              </w:rPr>
              <w:t>-1</w:t>
            </w:r>
          </w:p>
        </w:tc>
        <w:tc>
          <w:tcPr>
            <w:tcW w:w="1677" w:type="dxa"/>
          </w:tcPr>
          <w:p w14:paraId="3CA0CC28" w14:textId="2EFC11E7" w:rsidR="00BF1A9D" w:rsidRDefault="00BF1A9D" w:rsidP="001F4D30">
            <w:pPr>
              <w:widowControl w:val="0"/>
            </w:pPr>
            <w:r>
              <w:t>0,50</w:t>
            </w:r>
          </w:p>
        </w:tc>
        <w:tc>
          <w:tcPr>
            <w:tcW w:w="1677" w:type="dxa"/>
          </w:tcPr>
          <w:p w14:paraId="7FC4E395" w14:textId="454715B4" w:rsidR="00BF1A9D" w:rsidRDefault="00BF1A9D" w:rsidP="001F4D30">
            <w:pPr>
              <w:widowControl w:val="0"/>
            </w:pPr>
            <w:r>
              <w:t>0,90</w:t>
            </w:r>
          </w:p>
        </w:tc>
        <w:tc>
          <w:tcPr>
            <w:tcW w:w="1677" w:type="dxa"/>
          </w:tcPr>
          <w:p w14:paraId="3F5BCF27" w14:textId="6C519595" w:rsidR="00BF1A9D" w:rsidRDefault="00BF1A9D" w:rsidP="001F4D30">
            <w:pPr>
              <w:widowControl w:val="0"/>
            </w:pPr>
            <w:r>
              <w:t>1,30</w:t>
            </w:r>
          </w:p>
        </w:tc>
        <w:tc>
          <w:tcPr>
            <w:tcW w:w="1677" w:type="dxa"/>
          </w:tcPr>
          <w:p w14:paraId="4026E71B" w14:textId="1CF5F3D9" w:rsidR="00BF1A9D" w:rsidRDefault="00BF1A9D" w:rsidP="001F4D30">
            <w:pPr>
              <w:widowControl w:val="0"/>
            </w:pPr>
            <w:r>
              <w:t>1,70</w:t>
            </w:r>
          </w:p>
        </w:tc>
        <w:tc>
          <w:tcPr>
            <w:tcW w:w="1677" w:type="dxa"/>
          </w:tcPr>
          <w:p w14:paraId="2F7CCBC7" w14:textId="68EA2199" w:rsidR="00BF1A9D" w:rsidRDefault="00BF1A9D" w:rsidP="001F4D30">
            <w:pPr>
              <w:widowControl w:val="0"/>
            </w:pPr>
            <w:r>
              <w:t>2,10</w:t>
            </w:r>
          </w:p>
        </w:tc>
      </w:tr>
    </w:tbl>
    <w:p w14:paraId="3239EE03" w14:textId="7917D713" w:rsidR="00C745EE" w:rsidRDefault="00C745EE" w:rsidP="001F4D30">
      <w:pPr>
        <w:widowControl w:val="0"/>
      </w:pPr>
    </w:p>
    <w:p w14:paraId="22A2F4B5" w14:textId="4FB9F5F8" w:rsidR="00BF1A9D" w:rsidRDefault="00BF1A9D" w:rsidP="001F4D30">
      <w:pPr>
        <w:widowControl w:val="0"/>
      </w:pPr>
      <w:r w:rsidRPr="002D4CEA">
        <w:rPr>
          <w:b/>
        </w:rPr>
        <w:t>b)</w:t>
      </w:r>
      <w:r>
        <w:t xml:space="preserve"> Zeigen Sie, dass der Körper auf der geneigten Ebene die Beschleunigung 0,80 m ∙ s</w:t>
      </w:r>
      <w:r w:rsidRPr="00BF1A9D">
        <w:rPr>
          <w:vertAlign w:val="superscript"/>
        </w:rPr>
        <w:t>-2</w:t>
      </w:r>
      <w:r>
        <w:t xml:space="preserve"> erfährt. Geben Sie den Betrag der Kraft an, mit der dieser Körper beschleunigt wird.</w:t>
      </w:r>
    </w:p>
    <w:p w14:paraId="2C1E16EB" w14:textId="1961F776" w:rsidR="00BF1A9D" w:rsidRDefault="00BF1A9D" w:rsidP="001F4D30">
      <w:pPr>
        <w:widowControl w:val="0"/>
      </w:pPr>
    </w:p>
    <w:p w14:paraId="5E5F2549" w14:textId="417E6AE0" w:rsidR="00BF1A9D" w:rsidRDefault="00BF1A9D" w:rsidP="001F4D30">
      <w:pPr>
        <w:widowControl w:val="0"/>
      </w:pPr>
      <w:r w:rsidRPr="00EC096A">
        <w:rPr>
          <w:b/>
        </w:rPr>
        <w:t>c)</w:t>
      </w:r>
      <w:r>
        <w:t xml:space="preserve"> Berechnen Sie den in 2,00 s zurückgelegten Weg und die in dieser Zeit am Körper verrichtete Beschleunigungsarbeit.</w:t>
      </w:r>
    </w:p>
    <w:p w14:paraId="29D6F1A3" w14:textId="3600C106" w:rsidR="005A55AA" w:rsidRDefault="005A55AA" w:rsidP="001F4D30">
      <w:pPr>
        <w:widowControl w:val="0"/>
      </w:pPr>
    </w:p>
    <w:p w14:paraId="42788674" w14:textId="77777777" w:rsidR="00672B66" w:rsidRDefault="005A55AA" w:rsidP="001F4D30">
      <w:pPr>
        <w:widowControl w:val="0"/>
      </w:pPr>
      <w:r w:rsidRPr="00DD4EF0">
        <w:rPr>
          <w:b/>
        </w:rPr>
        <w:t>d)</w:t>
      </w:r>
      <w:r>
        <w:t xml:space="preserve"> Der Körper erreicht die Horizontale mit der Geschwindigkeit 2,10 m </w:t>
      </w:r>
      <w:r w:rsidR="00672B66">
        <w:t>∙s</w:t>
      </w:r>
      <w:r w:rsidR="00672B66" w:rsidRPr="00672B66">
        <w:rPr>
          <w:vertAlign w:val="superscript"/>
        </w:rPr>
        <w:t>-1</w:t>
      </w:r>
      <w:r w:rsidR="00672B66">
        <w:t>. Der Gleitweg auf der Horizontalen beträgt 0,70 m. Berechnen Sie die Reibungszahl für diesen Bewegungsabschnitt.</w:t>
      </w:r>
    </w:p>
    <w:p w14:paraId="55F9CF9B" w14:textId="50615EA3" w:rsidR="005A55AA" w:rsidRPr="00672B66" w:rsidRDefault="00672B66" w:rsidP="001F4D30">
      <w:pPr>
        <w:widowControl w:val="0"/>
      </w:pPr>
      <w: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4"/>
        <w:gridCol w:w="5683"/>
      </w:tblGrid>
      <w:tr w:rsidR="00C91794" w14:paraId="34D57988" w14:textId="77777777" w:rsidTr="00C91794">
        <w:tc>
          <w:tcPr>
            <w:tcW w:w="5030" w:type="dxa"/>
          </w:tcPr>
          <w:p w14:paraId="7CA42095" w14:textId="1E25D120" w:rsidR="00C91794" w:rsidRDefault="00215B7B" w:rsidP="00C91794">
            <w:pPr>
              <w:widowControl w:val="0"/>
            </w:pPr>
            <w:hyperlink r:id="rId173" w:anchor="m1090" w:history="1">
              <w:r w:rsidR="00C91794" w:rsidRPr="001976A6">
                <w:rPr>
                  <w:rStyle w:val="Hyperlink"/>
                  <w:sz w:val="22"/>
                </w:rPr>
                <w:t>1090.</w:t>
              </w:r>
            </w:hyperlink>
            <w:r w:rsidR="00C91794">
              <w:t xml:space="preserve"> Eine schiefe Ebene von 30° Neigung und ein Körper haben eine Gleitreibungszahl von 0.80.</w:t>
            </w:r>
          </w:p>
          <w:p w14:paraId="3F82ED97" w14:textId="77777777" w:rsidR="00C91794" w:rsidRDefault="00C91794" w:rsidP="00C91794">
            <w:pPr>
              <w:widowControl w:val="0"/>
            </w:pPr>
            <w:r>
              <w:t>Vom oberen Ende wird mit einer Anfangsgeschwindigkeit von 5 m/s ein Körper nach unten gestartet.</w:t>
            </w:r>
          </w:p>
          <w:p w14:paraId="1CE17E44" w14:textId="20F1ECF3" w:rsidR="00C91794" w:rsidRPr="00BF1A9D" w:rsidRDefault="00C91794" w:rsidP="00C91794">
            <w:pPr>
              <w:widowControl w:val="0"/>
            </w:pPr>
            <w:r>
              <w:t>Welchen Weg s legt er bis zum Stillstand auf der schiefen Ebene zurück?</w:t>
            </w:r>
          </w:p>
          <w:p w14:paraId="77570298" w14:textId="77777777" w:rsidR="00C91794" w:rsidRDefault="00C91794" w:rsidP="001F4D30">
            <w:pPr>
              <w:widowControl w:val="0"/>
            </w:pPr>
          </w:p>
        </w:tc>
        <w:tc>
          <w:tcPr>
            <w:tcW w:w="5031" w:type="dxa"/>
          </w:tcPr>
          <w:p w14:paraId="600B840B" w14:textId="58266874" w:rsidR="00C91794" w:rsidRDefault="00C91794" w:rsidP="001F4D30">
            <w:pPr>
              <w:widowControl w:val="0"/>
            </w:pPr>
            <w:r>
              <w:rPr>
                <w:noProof/>
                <w:snapToGrid/>
              </w:rPr>
              <w:drawing>
                <wp:inline distT="0" distB="0" distL="0" distR="0" wp14:anchorId="54820913" wp14:editId="56D31C83">
                  <wp:extent cx="3471679" cy="1389891"/>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1090.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471679" cy="1389891"/>
                          </a:xfrm>
                          <a:prstGeom prst="rect">
                            <a:avLst/>
                          </a:prstGeom>
                        </pic:spPr>
                      </pic:pic>
                    </a:graphicData>
                  </a:graphic>
                </wp:inline>
              </w:drawing>
            </w:r>
          </w:p>
        </w:tc>
      </w:tr>
    </w:tbl>
    <w:p w14:paraId="3F775844" w14:textId="77777777" w:rsidR="001B38A9" w:rsidRDefault="001B38A9" w:rsidP="001F4D30">
      <w:pPr>
        <w:widowControl w:val="0"/>
      </w:pPr>
    </w:p>
    <w:p w14:paraId="608205D6" w14:textId="77777777" w:rsidR="00E14754" w:rsidRDefault="00E14754" w:rsidP="00AD5758">
      <w:pPr>
        <w:pStyle w:val="berschrift3"/>
      </w:pPr>
      <w:r>
        <w:lastRenderedPageBreak/>
        <w:t>Kinematik</w:t>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862A94F" w14:textId="77777777" w:rsidTr="00E14754">
        <w:trPr>
          <w:trHeight w:val="397"/>
        </w:trPr>
        <w:tc>
          <w:tcPr>
            <w:tcW w:w="5030" w:type="dxa"/>
            <w:vAlign w:val="center"/>
          </w:tcPr>
          <w:p w14:paraId="7726DA79" w14:textId="77777777" w:rsidR="00E14754" w:rsidRPr="0071784C" w:rsidRDefault="00E14754" w:rsidP="00AD5758">
            <w:pPr>
              <w:pStyle w:val="berschrift4"/>
            </w:pPr>
            <w:bookmarkStart w:id="573" w:name="t20"/>
            <w:bookmarkEnd w:id="573"/>
            <w:r w:rsidRPr="0071784C">
              <w:t>Gleichförmige Bewegung</w:t>
            </w:r>
          </w:p>
        </w:tc>
        <w:tc>
          <w:tcPr>
            <w:tcW w:w="5030" w:type="dxa"/>
            <w:vAlign w:val="center"/>
          </w:tcPr>
          <w:p w14:paraId="28985E34" w14:textId="77777777" w:rsidR="00E14754" w:rsidRPr="0071784C" w:rsidRDefault="00215B7B" w:rsidP="00E14754">
            <w:pPr>
              <w:widowControl w:val="0"/>
              <w:jc w:val="center"/>
            </w:pPr>
            <w:hyperlink w:anchor="t0" w:history="1">
              <w:r w:rsidR="00E14754">
                <w:rPr>
                  <w:rStyle w:val="Hyperlink"/>
                  <w:color w:val="800080"/>
                  <w:sz w:val="22"/>
                </w:rPr>
                <w:t>(z</w:t>
              </w:r>
              <w:bookmarkStart w:id="574" w:name="_Hlt35068376"/>
              <w:r w:rsidR="00E14754">
                <w:rPr>
                  <w:rStyle w:val="Hyperlink"/>
                  <w:color w:val="800080"/>
                  <w:sz w:val="22"/>
                </w:rPr>
                <w:t>u</w:t>
              </w:r>
              <w:bookmarkStart w:id="575" w:name="_Hlt149390756"/>
              <w:bookmarkEnd w:id="574"/>
              <w:r w:rsidR="00E14754">
                <w:rPr>
                  <w:rStyle w:val="Hyperlink"/>
                  <w:color w:val="800080"/>
                  <w:sz w:val="22"/>
                </w:rPr>
                <w:t>m</w:t>
              </w:r>
              <w:bookmarkStart w:id="576" w:name="_Hlt119741189"/>
              <w:bookmarkEnd w:id="575"/>
              <w:r w:rsidR="00E14754">
                <w:rPr>
                  <w:rStyle w:val="Hyperlink"/>
                  <w:color w:val="800080"/>
                  <w:sz w:val="22"/>
                </w:rPr>
                <w:t xml:space="preserve"> </w:t>
              </w:r>
              <w:bookmarkStart w:id="577" w:name="_Hlt35068384"/>
              <w:bookmarkEnd w:id="576"/>
              <w:r w:rsidR="00E14754">
                <w:rPr>
                  <w:rStyle w:val="Hyperlink"/>
                  <w:color w:val="800080"/>
                  <w:sz w:val="22"/>
                </w:rPr>
                <w:t>I</w:t>
              </w:r>
              <w:bookmarkStart w:id="578" w:name="_Hlt51679118"/>
              <w:bookmarkStart w:id="579" w:name="_Hlt89413258"/>
              <w:bookmarkEnd w:id="577"/>
              <w:bookmarkEnd w:id="578"/>
              <w:r w:rsidR="00E14754">
                <w:rPr>
                  <w:rStyle w:val="Hyperlink"/>
                  <w:color w:val="800080"/>
                  <w:sz w:val="22"/>
                </w:rPr>
                <w:t>n</w:t>
              </w:r>
              <w:bookmarkStart w:id="580" w:name="_Hlt35068215"/>
              <w:bookmarkEnd w:id="579"/>
              <w:r w:rsidR="00E14754">
                <w:rPr>
                  <w:rStyle w:val="Hyperlink"/>
                  <w:color w:val="800080"/>
                  <w:sz w:val="22"/>
                </w:rPr>
                <w:t>h</w:t>
              </w:r>
              <w:bookmarkStart w:id="581" w:name="_Hlt150731402"/>
              <w:bookmarkStart w:id="582" w:name="_Hlt35068441"/>
              <w:bookmarkEnd w:id="580"/>
              <w:bookmarkEnd w:id="581"/>
              <w:r w:rsidR="00E14754">
                <w:rPr>
                  <w:rStyle w:val="Hyperlink"/>
                  <w:color w:val="800080"/>
                  <w:sz w:val="22"/>
                </w:rPr>
                <w:t>a</w:t>
              </w:r>
              <w:bookmarkEnd w:id="582"/>
              <w:r w:rsidR="00E14754">
                <w:rPr>
                  <w:rStyle w:val="Hyperlink"/>
                  <w:color w:val="800080"/>
                  <w:sz w:val="22"/>
                </w:rPr>
                <w:t>l</w:t>
              </w:r>
              <w:bookmarkStart w:id="583" w:name="_Hlt93561903"/>
              <w:r w:rsidR="00E14754">
                <w:rPr>
                  <w:rStyle w:val="Hyperlink"/>
                  <w:color w:val="800080"/>
                  <w:sz w:val="22"/>
                </w:rPr>
                <w:t>t</w:t>
              </w:r>
              <w:bookmarkStart w:id="584" w:name="_Hlt146153698"/>
              <w:bookmarkEnd w:id="583"/>
              <w:r w:rsidR="00E14754">
                <w:rPr>
                  <w:rStyle w:val="Hyperlink"/>
                  <w:color w:val="800080"/>
                  <w:sz w:val="22"/>
                </w:rPr>
                <w:t>s</w:t>
              </w:r>
              <w:bookmarkStart w:id="585" w:name="_Hlt160491541"/>
              <w:bookmarkEnd w:id="584"/>
              <w:r w:rsidR="00E14754">
                <w:rPr>
                  <w:rStyle w:val="Hyperlink"/>
                  <w:color w:val="800080"/>
                  <w:sz w:val="22"/>
                </w:rPr>
                <w:t>v</w:t>
              </w:r>
              <w:bookmarkStart w:id="586" w:name="_Hlt93560271"/>
              <w:bookmarkStart w:id="587" w:name="_Hlt93497569"/>
              <w:bookmarkEnd w:id="585"/>
              <w:bookmarkEnd w:id="586"/>
              <w:r w:rsidR="00E14754">
                <w:rPr>
                  <w:rStyle w:val="Hyperlink"/>
                  <w:color w:val="800080"/>
                  <w:sz w:val="22"/>
                </w:rPr>
                <w:t>e</w:t>
              </w:r>
              <w:bookmarkStart w:id="588" w:name="_Hlt128637826"/>
              <w:bookmarkEnd w:id="587"/>
              <w:r w:rsidR="00E14754">
                <w:rPr>
                  <w:rStyle w:val="Hyperlink"/>
                  <w:color w:val="800080"/>
                  <w:sz w:val="22"/>
                </w:rPr>
                <w:t>r</w:t>
              </w:r>
              <w:bookmarkEnd w:id="588"/>
              <w:r w:rsidR="00E14754">
                <w:rPr>
                  <w:rStyle w:val="Hyperlink"/>
                  <w:color w:val="800080"/>
                  <w:sz w:val="22"/>
                </w:rPr>
                <w:t>zeichnis )</w:t>
              </w:r>
            </w:hyperlink>
          </w:p>
        </w:tc>
      </w:tr>
      <w:tr w:rsidR="00E14754" w:rsidRPr="0071784C" w14:paraId="14EA4D77" w14:textId="77777777" w:rsidTr="00E14754">
        <w:trPr>
          <w:trHeight w:val="397"/>
        </w:trPr>
        <w:tc>
          <w:tcPr>
            <w:tcW w:w="10060" w:type="dxa"/>
            <w:gridSpan w:val="2"/>
            <w:vAlign w:val="center"/>
          </w:tcPr>
          <w:p w14:paraId="7C063348" w14:textId="3EC60B65" w:rsidR="00E14754" w:rsidRDefault="00215B7B" w:rsidP="00E14754">
            <w:pPr>
              <w:widowControl w:val="0"/>
              <w:jc w:val="center"/>
              <w:rPr>
                <w:color w:val="800080"/>
              </w:rPr>
            </w:pPr>
            <w:hyperlink r:id="rId175" w:anchor="gleichförmige_bewegung" w:history="1">
              <w:r w:rsidR="00E14754" w:rsidRPr="002B7716">
                <w:rPr>
                  <w:rStyle w:val="Hyperlink"/>
                  <w:sz w:val="22"/>
                </w:rPr>
                <w:t>Formeln zum Thema</w:t>
              </w:r>
            </w:hyperlink>
          </w:p>
        </w:tc>
      </w:tr>
    </w:tbl>
    <w:p w14:paraId="7BAA8EE4" w14:textId="2365A938" w:rsidR="00E14754" w:rsidRDefault="00E14754" w:rsidP="00E14754">
      <w:pPr>
        <w:widowControl w:val="0"/>
      </w:pPr>
      <w:r>
        <w:br/>
      </w:r>
      <w:bookmarkStart w:id="589" w:name="_Hlt495333300"/>
      <w:r>
        <w:fldChar w:fldCharType="begin"/>
      </w:r>
      <w:r w:rsidR="00626526">
        <w:instrText>HYPERLINK "lsgmech.docx" \l "m37"</w:instrText>
      </w:r>
      <w:r>
        <w:fldChar w:fldCharType="separate"/>
      </w:r>
      <w:r>
        <w:rPr>
          <w:rStyle w:val="Hyperlink"/>
          <w:sz w:val="22"/>
        </w:rPr>
        <w:t>3</w:t>
      </w:r>
      <w:bookmarkStart w:id="590" w:name="_Hlt496411556"/>
      <w:r>
        <w:rPr>
          <w:rStyle w:val="Hyperlink"/>
          <w:sz w:val="22"/>
        </w:rPr>
        <w:t>7</w:t>
      </w:r>
      <w:bookmarkEnd w:id="590"/>
      <w:r>
        <w:rPr>
          <w:rStyle w:val="Hyperlink"/>
          <w:sz w:val="22"/>
        </w:rPr>
        <w:t>.</w:t>
      </w:r>
      <w:r>
        <w:fldChar w:fldCharType="end"/>
      </w:r>
      <w:bookmarkEnd w:id="589"/>
      <w:r>
        <w:t xml:space="preserve"> Drücken Sie die Geschwindigkeit v = 20 m/s in km/h aus.</w:t>
      </w:r>
      <w:r>
        <w:br/>
      </w:r>
      <w:r>
        <w:sym w:font="Symbol" w:char="F02A"/>
      </w:r>
    </w:p>
    <w:p w14:paraId="5938B7AA" w14:textId="4EAFEE44" w:rsidR="00E14754" w:rsidRDefault="00215B7B" w:rsidP="00E14754">
      <w:pPr>
        <w:widowControl w:val="0"/>
      </w:pPr>
      <w:hyperlink r:id="rId176" w:anchor="m38" w:history="1">
        <w:r w:rsidR="00E14754">
          <w:rPr>
            <w:rStyle w:val="Hyperlink"/>
            <w:sz w:val="22"/>
          </w:rPr>
          <w:t>3</w:t>
        </w:r>
        <w:bookmarkStart w:id="591" w:name="_Hlt496411560"/>
        <w:r w:rsidR="00E14754">
          <w:rPr>
            <w:rStyle w:val="Hyperlink"/>
            <w:sz w:val="22"/>
          </w:rPr>
          <w:t>8</w:t>
        </w:r>
        <w:bookmarkEnd w:id="591"/>
        <w:r w:rsidR="00E14754">
          <w:rPr>
            <w:rStyle w:val="Hyperlink"/>
            <w:sz w:val="22"/>
          </w:rPr>
          <w:t>.</w:t>
        </w:r>
      </w:hyperlink>
      <w:r w:rsidR="00E14754">
        <w:t xml:space="preserve"> Drücken Sie die folgenden Geschwindigkeiten jeweils in km/h aus. </w:t>
      </w:r>
      <w:r w:rsidR="00E14754">
        <w:br/>
        <w:t xml:space="preserve">a) u = 50 m/s </w:t>
      </w:r>
      <w:r w:rsidR="00E14754">
        <w:br/>
        <w:t xml:space="preserve">b) v = 2500 cm/min </w:t>
      </w:r>
      <w:r w:rsidR="00E14754">
        <w:br/>
        <w:t>c) w = 1 Million Millimeter pro Stunde</w:t>
      </w:r>
      <w:r w:rsidR="00E14754">
        <w:br/>
      </w:r>
      <w:r w:rsidR="00E14754">
        <w:sym w:font="Symbol" w:char="F02A"/>
      </w:r>
    </w:p>
    <w:p w14:paraId="6FEAD1E4" w14:textId="4E5498F8" w:rsidR="00E14754" w:rsidRDefault="00215B7B" w:rsidP="00E14754">
      <w:pPr>
        <w:widowControl w:val="0"/>
      </w:pPr>
      <w:hyperlink r:id="rId177" w:anchor="m39" w:history="1">
        <w:r w:rsidR="00E14754">
          <w:rPr>
            <w:rStyle w:val="Hyperlink"/>
            <w:sz w:val="22"/>
          </w:rPr>
          <w:t>3</w:t>
        </w:r>
        <w:bookmarkStart w:id="592" w:name="_Hlt496411563"/>
        <w:r w:rsidR="00E14754">
          <w:rPr>
            <w:rStyle w:val="Hyperlink"/>
            <w:sz w:val="22"/>
          </w:rPr>
          <w:t>9</w:t>
        </w:r>
        <w:bookmarkEnd w:id="592"/>
        <w:r w:rsidR="00E14754">
          <w:rPr>
            <w:rStyle w:val="Hyperlink"/>
            <w:sz w:val="22"/>
          </w:rPr>
          <w:t>.</w:t>
        </w:r>
      </w:hyperlink>
      <w:r w:rsidR="00E14754">
        <w:t xml:space="preserve"> Ein Dieselauto besitzt die angegebene Höchstgeschwindigkeit 143 km/h, ein Sportwagen 220 km/h. Drücken Sie die beiden Geschwindigkeiten in m/s aus.</w:t>
      </w:r>
      <w:r w:rsidR="00E14754">
        <w:br/>
      </w:r>
      <w:r w:rsidR="00E14754">
        <w:sym w:font="Symbol" w:char="F02A"/>
      </w:r>
    </w:p>
    <w:p w14:paraId="1E830F91" w14:textId="1E7D3C03" w:rsidR="00E14754" w:rsidRDefault="00215B7B" w:rsidP="00E14754">
      <w:pPr>
        <w:widowControl w:val="0"/>
      </w:pPr>
      <w:hyperlink r:id="rId178" w:anchor="m40" w:history="1">
        <w:r w:rsidR="00E14754">
          <w:rPr>
            <w:rStyle w:val="Hyperlink"/>
            <w:sz w:val="22"/>
          </w:rPr>
          <w:t>4</w:t>
        </w:r>
        <w:bookmarkStart w:id="593" w:name="_Hlt496411566"/>
        <w:r w:rsidR="00E14754">
          <w:rPr>
            <w:rStyle w:val="Hyperlink"/>
            <w:sz w:val="22"/>
          </w:rPr>
          <w:t>0</w:t>
        </w:r>
        <w:bookmarkEnd w:id="593"/>
        <w:r w:rsidR="00E14754">
          <w:rPr>
            <w:rStyle w:val="Hyperlink"/>
            <w:sz w:val="22"/>
          </w:rPr>
          <w:t>.</w:t>
        </w:r>
      </w:hyperlink>
      <w:r w:rsidR="00E14754">
        <w:t xml:space="preserve"> Bei der Olympiade in Rom im Jahre 1960 lief der Deutsche Armin Harry mit 10,0 s auf 100m einen neuen Weltrekord. Wie groß war seine durchschnittliche Geschwindigkeit dabei in km/h?</w:t>
      </w:r>
      <w:r w:rsidR="00E14754">
        <w:br/>
      </w:r>
      <w:r w:rsidR="00E14754">
        <w:sym w:font="Symbol" w:char="F02A"/>
      </w:r>
    </w:p>
    <w:bookmarkStart w:id="594" w:name="_Hlt496411569"/>
    <w:p w14:paraId="24F8EB58" w14:textId="0E198511" w:rsidR="00E14754" w:rsidRDefault="00E14754" w:rsidP="00E14754">
      <w:pPr>
        <w:widowControl w:val="0"/>
      </w:pPr>
      <w:r>
        <w:fldChar w:fldCharType="begin"/>
      </w:r>
      <w:r w:rsidR="00626526">
        <w:instrText>HYPERLINK "lsgmech.docx" \l "m41"</w:instrText>
      </w:r>
      <w:r>
        <w:fldChar w:fldCharType="separate"/>
      </w:r>
      <w:r>
        <w:rPr>
          <w:rStyle w:val="Hyperlink"/>
          <w:sz w:val="22"/>
        </w:rPr>
        <w:t>4</w:t>
      </w:r>
      <w:bookmarkStart w:id="595" w:name="_Hlt495417827"/>
      <w:r>
        <w:rPr>
          <w:rStyle w:val="Hyperlink"/>
          <w:sz w:val="22"/>
        </w:rPr>
        <w:t>1</w:t>
      </w:r>
      <w:bookmarkEnd w:id="595"/>
      <w:r>
        <w:rPr>
          <w:rStyle w:val="Hyperlink"/>
          <w:sz w:val="22"/>
        </w:rPr>
        <w:t>.</w:t>
      </w:r>
      <w:r>
        <w:fldChar w:fldCharType="end"/>
      </w:r>
      <w:bookmarkEnd w:id="594"/>
      <w:r>
        <w:t xml:space="preserve"> Wie lange braucht ein Radfahrer, der mit einer mittleren Geschwindigkeit von 18 km/h unterwegs ist, um von Eilenburg nach Wittenberg (Entfernung 65 km) zu radeln? Drücken Sie die benötigte Zeit einmal in Stunden und einmal in Minuten aus.</w:t>
      </w:r>
      <w:r>
        <w:br/>
      </w:r>
      <w:r>
        <w:sym w:font="Symbol" w:char="F02A"/>
      </w:r>
    </w:p>
    <w:p w14:paraId="7C695540" w14:textId="4573F15E" w:rsidR="00E14754" w:rsidRDefault="00215B7B" w:rsidP="00E14754">
      <w:pPr>
        <w:widowControl w:val="0"/>
      </w:pPr>
      <w:hyperlink r:id="rId179" w:anchor="m42" w:history="1">
        <w:r w:rsidR="00E14754">
          <w:rPr>
            <w:rStyle w:val="Hyperlink"/>
            <w:sz w:val="22"/>
          </w:rPr>
          <w:t>4</w:t>
        </w:r>
        <w:bookmarkStart w:id="596" w:name="_Hlt495417833"/>
        <w:r w:rsidR="00E14754">
          <w:rPr>
            <w:rStyle w:val="Hyperlink"/>
            <w:sz w:val="22"/>
          </w:rPr>
          <w:t>2</w:t>
        </w:r>
        <w:bookmarkEnd w:id="596"/>
        <w:r w:rsidR="00E14754">
          <w:rPr>
            <w:rStyle w:val="Hyperlink"/>
            <w:sz w:val="22"/>
          </w:rPr>
          <w:t>.</w:t>
        </w:r>
      </w:hyperlink>
      <w:r w:rsidR="00E14754">
        <w:t xml:space="preserve"> Welche Strecke (in m) legt ein Radfahrer in 24 Minuten zurück, wenn seine mittlere Geschwindigkeit 18 km/h beträgt?</w:t>
      </w:r>
      <w:r w:rsidR="00E14754">
        <w:br/>
      </w:r>
      <w:r w:rsidR="00E14754">
        <w:sym w:font="Symbol" w:char="F02A"/>
      </w:r>
    </w:p>
    <w:bookmarkStart w:id="597" w:name="_Hlt32216267"/>
    <w:p w14:paraId="6FF8609F" w14:textId="041287BD" w:rsidR="00E14754" w:rsidRDefault="00E14754" w:rsidP="00E14754">
      <w:pPr>
        <w:widowControl w:val="0"/>
      </w:pPr>
      <w:r>
        <w:fldChar w:fldCharType="begin"/>
      </w:r>
      <w:r w:rsidR="00626526">
        <w:instrText>HYPERLINK "lsgmech.docx" \l "m46"</w:instrText>
      </w:r>
      <w:r>
        <w:fldChar w:fldCharType="separate"/>
      </w:r>
      <w:r>
        <w:rPr>
          <w:rStyle w:val="Hyperlink"/>
          <w:sz w:val="22"/>
        </w:rPr>
        <w:t>4</w:t>
      </w:r>
      <w:bookmarkStart w:id="598" w:name="_Hlt495418356"/>
      <w:r>
        <w:rPr>
          <w:rStyle w:val="Hyperlink"/>
          <w:sz w:val="22"/>
        </w:rPr>
        <w:t>6</w:t>
      </w:r>
      <w:bookmarkStart w:id="599" w:name="_Hlt495418345"/>
      <w:bookmarkEnd w:id="598"/>
      <w:r>
        <w:rPr>
          <w:rStyle w:val="Hyperlink"/>
          <w:sz w:val="22"/>
        </w:rPr>
        <w:t>.</w:t>
      </w:r>
      <w:bookmarkEnd w:id="599"/>
      <w:r>
        <w:fldChar w:fldCharType="end"/>
      </w:r>
      <w:bookmarkEnd w:id="597"/>
      <w:r>
        <w:t xml:space="preserve"> Ein Radfahrer fährt 40 Minuten mit der mittleren Geschwindigkeit von 18 km/h. Dann pausiert er 5 Minuten. Nun fährt er weitere 20 Minuten mit 15 km/h. Welche Strecke hat er insgesamt zurückgelegt und wie groß war seine Durchschnittsgeschwindigkeit?</w:t>
      </w:r>
      <w:r>
        <w:br/>
      </w:r>
      <w:r>
        <w:sym w:font="Symbol" w:char="F02A"/>
      </w:r>
    </w:p>
    <w:bookmarkStart w:id="600" w:name="_Hlt52692116"/>
    <w:bookmarkStart w:id="601" w:name="_Hlt496411578"/>
    <w:bookmarkEnd w:id="600"/>
    <w:p w14:paraId="269FB504" w14:textId="55EE17BB" w:rsidR="00E14754" w:rsidRDefault="00E14754" w:rsidP="00E14754">
      <w:pPr>
        <w:widowControl w:val="0"/>
      </w:pPr>
      <w:r>
        <w:fldChar w:fldCharType="begin"/>
      </w:r>
      <w:r w:rsidR="00626526">
        <w:instrText>HYPERLINK "lsgmech.docx" \l "m47"</w:instrText>
      </w:r>
      <w:r>
        <w:fldChar w:fldCharType="separate"/>
      </w:r>
      <w:r>
        <w:rPr>
          <w:rStyle w:val="Hyperlink"/>
          <w:sz w:val="22"/>
        </w:rPr>
        <w:t>47.</w:t>
      </w:r>
      <w:r>
        <w:fldChar w:fldCharType="end"/>
      </w:r>
      <w:bookmarkEnd w:id="601"/>
      <w:r>
        <w:t xml:space="preserve"> Wie viel Milliarden Kilometer beträgt die Strecke 1 Lichtjahr?</w:t>
      </w:r>
      <w:r>
        <w:br/>
      </w:r>
      <w:r>
        <w:sym w:font="Symbol" w:char="F02A"/>
      </w:r>
    </w:p>
    <w:bookmarkStart w:id="602" w:name="_Hlt496411592"/>
    <w:p w14:paraId="57F01AAA" w14:textId="2A113202" w:rsidR="00E14754" w:rsidRDefault="00E14754" w:rsidP="00E14754">
      <w:pPr>
        <w:widowControl w:val="0"/>
      </w:pPr>
      <w:r>
        <w:fldChar w:fldCharType="begin"/>
      </w:r>
      <w:r w:rsidR="00626526">
        <w:instrText>HYPERLINK "lsgmech.docx" \l "m48"</w:instrText>
      </w:r>
      <w:r>
        <w:fldChar w:fldCharType="separate"/>
      </w:r>
      <w:r>
        <w:rPr>
          <w:rStyle w:val="Hyperlink"/>
          <w:sz w:val="22"/>
        </w:rPr>
        <w:t>4</w:t>
      </w:r>
      <w:bookmarkStart w:id="603" w:name="_Hlt496411583"/>
      <w:r>
        <w:rPr>
          <w:rStyle w:val="Hyperlink"/>
          <w:sz w:val="22"/>
        </w:rPr>
        <w:t>8</w:t>
      </w:r>
      <w:bookmarkEnd w:id="603"/>
      <w:r>
        <w:rPr>
          <w:rStyle w:val="Hyperlink"/>
          <w:sz w:val="22"/>
        </w:rPr>
        <w:t>.</w:t>
      </w:r>
      <w:r>
        <w:fldChar w:fldCharType="end"/>
      </w:r>
      <w:bookmarkEnd w:id="602"/>
      <w:r>
        <w:t xml:space="preserve"> Der Mond besitzt eine mittlere Entfernung von 384 000 km zur Erde. Wie viel Tage wäre man mit einem schnellen Auto (Durchschnittsgeschwindigkeit 180 km/h) für einen Ausflug zum Mond unterwegs, wenn man jeden Tag 15 Stunden fahren würde. Beachten Sie: Sie müssen auch zurückfahren.</w:t>
      </w:r>
      <w:r>
        <w:br/>
      </w:r>
      <w:r>
        <w:sym w:font="Symbol" w:char="F02A"/>
      </w:r>
    </w:p>
    <w:p w14:paraId="313BDF26" w14:textId="0BFF786C" w:rsidR="00E14754" w:rsidRDefault="00E14754" w:rsidP="00E14754">
      <w:pPr>
        <w:widowControl w:val="0"/>
      </w:pPr>
      <w:bookmarkStart w:id="604" w:name="_Hlt496411586"/>
      <w:r>
        <w:rPr>
          <w:color w:val="FF0000"/>
        </w:rPr>
        <w:sym w:font="Symbol" w:char="F02A"/>
      </w:r>
      <w:hyperlink r:id="rId180" w:anchor="m49" w:history="1">
        <w:r>
          <w:rPr>
            <w:rStyle w:val="Hyperlink"/>
            <w:sz w:val="22"/>
          </w:rPr>
          <w:t>4</w:t>
        </w:r>
        <w:bookmarkStart w:id="605" w:name="_Hlt101836024"/>
        <w:bookmarkStart w:id="606" w:name="_Hlt496411602"/>
        <w:bookmarkEnd w:id="605"/>
        <w:r>
          <w:rPr>
            <w:rStyle w:val="Hyperlink"/>
            <w:sz w:val="22"/>
          </w:rPr>
          <w:t>9</w:t>
        </w:r>
        <w:bookmarkEnd w:id="606"/>
        <w:r>
          <w:rPr>
            <w:rStyle w:val="Hyperlink"/>
            <w:sz w:val="22"/>
          </w:rPr>
          <w:t>.</w:t>
        </w:r>
      </w:hyperlink>
      <w:bookmarkEnd w:id="604"/>
      <w:r>
        <w:t xml:space="preserve"> Ein Radfahrer startet um 7.00 Uhr im Ort A und fährt mit der mittleren Geschwindigkeit 20 km/h auf dem Radweg entlang der Bundesstraße nach B. Um 9.00 Uhr fährt ein Auto von demselben Punkt in dieselbe Richtung ab. Es besitzt die mittlere Geschwindigkeit 80 km/h. Wann und nach welcher Strecke hat das Auto den Radfahrer eingeholt?</w:t>
      </w:r>
      <w:r>
        <w:br/>
      </w:r>
      <w:r>
        <w:sym w:font="Symbol" w:char="F02A"/>
      </w:r>
      <w:r>
        <w:sym w:font="Symbol" w:char="F02A"/>
      </w:r>
      <w:r>
        <w:sym w:font="Symbol" w:char="F02A"/>
      </w:r>
    </w:p>
    <w:bookmarkStart w:id="607" w:name="_Hlt523195600"/>
    <w:p w14:paraId="60EC8427" w14:textId="70B83EBB" w:rsidR="00E14754" w:rsidRDefault="00E14754" w:rsidP="00E14754">
      <w:pPr>
        <w:widowControl w:val="0"/>
      </w:pPr>
      <w:r>
        <w:fldChar w:fldCharType="begin"/>
      </w:r>
      <w:r w:rsidR="00626526">
        <w:instrText>HYPERLINK "lsgmech.docx" \l "m50"</w:instrText>
      </w:r>
      <w:r>
        <w:fldChar w:fldCharType="separate"/>
      </w:r>
      <w:r>
        <w:rPr>
          <w:rStyle w:val="Hyperlink"/>
          <w:sz w:val="22"/>
        </w:rPr>
        <w:t>5</w:t>
      </w:r>
      <w:bookmarkStart w:id="608" w:name="_Hlt496411634"/>
      <w:r>
        <w:rPr>
          <w:rStyle w:val="Hyperlink"/>
          <w:sz w:val="22"/>
        </w:rPr>
        <w:t>0</w:t>
      </w:r>
      <w:bookmarkEnd w:id="608"/>
      <w:r>
        <w:rPr>
          <w:rStyle w:val="Hyperlink"/>
          <w:sz w:val="22"/>
        </w:rPr>
        <w:t>.</w:t>
      </w:r>
      <w:r>
        <w:fldChar w:fldCharType="end"/>
      </w:r>
      <w:bookmarkEnd w:id="607"/>
      <w:r>
        <w:t xml:space="preserve"> Rennschnecken laufen um die Wette. Da die eine ein berühmter Sprinter ist, erhält die andere 1 m Vorsprung. Sie starten beide zur selben Zeit. Nach 15 Minuten hat der Sprinter die andere Schnecke eingeholt. Der Sprinter kroch dabei mit der mittleren Geschwindigkeit 60 cm/min. Wie groß war die Geschwindigkeit der anderen Schnecke?</w:t>
      </w:r>
      <w:r>
        <w:br/>
      </w:r>
      <w:r>
        <w:sym w:font="Symbol" w:char="F02A"/>
      </w:r>
      <w:r>
        <w:sym w:font="Symbol" w:char="F02A"/>
      </w:r>
    </w:p>
    <w:p w14:paraId="6C96B3B7" w14:textId="62BB6F78" w:rsidR="00E14754" w:rsidRDefault="00215B7B" w:rsidP="00E14754">
      <w:pPr>
        <w:widowControl w:val="0"/>
      </w:pPr>
      <w:hyperlink r:id="rId181" w:anchor="m53" w:history="1">
        <w:r w:rsidR="00E14754">
          <w:rPr>
            <w:rStyle w:val="Hyperlink"/>
            <w:sz w:val="22"/>
          </w:rPr>
          <w:t>5</w:t>
        </w:r>
        <w:bookmarkStart w:id="609" w:name="_Hlt496411672"/>
        <w:r w:rsidR="00E14754">
          <w:rPr>
            <w:rStyle w:val="Hyperlink"/>
            <w:sz w:val="22"/>
          </w:rPr>
          <w:t>3</w:t>
        </w:r>
        <w:bookmarkEnd w:id="609"/>
        <w:r w:rsidR="00E14754">
          <w:rPr>
            <w:rStyle w:val="Hyperlink"/>
            <w:sz w:val="22"/>
          </w:rPr>
          <w:t>.</w:t>
        </w:r>
      </w:hyperlink>
      <w:r w:rsidR="00E14754">
        <w:t xml:space="preserve"> Eine Straßenbahn fährt 2 Minuten mit 45 km/h, steht 2 Minuten, fährt 3 Minuten mit 30 km/h, steht wieder 2 Minuten und fährt abschließend 4 Minuten mit 40 km/h. Bestimmen Sie die zurückgelegte Strecke und die daraus resultierende mittlere Geschwindigkeit der Straßenbahn.</w:t>
      </w:r>
      <w:r w:rsidR="00E14754">
        <w:br/>
      </w:r>
      <w:r w:rsidR="00E14754">
        <w:lastRenderedPageBreak/>
        <w:sym w:font="Symbol" w:char="F02A"/>
      </w:r>
      <w:r w:rsidR="00E14754">
        <w:sym w:font="Symbol" w:char="F02A"/>
      </w:r>
    </w:p>
    <w:p w14:paraId="6C7974BB" w14:textId="4BB03D30" w:rsidR="00E14754" w:rsidRDefault="00215B7B" w:rsidP="00E14754">
      <w:pPr>
        <w:widowControl w:val="0"/>
      </w:pPr>
      <w:hyperlink r:id="rId182" w:anchor="m54" w:history="1">
        <w:r w:rsidR="00E14754">
          <w:rPr>
            <w:rStyle w:val="Hyperlink"/>
            <w:sz w:val="22"/>
          </w:rPr>
          <w:t>5</w:t>
        </w:r>
        <w:bookmarkStart w:id="610" w:name="_Hlt496411675"/>
        <w:r w:rsidR="00E14754">
          <w:rPr>
            <w:rStyle w:val="Hyperlink"/>
            <w:sz w:val="22"/>
          </w:rPr>
          <w:t>4</w:t>
        </w:r>
        <w:bookmarkEnd w:id="610"/>
        <w:r w:rsidR="00E14754">
          <w:rPr>
            <w:rStyle w:val="Hyperlink"/>
            <w:sz w:val="22"/>
          </w:rPr>
          <w:t>.</w:t>
        </w:r>
      </w:hyperlink>
      <w:r w:rsidR="00E14754">
        <w:t xml:space="preserve"> Die Schallgeschwindigkeit in Luft beträgt unter normalen Umständen 333 m/s. Rechnen Sie diese Geschwindigkeit im km/h um. Wie lange dauert es, bis man den Abschussknall einer Kanone vernimmt, die 4 km entfernt steht?</w:t>
      </w:r>
      <w:r w:rsidR="00E14754">
        <w:br/>
      </w:r>
      <w:r w:rsidR="00E14754">
        <w:sym w:font="Symbol" w:char="F02A"/>
      </w:r>
    </w:p>
    <w:p w14:paraId="0A801084" w14:textId="4328382C" w:rsidR="00E14754" w:rsidRDefault="00215B7B" w:rsidP="00E14754">
      <w:pPr>
        <w:widowControl w:val="0"/>
      </w:pPr>
      <w:hyperlink r:id="rId183" w:anchor="m183" w:history="1">
        <w:r w:rsidR="00E14754">
          <w:rPr>
            <w:rStyle w:val="Hyperlink"/>
            <w:sz w:val="22"/>
          </w:rPr>
          <w:t>1</w:t>
        </w:r>
        <w:bookmarkStart w:id="611" w:name="_Hlt496411707"/>
        <w:r w:rsidR="00E14754">
          <w:rPr>
            <w:rStyle w:val="Hyperlink"/>
            <w:sz w:val="22"/>
          </w:rPr>
          <w:t>8</w:t>
        </w:r>
        <w:bookmarkEnd w:id="611"/>
        <w:r w:rsidR="00E14754">
          <w:rPr>
            <w:rStyle w:val="Hyperlink"/>
            <w:sz w:val="22"/>
          </w:rPr>
          <w:t>3.</w:t>
        </w:r>
      </w:hyperlink>
      <w:r w:rsidR="00E14754">
        <w:t xml:space="preserve"> Im Märchen Rapunzel wird das Mädchen von der Zauberin in einem Turm eingesperrt, der ohne Tür war und nur oben ein kleines Fenster hatte. „Wenn die Zauberin hinein wollte, so stellt sie sich unten hin und rief: „Rapunzel, Rapunzel, las mir dein Haar herunter“. Rapunzel hatte lange prächtige Haare, fein wie gesponnenes Gold. Wenn sie nun die Stimme der Zauberin vernahm, so band sie ihre Zöpfe los, wickelte sie oben um einen Fensterhaken und dann fielen die Haare zwanzig Ellen tief hinunter, und die Zauberin stieg daran herauf.“</w:t>
      </w:r>
      <w:r w:rsidR="00E14754">
        <w:br/>
        <w:t>Wie alt war Rapunzel, wenn sie nie beim Haarschneiden war und die Haare etwa 1 cm im Monat wachsen? Eine Elle sind etwa 70 cm.</w:t>
      </w:r>
      <w:r w:rsidR="00E14754">
        <w:br/>
      </w:r>
      <w:r w:rsidR="00E14754">
        <w:sym w:font="Symbol" w:char="F02A"/>
      </w:r>
    </w:p>
    <w:bookmarkStart w:id="612" w:name="_Hlt34710597"/>
    <w:p w14:paraId="6E063EB0" w14:textId="674B7B20" w:rsidR="00E14754" w:rsidRDefault="00E14754" w:rsidP="00E14754">
      <w:pPr>
        <w:widowControl w:val="0"/>
      </w:pPr>
      <w:r>
        <w:fldChar w:fldCharType="begin"/>
      </w:r>
      <w:r w:rsidR="00626526">
        <w:instrText>HYPERLINK "lsgmech.docx" \l "m225"</w:instrText>
      </w:r>
      <w:r>
        <w:fldChar w:fldCharType="separate"/>
      </w:r>
      <w:r>
        <w:rPr>
          <w:rStyle w:val="Hyperlink"/>
          <w:sz w:val="22"/>
        </w:rPr>
        <w:t>2</w:t>
      </w:r>
      <w:bookmarkStart w:id="613" w:name="_Hlt496411730"/>
      <w:r>
        <w:rPr>
          <w:rStyle w:val="Hyperlink"/>
          <w:sz w:val="22"/>
        </w:rPr>
        <w:t>2</w:t>
      </w:r>
      <w:bookmarkEnd w:id="613"/>
      <w:r>
        <w:rPr>
          <w:rStyle w:val="Hyperlink"/>
          <w:sz w:val="22"/>
        </w:rPr>
        <w:t>5.</w:t>
      </w:r>
      <w:r>
        <w:fldChar w:fldCharType="end"/>
      </w:r>
      <w:bookmarkEnd w:id="612"/>
      <w:r>
        <w:t xml:space="preserve"> Zwei Züge, von denen der eine 150 m und der andere 200 m lang ist, begegnen sich auf freier Strecke. Welche Geschwindigkeit haben beide Züge, wenn die Vorbeifahrt 10 s lang dauert und der eine während dieser Zeit die absolute Strecke 160 m zurücklegt?</w:t>
      </w:r>
      <w:r>
        <w:br/>
      </w:r>
      <w:r>
        <w:sym w:font="Symbol" w:char="F02A"/>
      </w:r>
      <w:r>
        <w:sym w:font="Symbol" w:char="F02A"/>
      </w:r>
    </w:p>
    <w:bookmarkStart w:id="614" w:name="_Hlt496018053"/>
    <w:p w14:paraId="009FE29F" w14:textId="55BF69BE" w:rsidR="00E14754" w:rsidRDefault="00E14754" w:rsidP="00E14754">
      <w:pPr>
        <w:widowControl w:val="0"/>
      </w:pPr>
      <w:r>
        <w:fldChar w:fldCharType="begin"/>
      </w:r>
      <w:r w:rsidR="00626526">
        <w:instrText>HYPERLINK "lsgmech.docx" \l "m324"</w:instrText>
      </w:r>
      <w:r>
        <w:fldChar w:fldCharType="separate"/>
      </w:r>
      <w:r>
        <w:rPr>
          <w:rStyle w:val="Hyperlink"/>
          <w:sz w:val="22"/>
        </w:rPr>
        <w:t>32</w:t>
      </w:r>
      <w:bookmarkStart w:id="615" w:name="_Hlt496411741"/>
      <w:r>
        <w:rPr>
          <w:rStyle w:val="Hyperlink"/>
          <w:sz w:val="22"/>
        </w:rPr>
        <w:t>4</w:t>
      </w:r>
      <w:bookmarkEnd w:id="615"/>
      <w:r>
        <w:rPr>
          <w:rStyle w:val="Hyperlink"/>
          <w:sz w:val="22"/>
        </w:rPr>
        <w:t>.</w:t>
      </w:r>
      <w:r>
        <w:fldChar w:fldCharType="end"/>
      </w:r>
      <w:bookmarkEnd w:id="614"/>
      <w:r>
        <w:t xml:space="preserve"> Ein Zug fährt mit 10 ms</w:t>
      </w:r>
      <w:r>
        <w:rPr>
          <w:vertAlign w:val="superscript"/>
        </w:rPr>
        <w:t>-1</w:t>
      </w:r>
      <w:r>
        <w:t xml:space="preserve"> nach Norden. Im Zug geht ein Schaffner mit 1 ms</w:t>
      </w:r>
      <w:r>
        <w:rPr>
          <w:vertAlign w:val="superscript"/>
        </w:rPr>
        <w:t>-1</w:t>
      </w:r>
      <w:r>
        <w:t xml:space="preserve"> nach hinten, während auf seiner Schulter eine Rennfliege mit 1,5 ms</w:t>
      </w:r>
      <w:r>
        <w:rPr>
          <w:vertAlign w:val="superscript"/>
        </w:rPr>
        <w:t>-1</w:t>
      </w:r>
      <w:r>
        <w:t xml:space="preserve"> nach Westen kriecht. Wie groß ist die Geschwindigkeit der Fliege gegenüber dem Bahndamm und welches ist ihre Richtung?</w:t>
      </w:r>
      <w:r>
        <w:br/>
      </w:r>
      <w:r>
        <w:sym w:font="Symbol" w:char="F02A"/>
      </w:r>
    </w:p>
    <w:p w14:paraId="10C5AAD5" w14:textId="78FFD2BD" w:rsidR="00E14754" w:rsidRDefault="00215B7B" w:rsidP="00E14754">
      <w:pPr>
        <w:widowControl w:val="0"/>
      </w:pPr>
      <w:hyperlink r:id="rId184" w:anchor="m326" w:history="1">
        <w:r w:rsidR="00E14754">
          <w:rPr>
            <w:rStyle w:val="Hyperlink"/>
            <w:sz w:val="22"/>
          </w:rPr>
          <w:t>3</w:t>
        </w:r>
        <w:bookmarkStart w:id="616" w:name="_Hlt496411748"/>
        <w:r w:rsidR="00E14754">
          <w:rPr>
            <w:rStyle w:val="Hyperlink"/>
            <w:sz w:val="22"/>
          </w:rPr>
          <w:t>2</w:t>
        </w:r>
        <w:bookmarkStart w:id="617" w:name="_Hlt35068940"/>
        <w:bookmarkEnd w:id="616"/>
        <w:r w:rsidR="00E14754">
          <w:rPr>
            <w:rStyle w:val="Hyperlink"/>
            <w:sz w:val="22"/>
          </w:rPr>
          <w:t>6</w:t>
        </w:r>
        <w:bookmarkEnd w:id="617"/>
        <w:r w:rsidR="00E14754">
          <w:rPr>
            <w:rStyle w:val="Hyperlink"/>
            <w:sz w:val="22"/>
          </w:rPr>
          <w:t>.</w:t>
        </w:r>
      </w:hyperlink>
      <w:r w:rsidR="00E14754">
        <w:t xml:space="preserve"> Ein Beobachter sitzt 2 m hinter einem 50 cm breiten Fenster. Vor dem Fenster verläuft in 500 m Entfernung quer zur Blickrichtung eine Landstraße.</w:t>
      </w:r>
      <w:r w:rsidR="00E14754">
        <w:br/>
        <w:t>Welche Geschwindigkeit hat ein Radfahrer, der 15 s lang im Blickfeld des Fensters zu sehen ist?</w:t>
      </w:r>
      <w:r w:rsidR="00E14754">
        <w:br/>
      </w:r>
      <w:r w:rsidR="00E14754">
        <w:sym w:font="Symbol" w:char="F02A"/>
      </w:r>
      <w:r w:rsidR="00E14754">
        <w:sym w:font="Symbol" w:char="F02A"/>
      </w:r>
    </w:p>
    <w:bookmarkStart w:id="618" w:name="_Hlt496411752"/>
    <w:p w14:paraId="0A376248" w14:textId="2B48862D" w:rsidR="00E14754" w:rsidRDefault="00E14754" w:rsidP="00E14754">
      <w:pPr>
        <w:widowControl w:val="0"/>
      </w:pPr>
      <w:r>
        <w:fldChar w:fldCharType="begin"/>
      </w:r>
      <w:r w:rsidR="00626526">
        <w:instrText>HYPERLINK "lsgmech.docx" \l "m327"</w:instrText>
      </w:r>
      <w:r>
        <w:fldChar w:fldCharType="separate"/>
      </w:r>
      <w:r>
        <w:rPr>
          <w:rStyle w:val="Hyperlink"/>
          <w:sz w:val="22"/>
        </w:rPr>
        <w:t>32</w:t>
      </w:r>
      <w:bookmarkStart w:id="619" w:name="_Hlt496018327"/>
      <w:bookmarkStart w:id="620" w:name="_Hlt496018059"/>
      <w:bookmarkEnd w:id="619"/>
      <w:r>
        <w:rPr>
          <w:rStyle w:val="Hyperlink"/>
          <w:sz w:val="22"/>
        </w:rPr>
        <w:t>7</w:t>
      </w:r>
      <w:bookmarkEnd w:id="620"/>
      <w:r>
        <w:rPr>
          <w:rStyle w:val="Hyperlink"/>
          <w:sz w:val="22"/>
        </w:rPr>
        <w:t>.</w:t>
      </w:r>
      <w:r>
        <w:fldChar w:fldCharType="end"/>
      </w:r>
      <w:bookmarkEnd w:id="618"/>
      <w:r>
        <w:t xml:space="preserve"> Eine Uhr braucht 6 Sekunden, um „6“ zu schlagen. Wie viel Sekunden braucht sie, um „12“ zu schlagen? </w:t>
      </w:r>
      <w:r>
        <w:br/>
      </w:r>
      <w:r>
        <w:sym w:font="Symbol" w:char="F02A"/>
      </w:r>
      <w:r>
        <w:sym w:font="Symbol" w:char="F02A"/>
      </w:r>
    </w:p>
    <w:bookmarkStart w:id="621" w:name="_Hlt496018632"/>
    <w:p w14:paraId="09C22C47" w14:textId="18503242" w:rsidR="00E14754" w:rsidRDefault="00E14754" w:rsidP="00E14754">
      <w:pPr>
        <w:widowControl w:val="0"/>
      </w:pPr>
      <w:r>
        <w:fldChar w:fldCharType="begin"/>
      </w:r>
      <w:r w:rsidR="00626526">
        <w:instrText>HYPERLINK "lsgmech.docx" \l "m332"</w:instrText>
      </w:r>
      <w:r>
        <w:fldChar w:fldCharType="separate"/>
      </w:r>
      <w:r>
        <w:rPr>
          <w:rStyle w:val="Hyperlink"/>
          <w:sz w:val="22"/>
        </w:rPr>
        <w:t>3</w:t>
      </w:r>
      <w:bookmarkStart w:id="622" w:name="_Hlt496411931"/>
      <w:r>
        <w:rPr>
          <w:rStyle w:val="Hyperlink"/>
          <w:sz w:val="22"/>
        </w:rPr>
        <w:t>3</w:t>
      </w:r>
      <w:bookmarkStart w:id="623" w:name="_Hlt129009226"/>
      <w:bookmarkEnd w:id="622"/>
      <w:r>
        <w:rPr>
          <w:rStyle w:val="Hyperlink"/>
          <w:sz w:val="22"/>
        </w:rPr>
        <w:t>2</w:t>
      </w:r>
      <w:bookmarkEnd w:id="623"/>
      <w:r>
        <w:rPr>
          <w:rStyle w:val="Hyperlink"/>
          <w:sz w:val="22"/>
        </w:rPr>
        <w:t>.</w:t>
      </w:r>
      <w:r>
        <w:fldChar w:fldCharType="end"/>
      </w:r>
      <w:bookmarkEnd w:id="621"/>
      <w:r>
        <w:t xml:space="preserve"> Ein LKW legt insgesamt 120 km zurück, davon 90 km mit 70 kmh</w:t>
      </w:r>
      <w:r>
        <w:rPr>
          <w:vertAlign w:val="superscript"/>
        </w:rPr>
        <w:t>-1</w:t>
      </w:r>
      <w:r>
        <w:t xml:space="preserve"> und den Rest mit 100 kmh</w:t>
      </w:r>
      <w:r>
        <w:rPr>
          <w:vertAlign w:val="superscript"/>
        </w:rPr>
        <w:t>-1</w:t>
      </w:r>
      <w:r>
        <w:t xml:space="preserve">. Wie lange dauerte die Fahrt einschließlich 10 min Pause? </w:t>
      </w:r>
      <w:r>
        <w:br/>
        <w:t>Wie groß war die Durchschnittsgeschwindigkeit?</w:t>
      </w:r>
      <w:r>
        <w:br/>
      </w:r>
      <w:r>
        <w:sym w:font="Symbol" w:char="F02A"/>
      </w:r>
      <w:r>
        <w:sym w:font="Symbol" w:char="F02A"/>
      </w:r>
    </w:p>
    <w:p w14:paraId="79295FE4" w14:textId="094485F0" w:rsidR="00E14754" w:rsidRDefault="00E14754" w:rsidP="00E14754">
      <w:pPr>
        <w:widowControl w:val="0"/>
      </w:pPr>
      <w:bookmarkStart w:id="624" w:name="_Hlt496018636"/>
      <w:r>
        <w:rPr>
          <w:color w:val="FF0000"/>
        </w:rPr>
        <w:sym w:font="Symbol" w:char="F02A"/>
      </w:r>
      <w:hyperlink r:id="rId185" w:anchor="m333" w:history="1">
        <w:r>
          <w:rPr>
            <w:rStyle w:val="Hyperlink"/>
            <w:sz w:val="22"/>
          </w:rPr>
          <w:t>3</w:t>
        </w:r>
        <w:bookmarkStart w:id="625" w:name="_Hlt35319035"/>
        <w:bookmarkStart w:id="626" w:name="_Hlt496411936"/>
        <w:bookmarkEnd w:id="625"/>
        <w:r>
          <w:rPr>
            <w:rStyle w:val="Hyperlink"/>
            <w:sz w:val="22"/>
          </w:rPr>
          <w:t>3</w:t>
        </w:r>
        <w:bookmarkStart w:id="627" w:name="_Hlt36343306"/>
        <w:bookmarkStart w:id="628" w:name="_Hlt36342851"/>
        <w:bookmarkEnd w:id="626"/>
        <w:bookmarkEnd w:id="627"/>
        <w:r>
          <w:rPr>
            <w:rStyle w:val="Hyperlink"/>
            <w:sz w:val="22"/>
          </w:rPr>
          <w:t>3</w:t>
        </w:r>
        <w:bookmarkStart w:id="629" w:name="_Hlt129009436"/>
        <w:bookmarkStart w:id="630" w:name="_Hlt129009249"/>
        <w:bookmarkEnd w:id="628"/>
        <w:bookmarkEnd w:id="629"/>
        <w:r>
          <w:rPr>
            <w:rStyle w:val="Hyperlink"/>
            <w:sz w:val="22"/>
          </w:rPr>
          <w:t>.</w:t>
        </w:r>
        <w:bookmarkEnd w:id="630"/>
      </w:hyperlink>
      <w:bookmarkEnd w:id="624"/>
      <w:r>
        <w:t xml:space="preserve"> Ein Auto mit 60 kmh</w:t>
      </w:r>
      <w:r>
        <w:rPr>
          <w:vertAlign w:val="superscript"/>
        </w:rPr>
        <w:t>-1</w:t>
      </w:r>
      <w:r>
        <w:t xml:space="preserve"> wird von einem zweiten mit 70 kmh</w:t>
      </w:r>
      <w:r>
        <w:rPr>
          <w:vertAlign w:val="superscript"/>
        </w:rPr>
        <w:t>-1</w:t>
      </w:r>
      <w:r>
        <w:t xml:space="preserve"> überholt. Wie lange dauert der Überholvorgang und welche Fahrstrecke muss der Überholer dabei zurücklegen?</w:t>
      </w:r>
      <w:r>
        <w:br/>
        <w:t>Der gegenseitige Abstand vor und nach dem Überholen betrug 20 m und beide Wagen sind je 4 m lang.</w:t>
      </w:r>
      <w:r>
        <w:br/>
      </w:r>
      <w:r>
        <w:sym w:font="Symbol" w:char="F02A"/>
      </w:r>
      <w:r>
        <w:sym w:font="Symbol" w:char="F02A"/>
      </w:r>
    </w:p>
    <w:p w14:paraId="4350A9F2" w14:textId="77777777" w:rsidR="006A60DC" w:rsidRDefault="006A60DC"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6696"/>
      </w:tblGrid>
      <w:tr w:rsidR="006A60DC" w:rsidRPr="0071784C" w14:paraId="3E7DF8C0" w14:textId="77777777" w:rsidTr="00290065">
        <w:tc>
          <w:tcPr>
            <w:tcW w:w="5030" w:type="dxa"/>
            <w:shd w:val="clear" w:color="auto" w:fill="auto"/>
          </w:tcPr>
          <w:p w14:paraId="089491BE" w14:textId="24D3039C" w:rsidR="006A60DC" w:rsidRPr="0071784C" w:rsidRDefault="00215B7B" w:rsidP="00290065">
            <w:pPr>
              <w:widowControl w:val="0"/>
            </w:pPr>
            <w:hyperlink r:id="rId186" w:anchor="m343" w:history="1">
              <w:r w:rsidR="006A60DC" w:rsidRPr="00290065">
                <w:rPr>
                  <w:rStyle w:val="Hyperlink"/>
                  <w:sz w:val="22"/>
                </w:rPr>
                <w:t>3</w:t>
              </w:r>
              <w:bookmarkStart w:id="631" w:name="_Hlt496353257"/>
              <w:r w:rsidR="006A60DC" w:rsidRPr="00290065">
                <w:rPr>
                  <w:rStyle w:val="Hyperlink"/>
                  <w:sz w:val="22"/>
                </w:rPr>
                <w:t>4</w:t>
              </w:r>
              <w:bookmarkStart w:id="632" w:name="_Hlt52178321"/>
              <w:bookmarkEnd w:id="631"/>
              <w:r w:rsidR="006A60DC" w:rsidRPr="00290065">
                <w:rPr>
                  <w:rStyle w:val="Hyperlink"/>
                  <w:sz w:val="22"/>
                </w:rPr>
                <w:t>3</w:t>
              </w:r>
              <w:bookmarkEnd w:id="632"/>
              <w:r w:rsidR="006A60DC" w:rsidRPr="00290065">
                <w:rPr>
                  <w:rStyle w:val="Hyperlink"/>
                  <w:sz w:val="22"/>
                </w:rPr>
                <w:t>.</w:t>
              </w:r>
            </w:hyperlink>
            <w:r w:rsidR="006A60DC" w:rsidRPr="0071784C">
              <w:rPr>
                <w:rFonts w:ascii="Unique Extended" w:hAnsi="Unique Extended"/>
              </w:rPr>
              <w:t xml:space="preserve"> </w:t>
            </w:r>
            <w:r w:rsidR="006A60DC" w:rsidRPr="0071784C">
              <w:t>Die Fahrzeuge A und B bewegen sich auf ein und derselben Straße. Das abgebildete Diagramm veranschaulicht modellhaft deren Bewegungsablauf.</w:t>
            </w:r>
          </w:p>
          <w:p w14:paraId="46A7DDEB" w14:textId="77777777" w:rsidR="00E657EB" w:rsidRPr="0071784C" w:rsidRDefault="00E657EB" w:rsidP="00290065">
            <w:pPr>
              <w:widowControl w:val="0"/>
            </w:pPr>
            <w:r w:rsidRPr="0071784C">
              <w:t>Welche Aussagen über die Bewegungen sind richtig?</w:t>
            </w:r>
          </w:p>
          <w:p w14:paraId="30F96D8B" w14:textId="77777777" w:rsidR="00E657EB" w:rsidRPr="0071784C" w:rsidRDefault="00E657EB" w:rsidP="00290065">
            <w:pPr>
              <w:widowControl w:val="0"/>
            </w:pPr>
            <w:r w:rsidRPr="0071784C">
              <w:t>a) Zum Zeitpunkt  5 min überholt das Fahrzeug A das Fahrzeug B.</w:t>
            </w:r>
          </w:p>
          <w:p w14:paraId="6BEC39EC" w14:textId="77777777" w:rsidR="00E657EB" w:rsidRPr="0071784C" w:rsidRDefault="00E657EB" w:rsidP="00290065">
            <w:pPr>
              <w:widowControl w:val="0"/>
            </w:pPr>
            <w:r w:rsidRPr="0071784C">
              <w:t>b) Zum Zeitpunkt  5min begegnen sich die Fahrzeuge A und B.</w:t>
            </w:r>
          </w:p>
          <w:p w14:paraId="6076F710" w14:textId="77777777" w:rsidR="00E657EB" w:rsidRPr="0071784C" w:rsidRDefault="00E657EB" w:rsidP="00290065">
            <w:pPr>
              <w:widowControl w:val="0"/>
            </w:pPr>
            <w:r w:rsidRPr="0071784C">
              <w:t>c) Zum Zeitpunkt 5 min sind beide Fahrzeuge gleich schnell.</w:t>
            </w:r>
          </w:p>
          <w:p w14:paraId="4EF1030B" w14:textId="77777777" w:rsidR="00E657EB" w:rsidRPr="0071784C" w:rsidRDefault="00E657EB" w:rsidP="00290065">
            <w:pPr>
              <w:widowControl w:val="0"/>
            </w:pPr>
            <w:r w:rsidRPr="0071784C">
              <w:t>d) Zum Zeitpunkt 5 min ist das Fahrzeug A langsamer als das Fahrzeug B.</w:t>
            </w:r>
          </w:p>
        </w:tc>
        <w:tc>
          <w:tcPr>
            <w:tcW w:w="5031" w:type="dxa"/>
            <w:shd w:val="clear" w:color="auto" w:fill="auto"/>
          </w:tcPr>
          <w:p w14:paraId="0F0E9BDC" w14:textId="77777777" w:rsidR="006A60DC" w:rsidRPr="0071784C" w:rsidRDefault="00215B7B" w:rsidP="00290065">
            <w:pPr>
              <w:widowControl w:val="0"/>
            </w:pPr>
            <w:r>
              <w:rPr>
                <w:noProof/>
              </w:rPr>
              <w:pict w14:anchorId="4BE91636">
                <v:shape id="Bild 52" o:spid="_x0000_i1083" type="#_x0000_t75" alt="m343" style="width:324pt;height:186pt;visibility:visible">
                  <v:imagedata r:id="rId187" o:title="m343"/>
                </v:shape>
              </w:pict>
            </w:r>
          </w:p>
        </w:tc>
      </w:tr>
    </w:tbl>
    <w:p w14:paraId="01BCAF93" w14:textId="77777777" w:rsidR="006A60DC" w:rsidRDefault="006A60DC" w:rsidP="00E14754">
      <w:pPr>
        <w:widowControl w:val="0"/>
      </w:pPr>
    </w:p>
    <w:p w14:paraId="3EA85B5E" w14:textId="77777777" w:rsidR="006A60DC" w:rsidRDefault="00E657EB" w:rsidP="00E14754">
      <w:pPr>
        <w:widowControl w:val="0"/>
      </w:pPr>
      <w:r>
        <w:t>Skizzieren Sie die v(t)-Kurven für beide Fahrzeuge in ein Diagramm.</w:t>
      </w:r>
    </w:p>
    <w:p w14:paraId="5BC5EB22" w14:textId="77777777" w:rsidR="006A60DC" w:rsidRDefault="006A60DC" w:rsidP="00E14754">
      <w:pPr>
        <w:widowControl w:val="0"/>
      </w:pPr>
    </w:p>
    <w:p w14:paraId="52DA5ADB" w14:textId="4E3E2CB8" w:rsidR="00E14754" w:rsidRDefault="00215B7B" w:rsidP="00E14754">
      <w:hyperlink r:id="rId188" w:anchor="m358" w:history="1">
        <w:r w:rsidR="00E14754">
          <w:rPr>
            <w:rStyle w:val="Hyperlink"/>
            <w:sz w:val="22"/>
          </w:rPr>
          <w:t>3</w:t>
        </w:r>
        <w:bookmarkStart w:id="633" w:name="_Hlt32131486"/>
        <w:r w:rsidR="00E14754">
          <w:rPr>
            <w:rStyle w:val="Hyperlink"/>
            <w:sz w:val="22"/>
          </w:rPr>
          <w:t>5</w:t>
        </w:r>
        <w:bookmarkStart w:id="634" w:name="_Hlt514393209"/>
        <w:bookmarkEnd w:id="633"/>
        <w:r w:rsidR="00E14754">
          <w:rPr>
            <w:rStyle w:val="Hyperlink"/>
            <w:sz w:val="22"/>
          </w:rPr>
          <w:t>8</w:t>
        </w:r>
        <w:bookmarkEnd w:id="634"/>
        <w:r w:rsidR="00E14754">
          <w:rPr>
            <w:rStyle w:val="Hyperlink"/>
            <w:sz w:val="22"/>
          </w:rPr>
          <w:t>.</w:t>
        </w:r>
      </w:hyperlink>
      <w:r w:rsidR="00E14754">
        <w:t xml:space="preserve"> Ein Motorradfahrer fährt in der Ebene 1 km mit 60 km/h. Nun kommt ein sehr steiler, kurvenreicher Berg mit einer 1 km langen Steigung, die er nur mit 30 km/h bewältigen kann. Wie schnell müsste er nach dem Gipfel den Berg herunterfahren (1 km langes Gefälle), um eine Durchschnittsgeschwindigkeit von 60 km/h halten zu können? </w:t>
      </w:r>
      <w:r w:rsidR="00E14754">
        <w:br/>
        <w:t xml:space="preserve">(Die Geschwindigkeitswechsel seien als plötzlich angenommen.) </w:t>
      </w:r>
      <w:r w:rsidR="00E14754">
        <w:br/>
        <w:t xml:space="preserve">a) 75 km/h </w:t>
      </w:r>
      <w:r w:rsidR="00E14754">
        <w:br/>
        <w:t>b) 90 km/h</w:t>
      </w:r>
      <w:r w:rsidR="00E14754">
        <w:br/>
        <w:t>c) 120 km/h</w:t>
      </w:r>
      <w:r w:rsidR="00E14754">
        <w:br/>
        <w:t>d) unendlich schnell</w:t>
      </w:r>
      <w:r w:rsidR="00E14754">
        <w:br/>
      </w:r>
      <w:r w:rsidR="00E14754">
        <w:sym w:font="Symbol" w:char="F02A"/>
      </w:r>
      <w:r w:rsidR="00E14754">
        <w:sym w:font="Symbol" w:char="F02A"/>
      </w:r>
    </w:p>
    <w:bookmarkStart w:id="635" w:name="_Hlt496409212"/>
    <w:p w14:paraId="1DDC65CB" w14:textId="7698AED2" w:rsidR="00E14754" w:rsidRDefault="00E14754" w:rsidP="00E14754">
      <w:r>
        <w:fldChar w:fldCharType="begin"/>
      </w:r>
      <w:r w:rsidR="00626526">
        <w:instrText>HYPERLINK "lsgmech.docx" \l "m368"</w:instrText>
      </w:r>
      <w:r>
        <w:fldChar w:fldCharType="separate"/>
      </w:r>
      <w:r>
        <w:rPr>
          <w:rStyle w:val="Hyperlink"/>
          <w:sz w:val="22"/>
        </w:rPr>
        <w:t>3</w:t>
      </w:r>
      <w:bookmarkStart w:id="636" w:name="_Hlt32213239"/>
      <w:r>
        <w:rPr>
          <w:rStyle w:val="Hyperlink"/>
          <w:sz w:val="22"/>
        </w:rPr>
        <w:t>6</w:t>
      </w:r>
      <w:bookmarkEnd w:id="636"/>
      <w:r>
        <w:rPr>
          <w:rStyle w:val="Hyperlink"/>
          <w:sz w:val="22"/>
        </w:rPr>
        <w:t>8.</w:t>
      </w:r>
      <w:r>
        <w:fldChar w:fldCharType="end"/>
      </w:r>
      <w:bookmarkEnd w:id="635"/>
      <w:r>
        <w:t xml:space="preserve"> Wie weit ist man ungefähr von einem Berghang entfernt, wenn das Echo nach etwa 4 Sekunden zu hören ist? Die Schallgeschwindigkeit beträgt 340 m/s.</w:t>
      </w:r>
      <w:r>
        <w:br/>
      </w:r>
      <w:r>
        <w:sym w:font="Symbol" w:char="F02A"/>
      </w:r>
    </w:p>
    <w:bookmarkStart w:id="637" w:name="_Hlt237413277"/>
    <w:bookmarkStart w:id="638" w:name="_Hlt496409387"/>
    <w:bookmarkEnd w:id="637"/>
    <w:p w14:paraId="2B39D53E" w14:textId="5AACE747" w:rsidR="00E14754" w:rsidRDefault="00E14754" w:rsidP="00E14754">
      <w:pPr>
        <w:widowControl w:val="0"/>
      </w:pPr>
      <w:r>
        <w:fldChar w:fldCharType="begin"/>
      </w:r>
      <w:r w:rsidR="00626526">
        <w:instrText>HYPERLINK "lsgmech.docx" \l "m369"</w:instrText>
      </w:r>
      <w:r>
        <w:fldChar w:fldCharType="separate"/>
      </w:r>
      <w:r>
        <w:rPr>
          <w:rStyle w:val="Hyperlink"/>
          <w:sz w:val="22"/>
        </w:rPr>
        <w:t>3</w:t>
      </w:r>
      <w:bookmarkStart w:id="639" w:name="_Hlt524182969"/>
      <w:r>
        <w:rPr>
          <w:rStyle w:val="Hyperlink"/>
          <w:sz w:val="22"/>
        </w:rPr>
        <w:t>6</w:t>
      </w:r>
      <w:bookmarkStart w:id="640" w:name="_Hlt237414270"/>
      <w:bookmarkEnd w:id="639"/>
      <w:r>
        <w:rPr>
          <w:rStyle w:val="Hyperlink"/>
          <w:sz w:val="22"/>
        </w:rPr>
        <w:t>9</w:t>
      </w:r>
      <w:bookmarkEnd w:id="640"/>
      <w:r>
        <w:rPr>
          <w:rStyle w:val="Hyperlink"/>
          <w:sz w:val="22"/>
        </w:rPr>
        <w:t>.</w:t>
      </w:r>
      <w:r>
        <w:fldChar w:fldCharType="end"/>
      </w:r>
      <w:bookmarkEnd w:id="638"/>
      <w:r>
        <w:t xml:space="preserve"> In einem Experiment wurden für die Bewegung eines Spielzeugautos folgende Messwerte aufgenommen:</w:t>
      </w:r>
      <w: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311"/>
        <w:gridCol w:w="959"/>
        <w:gridCol w:w="959"/>
        <w:gridCol w:w="959"/>
        <w:gridCol w:w="959"/>
        <w:gridCol w:w="903"/>
        <w:gridCol w:w="1071"/>
        <w:gridCol w:w="1071"/>
        <w:gridCol w:w="1015"/>
        <w:gridCol w:w="1071"/>
      </w:tblGrid>
      <w:tr w:rsidR="00E14754" w:rsidRPr="0071784C" w14:paraId="7D095B45" w14:textId="77777777" w:rsidTr="00E14754">
        <w:trPr>
          <w:cantSplit/>
          <w:jc w:val="center"/>
        </w:trPr>
        <w:tc>
          <w:tcPr>
            <w:tcW w:w="1311" w:type="dxa"/>
          </w:tcPr>
          <w:p w14:paraId="64B683B6" w14:textId="77777777" w:rsidR="00E14754" w:rsidRPr="0071784C" w:rsidRDefault="00E14754" w:rsidP="00E14754">
            <w:pPr>
              <w:widowControl w:val="0"/>
            </w:pPr>
            <w:r w:rsidRPr="0071784C">
              <w:t xml:space="preserve"> s in cm</w:t>
            </w:r>
          </w:p>
        </w:tc>
        <w:tc>
          <w:tcPr>
            <w:tcW w:w="959" w:type="dxa"/>
          </w:tcPr>
          <w:p w14:paraId="48E7D54D" w14:textId="77777777" w:rsidR="00E14754" w:rsidRPr="0071784C" w:rsidRDefault="00E14754" w:rsidP="00E14754">
            <w:pPr>
              <w:widowControl w:val="0"/>
              <w:jc w:val="center"/>
            </w:pPr>
            <w:r w:rsidRPr="0071784C">
              <w:t>0</w:t>
            </w:r>
          </w:p>
        </w:tc>
        <w:tc>
          <w:tcPr>
            <w:tcW w:w="959" w:type="dxa"/>
          </w:tcPr>
          <w:p w14:paraId="00EED24E" w14:textId="77777777" w:rsidR="00E14754" w:rsidRPr="0071784C" w:rsidRDefault="00E14754" w:rsidP="00E14754">
            <w:pPr>
              <w:widowControl w:val="0"/>
              <w:jc w:val="center"/>
            </w:pPr>
            <w:r w:rsidRPr="0071784C">
              <w:t>16</w:t>
            </w:r>
          </w:p>
        </w:tc>
        <w:tc>
          <w:tcPr>
            <w:tcW w:w="959" w:type="dxa"/>
          </w:tcPr>
          <w:p w14:paraId="650699F4" w14:textId="77777777" w:rsidR="00E14754" w:rsidRPr="0071784C" w:rsidRDefault="00E14754" w:rsidP="00E14754">
            <w:pPr>
              <w:widowControl w:val="0"/>
              <w:jc w:val="center"/>
            </w:pPr>
            <w:r w:rsidRPr="0071784C">
              <w:t>32</w:t>
            </w:r>
          </w:p>
        </w:tc>
        <w:tc>
          <w:tcPr>
            <w:tcW w:w="959" w:type="dxa"/>
          </w:tcPr>
          <w:p w14:paraId="494D1882" w14:textId="77777777" w:rsidR="00E14754" w:rsidRPr="0071784C" w:rsidRDefault="00E14754" w:rsidP="00E14754">
            <w:pPr>
              <w:widowControl w:val="0"/>
              <w:jc w:val="center"/>
            </w:pPr>
            <w:r w:rsidRPr="0071784C">
              <w:t>48</w:t>
            </w:r>
          </w:p>
        </w:tc>
        <w:tc>
          <w:tcPr>
            <w:tcW w:w="903" w:type="dxa"/>
          </w:tcPr>
          <w:p w14:paraId="2DB203A0" w14:textId="77777777" w:rsidR="00E14754" w:rsidRPr="0071784C" w:rsidRDefault="00E14754" w:rsidP="00E14754">
            <w:pPr>
              <w:widowControl w:val="0"/>
              <w:jc w:val="center"/>
            </w:pPr>
            <w:r w:rsidRPr="0071784C">
              <w:t>64</w:t>
            </w:r>
          </w:p>
        </w:tc>
        <w:tc>
          <w:tcPr>
            <w:tcW w:w="1071" w:type="dxa"/>
          </w:tcPr>
          <w:p w14:paraId="2141E725" w14:textId="77777777" w:rsidR="00E14754" w:rsidRPr="0071784C" w:rsidRDefault="00E14754" w:rsidP="00E14754">
            <w:pPr>
              <w:widowControl w:val="0"/>
              <w:jc w:val="center"/>
            </w:pPr>
            <w:r w:rsidRPr="0071784C">
              <w:t>80</w:t>
            </w:r>
          </w:p>
        </w:tc>
        <w:tc>
          <w:tcPr>
            <w:tcW w:w="1071" w:type="dxa"/>
          </w:tcPr>
          <w:p w14:paraId="784D3DFF" w14:textId="77777777" w:rsidR="00E14754" w:rsidRPr="0071784C" w:rsidRDefault="00E14754" w:rsidP="00E14754">
            <w:pPr>
              <w:widowControl w:val="0"/>
              <w:jc w:val="center"/>
            </w:pPr>
            <w:r w:rsidRPr="0071784C">
              <w:t>96</w:t>
            </w:r>
          </w:p>
        </w:tc>
        <w:tc>
          <w:tcPr>
            <w:tcW w:w="1015" w:type="dxa"/>
          </w:tcPr>
          <w:p w14:paraId="46504B62" w14:textId="77777777" w:rsidR="00E14754" w:rsidRPr="0071784C" w:rsidRDefault="00E14754" w:rsidP="00E14754">
            <w:pPr>
              <w:widowControl w:val="0"/>
              <w:jc w:val="center"/>
            </w:pPr>
            <w:r w:rsidRPr="0071784C">
              <w:t>112</w:t>
            </w:r>
          </w:p>
        </w:tc>
        <w:tc>
          <w:tcPr>
            <w:tcW w:w="1071" w:type="dxa"/>
          </w:tcPr>
          <w:p w14:paraId="1168D03C" w14:textId="77777777" w:rsidR="00E14754" w:rsidRPr="0071784C" w:rsidRDefault="00E14754" w:rsidP="00E14754">
            <w:pPr>
              <w:widowControl w:val="0"/>
              <w:jc w:val="center"/>
            </w:pPr>
            <w:r w:rsidRPr="0071784C">
              <w:t>128</w:t>
            </w:r>
          </w:p>
        </w:tc>
      </w:tr>
      <w:tr w:rsidR="00E14754" w:rsidRPr="0071784C" w14:paraId="141A101D" w14:textId="77777777" w:rsidTr="00E14754">
        <w:trPr>
          <w:cantSplit/>
          <w:jc w:val="center"/>
        </w:trPr>
        <w:tc>
          <w:tcPr>
            <w:tcW w:w="1311" w:type="dxa"/>
          </w:tcPr>
          <w:p w14:paraId="6AFF5F39" w14:textId="77777777" w:rsidR="00E14754" w:rsidRPr="0071784C" w:rsidRDefault="00E14754" w:rsidP="00E14754">
            <w:pPr>
              <w:widowControl w:val="0"/>
            </w:pPr>
            <w:r w:rsidRPr="0071784C">
              <w:t xml:space="preserve">  t in s</w:t>
            </w:r>
          </w:p>
        </w:tc>
        <w:tc>
          <w:tcPr>
            <w:tcW w:w="959" w:type="dxa"/>
          </w:tcPr>
          <w:p w14:paraId="61F502F8" w14:textId="77777777" w:rsidR="00E14754" w:rsidRPr="0071784C" w:rsidRDefault="00E14754" w:rsidP="00E14754">
            <w:pPr>
              <w:widowControl w:val="0"/>
              <w:jc w:val="center"/>
            </w:pPr>
            <w:r w:rsidRPr="0071784C">
              <w:t>0</w:t>
            </w:r>
          </w:p>
        </w:tc>
        <w:tc>
          <w:tcPr>
            <w:tcW w:w="959" w:type="dxa"/>
          </w:tcPr>
          <w:p w14:paraId="0F7FC847" w14:textId="77777777" w:rsidR="00E14754" w:rsidRPr="0071784C" w:rsidRDefault="00E14754" w:rsidP="00E14754">
            <w:pPr>
              <w:widowControl w:val="0"/>
              <w:jc w:val="center"/>
            </w:pPr>
            <w:r w:rsidRPr="0071784C">
              <w:t>2,1</w:t>
            </w:r>
          </w:p>
        </w:tc>
        <w:tc>
          <w:tcPr>
            <w:tcW w:w="959" w:type="dxa"/>
          </w:tcPr>
          <w:p w14:paraId="3432F9A6" w14:textId="77777777" w:rsidR="00E14754" w:rsidRPr="0071784C" w:rsidRDefault="00E14754" w:rsidP="00E14754">
            <w:pPr>
              <w:widowControl w:val="0"/>
              <w:jc w:val="center"/>
            </w:pPr>
            <w:r w:rsidRPr="0071784C">
              <w:t>3,9</w:t>
            </w:r>
          </w:p>
        </w:tc>
        <w:tc>
          <w:tcPr>
            <w:tcW w:w="959" w:type="dxa"/>
          </w:tcPr>
          <w:p w14:paraId="22A03571" w14:textId="77777777" w:rsidR="00E14754" w:rsidRPr="0071784C" w:rsidRDefault="00E14754" w:rsidP="00E14754">
            <w:pPr>
              <w:widowControl w:val="0"/>
              <w:jc w:val="center"/>
            </w:pPr>
            <w:r w:rsidRPr="0071784C">
              <w:t>6,2</w:t>
            </w:r>
          </w:p>
        </w:tc>
        <w:tc>
          <w:tcPr>
            <w:tcW w:w="903" w:type="dxa"/>
          </w:tcPr>
          <w:p w14:paraId="772EE53F" w14:textId="77777777" w:rsidR="00E14754" w:rsidRPr="0071784C" w:rsidRDefault="00E14754" w:rsidP="00E14754">
            <w:pPr>
              <w:widowControl w:val="0"/>
              <w:jc w:val="center"/>
            </w:pPr>
            <w:r w:rsidRPr="0071784C">
              <w:t>8</w:t>
            </w:r>
          </w:p>
        </w:tc>
        <w:tc>
          <w:tcPr>
            <w:tcW w:w="1071" w:type="dxa"/>
          </w:tcPr>
          <w:p w14:paraId="5D1DA0BD" w14:textId="77777777" w:rsidR="00E14754" w:rsidRPr="0071784C" w:rsidRDefault="00E14754" w:rsidP="00E14754">
            <w:pPr>
              <w:widowControl w:val="0"/>
              <w:jc w:val="center"/>
            </w:pPr>
            <w:r w:rsidRPr="0071784C">
              <w:t>10,1</w:t>
            </w:r>
          </w:p>
        </w:tc>
        <w:tc>
          <w:tcPr>
            <w:tcW w:w="1071" w:type="dxa"/>
          </w:tcPr>
          <w:p w14:paraId="54AC606E" w14:textId="77777777" w:rsidR="00E14754" w:rsidRPr="0071784C" w:rsidRDefault="00E14754" w:rsidP="00E14754">
            <w:pPr>
              <w:widowControl w:val="0"/>
              <w:jc w:val="center"/>
            </w:pPr>
            <w:r w:rsidRPr="0071784C">
              <w:t>11,9</w:t>
            </w:r>
          </w:p>
        </w:tc>
        <w:tc>
          <w:tcPr>
            <w:tcW w:w="1015" w:type="dxa"/>
          </w:tcPr>
          <w:p w14:paraId="73FC39C5" w14:textId="77777777" w:rsidR="00E14754" w:rsidRPr="0071784C" w:rsidRDefault="00E14754" w:rsidP="00E14754">
            <w:pPr>
              <w:widowControl w:val="0"/>
              <w:jc w:val="center"/>
            </w:pPr>
            <w:r w:rsidRPr="0071784C">
              <w:t>14</w:t>
            </w:r>
          </w:p>
        </w:tc>
        <w:tc>
          <w:tcPr>
            <w:tcW w:w="1071" w:type="dxa"/>
          </w:tcPr>
          <w:p w14:paraId="2E41244B" w14:textId="77777777" w:rsidR="00E14754" w:rsidRPr="0071784C" w:rsidRDefault="00E14754" w:rsidP="00E14754">
            <w:pPr>
              <w:widowControl w:val="0"/>
              <w:jc w:val="center"/>
            </w:pPr>
            <w:r w:rsidRPr="0071784C">
              <w:t>16,1</w:t>
            </w:r>
          </w:p>
        </w:tc>
      </w:tr>
    </w:tbl>
    <w:p w14:paraId="46E8EB39" w14:textId="77777777" w:rsidR="00E14754" w:rsidRDefault="00E14754" w:rsidP="00E14754">
      <w:pPr>
        <w:widowControl w:val="0"/>
      </w:pPr>
      <w:r>
        <w:br/>
        <w:t>a) Zeichne das Weg-Zeit-Diagramm!</w:t>
      </w:r>
      <w:r>
        <w:br/>
        <w:t>b) Bestimme die Wege, die in 7 s und in 11 s zurückgelegt wurden!</w:t>
      </w:r>
      <w:r>
        <w:br/>
        <w:t>c) Bestimme die Zeiten, die für 40 cm und für 120 cm benötigt wurden!</w:t>
      </w:r>
      <w:r>
        <w:br/>
      </w:r>
      <w:r>
        <w:sym w:font="Symbol" w:char="F02A"/>
      </w:r>
    </w:p>
    <w:p w14:paraId="7094B682" w14:textId="42467FC3" w:rsidR="00E14754" w:rsidRDefault="00E14754" w:rsidP="00E14754">
      <w:pPr>
        <w:widowControl w:val="0"/>
      </w:pPr>
      <w:bookmarkStart w:id="641" w:name="_Hlt496409545"/>
      <w:r>
        <w:rPr>
          <w:color w:val="FF0000"/>
        </w:rPr>
        <w:sym w:font="Symbol" w:char="F02A"/>
      </w:r>
      <w:hyperlink r:id="rId189" w:anchor="m370" w:history="1">
        <w:r>
          <w:rPr>
            <w:rStyle w:val="Hyperlink"/>
            <w:sz w:val="22"/>
          </w:rPr>
          <w:t>3</w:t>
        </w:r>
        <w:bookmarkStart w:id="642" w:name="_Hlt32131519"/>
        <w:r>
          <w:rPr>
            <w:rStyle w:val="Hyperlink"/>
            <w:sz w:val="22"/>
          </w:rPr>
          <w:t>7</w:t>
        </w:r>
        <w:bookmarkStart w:id="643" w:name="_Hlt32131623"/>
        <w:bookmarkStart w:id="644" w:name="_Hlt32131608"/>
        <w:bookmarkEnd w:id="642"/>
        <w:bookmarkEnd w:id="643"/>
        <w:r>
          <w:rPr>
            <w:rStyle w:val="Hyperlink"/>
            <w:sz w:val="22"/>
          </w:rPr>
          <w:t>0</w:t>
        </w:r>
        <w:bookmarkEnd w:id="644"/>
        <w:r>
          <w:rPr>
            <w:rStyle w:val="Hyperlink"/>
            <w:sz w:val="22"/>
          </w:rPr>
          <w:t>.</w:t>
        </w:r>
      </w:hyperlink>
      <w:bookmarkEnd w:id="641"/>
      <w:r>
        <w:t xml:space="preserve"> Bei schussstarken Fußballspielern erreicht der Ball eine Geschwindigkeit von 90 km/h. Welche Zeit braucht der Ball dann für 11 m (Elfmeter-Strafstoß)?</w:t>
      </w:r>
      <w:r>
        <w:br/>
      </w:r>
      <w:r>
        <w:sym w:font="Symbol" w:char="F02A"/>
      </w:r>
    </w:p>
    <w:bookmarkStart w:id="645" w:name="_Hlt496409669"/>
    <w:p w14:paraId="142A7A09" w14:textId="6618C94A" w:rsidR="00E14754" w:rsidRDefault="00E14754" w:rsidP="00E14754">
      <w:pPr>
        <w:widowControl w:val="0"/>
      </w:pPr>
      <w:r>
        <w:fldChar w:fldCharType="begin"/>
      </w:r>
      <w:r w:rsidR="00626526">
        <w:instrText>HYPERLINK "lsgmech.docx" \l "m371"</w:instrText>
      </w:r>
      <w:r>
        <w:fldChar w:fldCharType="separate"/>
      </w:r>
      <w:r>
        <w:rPr>
          <w:rStyle w:val="Hyperlink"/>
          <w:sz w:val="22"/>
        </w:rPr>
        <w:t>3</w:t>
      </w:r>
      <w:bookmarkStart w:id="646" w:name="_Hlt496409609"/>
      <w:r>
        <w:rPr>
          <w:rStyle w:val="Hyperlink"/>
          <w:sz w:val="22"/>
        </w:rPr>
        <w:t>7</w:t>
      </w:r>
      <w:bookmarkEnd w:id="646"/>
      <w:r>
        <w:rPr>
          <w:rStyle w:val="Hyperlink"/>
          <w:sz w:val="22"/>
        </w:rPr>
        <w:t>1.</w:t>
      </w:r>
      <w:r>
        <w:fldChar w:fldCharType="end"/>
      </w:r>
      <w:bookmarkEnd w:id="645"/>
      <w:r>
        <w:t xml:space="preserve"> Die Magnetschwebebahn „Transrapid“ könnte die Strecke Berlin-Hamburg (285 km) in 53 Minuten zurücklegen. Wie groß wäre ihre Durchschnittsgeschwindigkeit (in m/s und km/h)?</w:t>
      </w:r>
      <w:r>
        <w:br/>
      </w:r>
      <w:r>
        <w:sym w:font="Symbol" w:char="F02A"/>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05FEA0E" w14:textId="77777777" w:rsidTr="00E14754">
        <w:tc>
          <w:tcPr>
            <w:tcW w:w="10061" w:type="dxa"/>
          </w:tcPr>
          <w:p w14:paraId="3C9878D2" w14:textId="25A02B6A" w:rsidR="00E14754" w:rsidRPr="0071784C" w:rsidRDefault="00215B7B" w:rsidP="00E14754">
            <w:pPr>
              <w:widowControl w:val="0"/>
            </w:pPr>
            <w:hyperlink r:id="rId190" w:anchor="m429" w:history="1">
              <w:r w:rsidR="00E14754">
                <w:rPr>
                  <w:rStyle w:val="Hyperlink"/>
                  <w:sz w:val="22"/>
                </w:rPr>
                <w:t>4</w:t>
              </w:r>
              <w:bookmarkStart w:id="647" w:name="_Hlt528650685"/>
              <w:r w:rsidR="00E14754">
                <w:rPr>
                  <w:rStyle w:val="Hyperlink"/>
                  <w:sz w:val="22"/>
                </w:rPr>
                <w:t>2</w:t>
              </w:r>
              <w:bookmarkEnd w:id="647"/>
              <w:r w:rsidR="00E14754">
                <w:rPr>
                  <w:rStyle w:val="Hyperlink"/>
                  <w:sz w:val="22"/>
                </w:rPr>
                <w:t>9</w:t>
              </w:r>
              <w:bookmarkStart w:id="648" w:name="_Hlt528325014"/>
              <w:bookmarkEnd w:id="648"/>
              <w:r w:rsidR="00E14754">
                <w:rPr>
                  <w:rStyle w:val="Hyperlink"/>
                  <w:sz w:val="22"/>
                </w:rPr>
                <w:t>.</w:t>
              </w:r>
            </w:hyperlink>
            <w:r w:rsidR="00E14754" w:rsidRPr="0071784C">
              <w:t xml:space="preserve"> In zwei Rollrinnen bewegen sich zwei Kugeln vom Start zum Ziel. Der Unterschied zwischen </w:t>
            </w:r>
            <w:r w:rsidR="00E14754" w:rsidRPr="0071784C">
              <w:lastRenderedPageBreak/>
              <w:t>beiden Rinnen besteht nur darin, dass die untere Kugel einen kleinen Umweg macht. Wie ist die Reihenfolge der Kugeln am Ziel, wenn sie beide zum gleichen Zeitpunkt starten. (Es ist natürlich wieder eine reibungsfreie Bewegung!)</w:t>
            </w:r>
            <w:r w:rsidR="00E14754" w:rsidRPr="0071784C">
              <w:br/>
              <w:t xml:space="preserve">a) Die obere, </w:t>
            </w:r>
            <w:bookmarkStart w:id="649" w:name="_Hlt55389695"/>
            <w:r w:rsidR="00E14754" w:rsidRPr="0071784C">
              <w:t>blaue Kugel</w:t>
            </w:r>
            <w:bookmarkEnd w:id="649"/>
            <w:r w:rsidR="00E14754" w:rsidRPr="0071784C">
              <w:t xml:space="preserve"> kommt </w:t>
            </w:r>
            <w:r w:rsidR="00996E40" w:rsidRPr="0071784C">
              <w:t>zuerst</w:t>
            </w:r>
            <w:r w:rsidR="00E14754" w:rsidRPr="0071784C">
              <w:t xml:space="preserve"> an.</w:t>
            </w:r>
            <w:r w:rsidR="00E14754" w:rsidRPr="0071784C">
              <w:br/>
              <w:t>b) Beide Kugeln kommen gleichzeitig an.</w:t>
            </w:r>
            <w:r w:rsidR="00E14754" w:rsidRPr="0071784C">
              <w:br/>
              <w:t xml:space="preserve">c) Die untere, rote Kugel kommt </w:t>
            </w:r>
            <w:r w:rsidR="00996E40" w:rsidRPr="0071784C">
              <w:t>zuerst</w:t>
            </w:r>
            <w:r w:rsidR="00E14754" w:rsidRPr="0071784C">
              <w:t xml:space="preserve"> an. </w:t>
            </w:r>
            <w:r w:rsidR="00E14754" w:rsidRPr="0071784C">
              <w:br/>
            </w:r>
            <w:r w:rsidR="00E14754" w:rsidRPr="0071784C">
              <w:sym w:font="Symbol" w:char="F02A"/>
            </w:r>
            <w:r w:rsidR="00E14754" w:rsidRPr="0071784C">
              <w:sym w:font="Symbol" w:char="F02A"/>
            </w:r>
            <w:r w:rsidR="00E14754" w:rsidRPr="0071784C">
              <w:sym w:font="Symbol" w:char="F02A"/>
            </w:r>
          </w:p>
        </w:tc>
      </w:tr>
      <w:tr w:rsidR="00E14754" w:rsidRPr="0071784C" w14:paraId="165653E5" w14:textId="77777777" w:rsidTr="00E14754">
        <w:tc>
          <w:tcPr>
            <w:tcW w:w="10061" w:type="dxa"/>
          </w:tcPr>
          <w:p w14:paraId="3AA2E5CA" w14:textId="77777777" w:rsidR="00E14754" w:rsidRPr="0071784C" w:rsidRDefault="00215B7B" w:rsidP="00E14754">
            <w:pPr>
              <w:widowControl w:val="0"/>
            </w:pPr>
            <w:r>
              <w:rPr>
                <w:noProof/>
              </w:rPr>
              <w:lastRenderedPageBreak/>
              <w:pict w14:anchorId="4805F048">
                <v:shape id="Bild 53" o:spid="_x0000_i1084" type="#_x0000_t75" alt="m426" style="width:444pt;height:168pt;visibility:visible">
                  <v:imagedata r:id="rId191" o:title="m426"/>
                </v:shape>
              </w:pict>
            </w:r>
          </w:p>
        </w:tc>
      </w:tr>
    </w:tbl>
    <w:bookmarkStart w:id="650" w:name="_Hlt531356556"/>
    <w:p w14:paraId="08DD460C" w14:textId="227035DD" w:rsidR="00E14754" w:rsidRDefault="00E14754" w:rsidP="00E14754">
      <w:pPr>
        <w:widowControl w:val="0"/>
        <w:ind w:left="142" w:hanging="142"/>
      </w:pPr>
      <w:r>
        <w:fldChar w:fldCharType="begin"/>
      </w:r>
      <w:r w:rsidR="00626526">
        <w:instrText>HYPERLINK "lsgmech.docx" \l "m435"</w:instrText>
      </w:r>
      <w:r>
        <w:fldChar w:fldCharType="separate"/>
      </w:r>
      <w:r>
        <w:rPr>
          <w:rStyle w:val="Hyperlink"/>
          <w:sz w:val="22"/>
        </w:rPr>
        <w:t>4</w:t>
      </w:r>
      <w:bookmarkStart w:id="651" w:name="_Hlt531356535"/>
      <w:r>
        <w:rPr>
          <w:rStyle w:val="Hyperlink"/>
          <w:sz w:val="22"/>
        </w:rPr>
        <w:t>3</w:t>
      </w:r>
      <w:bookmarkEnd w:id="651"/>
      <w:r>
        <w:rPr>
          <w:rStyle w:val="Hyperlink"/>
          <w:sz w:val="22"/>
        </w:rPr>
        <w:t>5.</w:t>
      </w:r>
      <w:r>
        <w:fldChar w:fldCharType="end"/>
      </w:r>
      <w:bookmarkEnd w:id="650"/>
      <w:r>
        <w:t xml:space="preserve"> </w:t>
      </w:r>
      <w:proofErr w:type="gramStart"/>
      <w:r>
        <w:t>Zur Zeit</w:t>
      </w:r>
      <w:proofErr w:type="gramEnd"/>
      <w:r>
        <w:t xml:space="preserve"> t</w:t>
      </w:r>
      <w:r>
        <w:rPr>
          <w:vertAlign w:val="subscript"/>
        </w:rPr>
        <w:t>0</w:t>
      </w:r>
      <w:r>
        <w:t>= 0 fährt 60m vor einem PKW (V</w:t>
      </w:r>
      <w:r>
        <w:rPr>
          <w:vertAlign w:val="subscript"/>
        </w:rPr>
        <w:t>Pkw</w:t>
      </w:r>
      <w:r>
        <w:t>= 54km/h) eine Straßenbahn mit einer Geschwindigkeit von 36km/h. Beide behalten ihre Geschwindigkeit bei.</w:t>
      </w:r>
      <w:r>
        <w:br/>
        <w:t>a) Wie viel Meter muss der PKW fahren, bevor er die Straßenbahn erreicht?</w:t>
      </w:r>
      <w:r>
        <w:br/>
        <w:t>b) Welche Strecke legt die Straßenbahn in dieser Zeit zurück?</w:t>
      </w:r>
      <w:r>
        <w:br/>
        <w:t>c) Wann erreicht der PKW die Straßenbahn?</w:t>
      </w:r>
      <w:r>
        <w:br/>
      </w:r>
      <w:r>
        <w:sym w:font="Symbol" w:char="F02A"/>
      </w:r>
      <w:r>
        <w:sym w:font="Symbol" w:char="F02A"/>
      </w:r>
      <w:r>
        <w:br/>
      </w:r>
      <w:bookmarkStart w:id="652" w:name="_Hlt34711030"/>
      <w:r>
        <w:rPr>
          <w:color w:val="FF0000"/>
        </w:rPr>
        <w:sym w:font="Symbol" w:char="F02A"/>
      </w:r>
      <w:hyperlink r:id="rId192" w:anchor="m458" w:history="1">
        <w:r>
          <w:rPr>
            <w:rStyle w:val="Hyperlink"/>
            <w:sz w:val="22"/>
          </w:rPr>
          <w:t>4</w:t>
        </w:r>
        <w:bookmarkStart w:id="653" w:name="_Hlt34714796"/>
        <w:bookmarkStart w:id="654" w:name="_Hlt34725192"/>
        <w:bookmarkEnd w:id="653"/>
        <w:r>
          <w:rPr>
            <w:rStyle w:val="Hyperlink"/>
            <w:sz w:val="22"/>
          </w:rPr>
          <w:t>5</w:t>
        </w:r>
        <w:bookmarkEnd w:id="654"/>
        <w:r>
          <w:rPr>
            <w:rStyle w:val="Hyperlink"/>
            <w:sz w:val="22"/>
          </w:rPr>
          <w:t>8.</w:t>
        </w:r>
      </w:hyperlink>
      <w:bookmarkEnd w:id="652"/>
      <w:r>
        <w:t xml:space="preserve"> Schwalben sind fleißige Vögel, sagt man. Unser Schwälbchen Iris ist sogar schlau. Also dieser Vogel sitzt auf dem Dach einer Kleinbahn, genau in der Mitte des mittleren Wagens. Die Gesamtlänge aller Wagen beträgt 60 m. Der Zug fährt mit 60 km/h geradlinig zu einem Bahnhof. Iris sieht einen kleinen See und fliegt senkrecht vom Zug weg zum 500 m entfernten Ufer. Dort will sie trinken, baden und sich sonnen. Dazu braucht sie 30 Minuten Zeit.</w:t>
      </w:r>
    </w:p>
    <w:p w14:paraId="2BD4E346" w14:textId="77777777" w:rsidR="00E14754" w:rsidRDefault="00E14754" w:rsidP="00E14754">
      <w:pPr>
        <w:pStyle w:val="Textkrper"/>
        <w:widowControl w:val="0"/>
        <w:spacing w:after="0"/>
        <w:ind w:left="142"/>
      </w:pPr>
      <w:r>
        <w:t xml:space="preserve">Der Zug muss noch 11km zum Bahnhof fahren. Den letzten Kilometer bis dorthin fährt er nur mit 30 km/h. Nach 5 min Aufenthalt fährt der Zug zurück, den ersten Kilometer mit 30 km/h und dann mit 50 km/h, weil es leicht bergauf geht. Unsere Schwalbe kennt den Fahrplan genau. </w:t>
      </w:r>
    </w:p>
    <w:p w14:paraId="211FAEA7" w14:textId="77777777" w:rsidR="00E14754" w:rsidRDefault="00E14754" w:rsidP="00E14754">
      <w:pPr>
        <w:widowControl w:val="0"/>
        <w:ind w:left="142" w:hanging="142"/>
      </w:pPr>
      <w:r>
        <w:t xml:space="preserve">a) Nach welcher Zeit ist der Zug wieder am gleichen Ort? Mit welcher Geschwindigkeit muss die Schwalbe fliegen, wenn sie wieder auf </w:t>
      </w:r>
      <w:r w:rsidR="00EA12D9">
        <w:t>demselben</w:t>
      </w:r>
      <w:r>
        <w:t xml:space="preserve"> Platz des Zuges landen will? Sie fliegt hin und zurück mit der gleichen Geschwindigkeit und auf </w:t>
      </w:r>
      <w:r w:rsidR="00EA12D9">
        <w:t>demselben</w:t>
      </w:r>
      <w:r>
        <w:t xml:space="preserve"> Weg.</w:t>
      </w:r>
    </w:p>
    <w:p w14:paraId="577BF550" w14:textId="77777777" w:rsidR="00E14754" w:rsidRDefault="00E14754" w:rsidP="00E14754">
      <w:pPr>
        <w:widowControl w:val="0"/>
        <w:ind w:left="142" w:hanging="142"/>
      </w:pPr>
      <w:r>
        <w:t xml:space="preserve">b) Wie schnell muss Iris auf dem gleichen Wege fliegen, um auf dem letzten Ende des Zuges zu landen? </w:t>
      </w:r>
    </w:p>
    <w:p w14:paraId="497EE431" w14:textId="77777777" w:rsidR="00E14754" w:rsidRDefault="00E14754" w:rsidP="00E14754">
      <w:pPr>
        <w:widowControl w:val="0"/>
      </w:pPr>
      <w:r>
        <w:sym w:font="Symbol" w:char="F02A"/>
      </w:r>
      <w:r>
        <w:sym w:font="Symbol" w:char="F02A"/>
      </w:r>
    </w:p>
    <w:p w14:paraId="2404F562" w14:textId="69E16725" w:rsidR="004B233C" w:rsidRDefault="00E14754" w:rsidP="00E14754">
      <w:pPr>
        <w:outlineLvl w:val="0"/>
      </w:pPr>
      <w:r>
        <w:rPr>
          <w:color w:val="FF0000"/>
        </w:rPr>
        <w:sym w:font="Symbol" w:char="F02A"/>
      </w:r>
      <w:bookmarkStart w:id="655" w:name="_Hlt35069578"/>
      <w:r>
        <w:fldChar w:fldCharType="begin"/>
      </w:r>
      <w:r w:rsidR="00626526">
        <w:instrText>HYPERLINK "lsgmech.docx" \l "m459"</w:instrText>
      </w:r>
      <w:r>
        <w:fldChar w:fldCharType="separate"/>
      </w:r>
      <w:r>
        <w:rPr>
          <w:rStyle w:val="Hyperlink"/>
          <w:sz w:val="22"/>
        </w:rPr>
        <w:t>4</w:t>
      </w:r>
      <w:bookmarkStart w:id="656" w:name="_Hlt34725319"/>
      <w:r>
        <w:rPr>
          <w:rStyle w:val="Hyperlink"/>
          <w:sz w:val="22"/>
        </w:rPr>
        <w:t>5</w:t>
      </w:r>
      <w:bookmarkStart w:id="657" w:name="_Hlt34725260"/>
      <w:bookmarkEnd w:id="656"/>
      <w:r>
        <w:rPr>
          <w:rStyle w:val="Hyperlink"/>
          <w:sz w:val="22"/>
        </w:rPr>
        <w:t>9</w:t>
      </w:r>
      <w:bookmarkEnd w:id="657"/>
      <w:r>
        <w:rPr>
          <w:rStyle w:val="Hyperlink"/>
          <w:sz w:val="22"/>
        </w:rPr>
        <w:t>.</w:t>
      </w:r>
      <w:r>
        <w:fldChar w:fldCharType="end"/>
      </w:r>
      <w:bookmarkEnd w:id="655"/>
      <w:r>
        <w:t xml:space="preserve"> Ich fahre mit 130 km/h auf der rechten Spur der Autobahn und nähere mich einem mit 100 km/h fahrenden LKW von 10 m Länge.  Als ich 100 m hinter dem LKW bin und zum Überholen ansetzen will, fahre ich an der Anzeigetafel 1000 m vor meiner Abfahrt vorbei. Wie weit vor der Abfahrt schließt man den Überholvorgang ab, wenn man ordnungsgemäß im 2-s-Abstand vor dem LKW wieder auf die rechte Fahrbahn wechselt? Mein Auto hat eine Länge von 4 m. </w:t>
      </w:r>
      <w:r>
        <w:br/>
        <w:t>(2-s-Abstand: Sicherheitsabstand zwischen zwei Fahrzeugen; ist der Abstand, den ein Fahrzeug in 2 s zurücklegt.)</w:t>
      </w:r>
      <w:r>
        <w:br/>
      </w:r>
      <w:r>
        <w:sym w:font="Symbol" w:char="F02A"/>
      </w:r>
      <w:r>
        <w:sym w:font="Symbol" w:char="F02A"/>
      </w:r>
      <w:r>
        <w:br/>
      </w:r>
    </w:p>
    <w:tbl>
      <w:tblPr>
        <w:tblW w:w="0" w:type="auto"/>
        <w:tblLook w:val="01E0" w:firstRow="1" w:lastRow="1" w:firstColumn="1" w:lastColumn="1" w:noHBand="0" w:noVBand="0"/>
      </w:tblPr>
      <w:tblGrid>
        <w:gridCol w:w="4758"/>
        <w:gridCol w:w="5379"/>
      </w:tblGrid>
      <w:tr w:rsidR="004B233C" w:rsidRPr="0071784C" w14:paraId="012A7BCF" w14:textId="77777777" w:rsidTr="00290065">
        <w:tc>
          <w:tcPr>
            <w:tcW w:w="5030" w:type="dxa"/>
            <w:shd w:val="clear" w:color="auto" w:fill="auto"/>
          </w:tcPr>
          <w:p w14:paraId="6D467250" w14:textId="07A4F4BF" w:rsidR="004B233C" w:rsidRPr="0071784C" w:rsidRDefault="004B233C" w:rsidP="00290065">
            <w:pPr>
              <w:outlineLvl w:val="0"/>
            </w:pPr>
            <w:r w:rsidRPr="00290065">
              <w:rPr>
                <w:color w:val="FF0000"/>
              </w:rPr>
              <w:lastRenderedPageBreak/>
              <w:sym w:font="Symbol" w:char="F02A"/>
            </w:r>
            <w:bookmarkStart w:id="658" w:name="_Hlt131825596"/>
            <w:bookmarkStart w:id="659" w:name="_Hlt131825558"/>
            <w:bookmarkEnd w:id="658"/>
            <w:r w:rsidRPr="0071784C">
              <w:fldChar w:fldCharType="begin"/>
            </w:r>
            <w:r w:rsidR="00626526">
              <w:instrText>HYPERLINK "lsgmech.docx" \l "m460"</w:instrText>
            </w:r>
            <w:r w:rsidRPr="0071784C">
              <w:fldChar w:fldCharType="separate"/>
            </w:r>
            <w:r w:rsidRPr="00290065">
              <w:rPr>
                <w:rStyle w:val="Hyperlink"/>
                <w:sz w:val="22"/>
              </w:rPr>
              <w:t>4</w:t>
            </w:r>
            <w:bookmarkStart w:id="660" w:name="_Hlt35069630"/>
            <w:r w:rsidRPr="00290065">
              <w:rPr>
                <w:rStyle w:val="Hyperlink"/>
                <w:sz w:val="22"/>
              </w:rPr>
              <w:t>6</w:t>
            </w:r>
            <w:bookmarkStart w:id="661" w:name="_Hlt237415541"/>
            <w:bookmarkEnd w:id="660"/>
            <w:r w:rsidRPr="00290065">
              <w:rPr>
                <w:rStyle w:val="Hyperlink"/>
                <w:sz w:val="22"/>
              </w:rPr>
              <w:t>0</w:t>
            </w:r>
            <w:bookmarkEnd w:id="661"/>
            <w:r w:rsidRPr="00290065">
              <w:rPr>
                <w:rStyle w:val="Hyperlink"/>
                <w:sz w:val="22"/>
              </w:rPr>
              <w:t>.</w:t>
            </w:r>
            <w:r w:rsidRPr="0071784C">
              <w:fldChar w:fldCharType="end"/>
            </w:r>
            <w:bookmarkEnd w:id="659"/>
            <w:r w:rsidRPr="0071784C">
              <w:t xml:space="preserve"> Mit welcher Geschwindigkeit muss das Erdöl in einer Rohrleitung von 100 cm² Querschnitt fließen, damit im Laufe einer Stunde 18 m³ davon hindurchfließen?</w:t>
            </w:r>
            <w:r w:rsidRPr="0071784C">
              <w:br/>
            </w:r>
            <w:r w:rsidRPr="0071784C">
              <w:sym w:font="Symbol" w:char="F02A"/>
            </w:r>
            <w:r w:rsidRPr="0071784C">
              <w:sym w:font="Symbol" w:char="F02A"/>
            </w:r>
          </w:p>
        </w:tc>
        <w:tc>
          <w:tcPr>
            <w:tcW w:w="5031" w:type="dxa"/>
            <w:shd w:val="clear" w:color="auto" w:fill="auto"/>
          </w:tcPr>
          <w:p w14:paraId="429C4C5E" w14:textId="77777777" w:rsidR="004B233C" w:rsidRPr="0071784C" w:rsidRDefault="00215B7B" w:rsidP="00290065">
            <w:pPr>
              <w:outlineLvl w:val="0"/>
            </w:pPr>
            <w:r>
              <w:rPr>
                <w:noProof/>
              </w:rPr>
              <w:pict w14:anchorId="26DFCBC1">
                <v:shape id="Bild 54" o:spid="_x0000_i1085" type="#_x0000_t75" alt="m420" style="width:258pt;height:66pt;visibility:visible">
                  <v:imagedata r:id="rId193" o:title="m420"/>
                </v:shape>
              </w:pict>
            </w:r>
          </w:p>
        </w:tc>
      </w:tr>
    </w:tbl>
    <w:p w14:paraId="55DC5684" w14:textId="77777777" w:rsidR="004B233C" w:rsidRDefault="004B233C" w:rsidP="00E14754">
      <w:pPr>
        <w:outlineLvl w:val="0"/>
      </w:pPr>
    </w:p>
    <w:p w14:paraId="00EFE724" w14:textId="1E666BA8" w:rsidR="00E14754" w:rsidRDefault="00E14754" w:rsidP="00E14754">
      <w:pPr>
        <w:outlineLvl w:val="0"/>
      </w:pPr>
      <w:r>
        <w:br/>
      </w:r>
      <w:r>
        <w:rPr>
          <w:color w:val="FF0000"/>
        </w:rPr>
        <w:sym w:font="Symbol" w:char="F02A"/>
      </w:r>
      <w:bookmarkStart w:id="662" w:name="_Hlt46041213"/>
      <w:r>
        <w:rPr>
          <w:color w:val="FF0000"/>
        </w:rPr>
        <w:fldChar w:fldCharType="begin"/>
      </w:r>
      <w:r w:rsidR="00626526">
        <w:rPr>
          <w:color w:val="FF0000"/>
        </w:rPr>
        <w:instrText>HYPERLINK "lsgmech.docx" \l "m475"</w:instrText>
      </w:r>
      <w:r>
        <w:rPr>
          <w:color w:val="FF0000"/>
        </w:rPr>
        <w:fldChar w:fldCharType="separate"/>
      </w:r>
      <w:r>
        <w:rPr>
          <w:rStyle w:val="Hyperlink"/>
          <w:sz w:val="22"/>
        </w:rPr>
        <w:t>4</w:t>
      </w:r>
      <w:bookmarkStart w:id="663" w:name="_Hlt46041172"/>
      <w:bookmarkStart w:id="664" w:name="_Hlt46041108"/>
      <w:bookmarkEnd w:id="663"/>
      <w:r>
        <w:rPr>
          <w:rStyle w:val="Hyperlink"/>
          <w:sz w:val="22"/>
        </w:rPr>
        <w:t>7</w:t>
      </w:r>
      <w:bookmarkEnd w:id="664"/>
      <w:r>
        <w:rPr>
          <w:rStyle w:val="Hyperlink"/>
          <w:sz w:val="22"/>
        </w:rPr>
        <w:t>5.</w:t>
      </w:r>
      <w:r>
        <w:rPr>
          <w:color w:val="FF0000"/>
        </w:rPr>
        <w:fldChar w:fldCharType="end"/>
      </w:r>
      <w:bookmarkEnd w:id="662"/>
      <w:r>
        <w:t xml:space="preserve"> Christian war mit seinen Eltern in den Sommerferien in den Alpen. Da das Wetter schön war, gingen sie häufig wandern.</w:t>
      </w:r>
      <w:r>
        <w:br/>
        <w:t xml:space="preserve">An so einem Wandertag, der schon um 7.00 Uhr begann, hatten sie um 9.30 Uhr eine Stelle erreicht, an der man das Echo von einem Berghang besonders deutlich hören konnte. </w:t>
      </w:r>
      <w:r>
        <w:br/>
        <w:t xml:space="preserve">Christian überlegte, ob er aus dem Echo die Entfernung zum Berghang ermitteln könne. Dabei fiel ihm ein, dass der Schall in einer Sekunde etwa 340 m zurücklegt. </w:t>
      </w:r>
      <w:r>
        <w:br/>
        <w:t>Er nahm die Stoppuhr, die er erst kürzlich zum Geburtstag geschenkt bekommen hatte und bestimmte die Zeit für das Echo mit 7,5 Sekunden. Nun berechnete er die Entfernung zum Berghang.</w:t>
      </w:r>
      <w:r>
        <w:br/>
        <w:t>a) Wie weit ist der Berghang entfernt?</w:t>
      </w:r>
      <w:r>
        <w:br/>
      </w:r>
      <w:r>
        <w:br/>
        <w:t>Nachdem die Familie noch einen Kilometer gewandert war, legte sie um 9,45 Uhr ihre erste Pause ein.</w:t>
      </w:r>
      <w:r>
        <w:br/>
        <w:t>Christian stellte fest, auch hier kann man das Echo von dem Berghang gut hören.</w:t>
      </w:r>
      <w:r>
        <w:br/>
        <w:t>Er überlegte: „Wir sind genau in Richtung zum Berghang gelaufen, da kann ich doch ausrechnen, wie lange das Echo dauert und das Ergebnis mit der Stoppuhr überprüfen.“</w:t>
      </w:r>
      <w:r>
        <w:br/>
        <w:t>b) Zu welchem Ergebnis ist Christian gekommen?</w:t>
      </w:r>
      <w:r>
        <w:br/>
      </w:r>
    </w:p>
    <w:p w14:paraId="0E82FF36" w14:textId="77777777" w:rsidR="00E14754" w:rsidRDefault="00E14754" w:rsidP="00E14754">
      <w:pPr>
        <w:outlineLvl w:val="0"/>
      </w:pPr>
      <w:r>
        <w:t>Die Pause dauerte 45 Minuten, dann ging es weiter, immer in Richtung Berghang.</w:t>
      </w:r>
      <w:r>
        <w:br/>
        <w:t>c) Wie viele Kilometer legte die Familie in einer Stunde zurück, wenn ihr Tempo immer gleich schnell war?</w:t>
      </w:r>
      <w:r>
        <w:br/>
        <w:t>d) Wann erreichte sie den Berghang?</w:t>
      </w:r>
      <w:r>
        <w:br/>
        <w:t>e) Wie weit war der Berghang vom Startpunkt entfernt?</w:t>
      </w:r>
      <w:r>
        <w:br/>
      </w:r>
    </w:p>
    <w:p w14:paraId="528577C2" w14:textId="354068ED" w:rsidR="00E14754" w:rsidRDefault="00E14754" w:rsidP="00E14754">
      <w:pPr>
        <w:outlineLvl w:val="0"/>
      </w:pPr>
      <w:r>
        <w:t>(Quelle der Aufgabe: Sächsische Physikolympiade 2002/2003  - 1. Stufe)</w:t>
      </w:r>
      <w:r>
        <w:br/>
      </w:r>
      <w:r>
        <w:sym w:font="Symbol" w:char="F02A"/>
      </w:r>
      <w:r>
        <w:sym w:font="Symbol" w:char="F02A"/>
      </w:r>
      <w:r>
        <w:br/>
      </w:r>
      <w:bookmarkStart w:id="665" w:name="_Hlt85583634"/>
      <w:bookmarkStart w:id="666" w:name="_Hlt85583509"/>
      <w:bookmarkEnd w:id="665"/>
      <w:r>
        <w:fldChar w:fldCharType="begin"/>
      </w:r>
      <w:r w:rsidR="00626526">
        <w:instrText>HYPERLINK "lsgmech.docx" \l "m481"</w:instrText>
      </w:r>
      <w:r>
        <w:fldChar w:fldCharType="separate"/>
      </w:r>
      <w:r>
        <w:rPr>
          <w:rStyle w:val="Hyperlink"/>
          <w:sz w:val="22"/>
        </w:rPr>
        <w:t>4</w:t>
      </w:r>
      <w:bookmarkStart w:id="667" w:name="_Hlt51679492"/>
      <w:bookmarkStart w:id="668" w:name="_Hlt51679176"/>
      <w:bookmarkEnd w:id="667"/>
      <w:r>
        <w:rPr>
          <w:rStyle w:val="Hyperlink"/>
          <w:sz w:val="22"/>
        </w:rPr>
        <w:t>8</w:t>
      </w:r>
      <w:bookmarkStart w:id="669" w:name="_Hlt85583223"/>
      <w:bookmarkEnd w:id="668"/>
      <w:r>
        <w:rPr>
          <w:rStyle w:val="Hyperlink"/>
          <w:sz w:val="22"/>
        </w:rPr>
        <w:t>1</w:t>
      </w:r>
      <w:bookmarkEnd w:id="669"/>
      <w:r>
        <w:rPr>
          <w:rStyle w:val="Hyperlink"/>
          <w:sz w:val="22"/>
        </w:rPr>
        <w:t>.</w:t>
      </w:r>
      <w:r>
        <w:fldChar w:fldCharType="end"/>
      </w:r>
      <w:bookmarkEnd w:id="666"/>
      <w:r>
        <w:t xml:space="preserve"> Ein Gepard sieht in 200m Entfernung eine Gazelle. Er kann 15 s lang mit 120 km/h sprinten, dann macht er schlapp. Wie schnell muss die G</w:t>
      </w:r>
      <w:bookmarkStart w:id="670" w:name="_Hlt51679113"/>
      <w:bookmarkEnd w:id="670"/>
      <w:r>
        <w:t>azelle rennen, um zu entkommen?</w:t>
      </w:r>
      <w:r>
        <w:br/>
      </w:r>
      <w:r>
        <w:sym w:font="Symbol" w:char="F02A"/>
      </w:r>
      <w:r>
        <w:sym w:font="Symbol" w:char="F02A"/>
      </w:r>
      <w:r>
        <w:br/>
      </w:r>
      <w:r>
        <w:rPr>
          <w:color w:val="FF0000"/>
        </w:rPr>
        <w:sym w:font="Symbol" w:char="F02A"/>
      </w:r>
      <w:bookmarkStart w:id="671" w:name="_Hlt115513615"/>
      <w:r>
        <w:fldChar w:fldCharType="begin"/>
      </w:r>
      <w:r w:rsidR="00626526">
        <w:instrText>HYPERLINK "lsgmech.docx" \l "m512"</w:instrText>
      </w:r>
      <w:r>
        <w:fldChar w:fldCharType="separate"/>
      </w:r>
      <w:r>
        <w:rPr>
          <w:rStyle w:val="Hyperlink"/>
          <w:sz w:val="22"/>
        </w:rPr>
        <w:t>5</w:t>
      </w:r>
      <w:bookmarkStart w:id="672" w:name="_Hlt86552623"/>
      <w:r>
        <w:rPr>
          <w:rStyle w:val="Hyperlink"/>
          <w:sz w:val="22"/>
        </w:rPr>
        <w:t>1</w:t>
      </w:r>
      <w:bookmarkStart w:id="673" w:name="_Hlt115574469"/>
      <w:bookmarkEnd w:id="672"/>
      <w:bookmarkEnd w:id="673"/>
      <w:r>
        <w:rPr>
          <w:rStyle w:val="Hyperlink"/>
          <w:sz w:val="22"/>
        </w:rPr>
        <w:t>2.</w:t>
      </w:r>
      <w:r>
        <w:fldChar w:fldCharType="end"/>
      </w:r>
      <w:bookmarkEnd w:id="671"/>
      <w:r>
        <w:t xml:space="preserve"> </w:t>
      </w:r>
      <w:bookmarkStart w:id="674" w:name="_Hlt86897577"/>
      <w:r>
        <w:t>Ein Schüler fährt mit dem Fahrrad von zu Hause in die Schule mit 10 km/h. Dort stellt er fest, dass es seine Hausaufgaben vergessen hat und fährt mit 20km/h sofort wieder zurück. Wie  groß ist für die gesamte Fahrt die mittlere Geschwindigkeit?</w:t>
      </w:r>
      <w:bookmarkEnd w:id="674"/>
    </w:p>
    <w:p w14:paraId="65503B35" w14:textId="77777777" w:rsidR="00E14754" w:rsidRDefault="00E14754" w:rsidP="00E14754">
      <w:pPr>
        <w:outlineLvl w:val="0"/>
      </w:pPr>
      <w:r>
        <w:sym w:font="Symbol" w:char="F02A"/>
      </w:r>
      <w:r>
        <w:sym w:font="Symbol" w:char="F02A"/>
      </w:r>
    </w:p>
    <w:p w14:paraId="51FC4DCC" w14:textId="77777777" w:rsidR="00E14754" w:rsidRDefault="00E14754" w:rsidP="00E14754">
      <w:pPr>
        <w:outlineLvl w:val="0"/>
      </w:pPr>
    </w:p>
    <w:p w14:paraId="57417A60" w14:textId="17637D79" w:rsidR="00E14754" w:rsidRDefault="00E14754" w:rsidP="00E14754">
      <w:pPr>
        <w:outlineLvl w:val="0"/>
      </w:pPr>
      <w:r>
        <w:rPr>
          <w:color w:val="FF0000"/>
        </w:rPr>
        <w:sym w:font="Symbol" w:char="F02A"/>
      </w:r>
      <w:hyperlink r:id="rId194" w:anchor="m518" w:history="1">
        <w:r>
          <w:rPr>
            <w:rStyle w:val="Hyperlink"/>
            <w:sz w:val="22"/>
          </w:rPr>
          <w:t>5</w:t>
        </w:r>
        <w:bookmarkStart w:id="675" w:name="_Hlt86649378"/>
        <w:r>
          <w:rPr>
            <w:rStyle w:val="Hyperlink"/>
            <w:sz w:val="22"/>
          </w:rPr>
          <w:t>1</w:t>
        </w:r>
        <w:bookmarkStart w:id="676" w:name="_Hlt86562104"/>
        <w:bookmarkStart w:id="677" w:name="_Hlt86553432"/>
        <w:bookmarkEnd w:id="675"/>
        <w:bookmarkEnd w:id="676"/>
        <w:r>
          <w:rPr>
            <w:rStyle w:val="Hyperlink"/>
            <w:sz w:val="22"/>
          </w:rPr>
          <w:t>8</w:t>
        </w:r>
        <w:bookmarkEnd w:id="677"/>
        <w:r>
          <w:rPr>
            <w:rStyle w:val="Hyperlink"/>
            <w:sz w:val="22"/>
          </w:rPr>
          <w:t>.</w:t>
        </w:r>
      </w:hyperlink>
      <w:r>
        <w:t xml:space="preserve"> Ein Flugzeug fliegt mit der Reisegeschwindigkeit  v eine Strecke hin und zurück. Es weht ein Wind mit der Geschwindigkeit w genau in Flugrichtung bzw. beim Rückflug  in Gegenrichtung.</w:t>
      </w:r>
    </w:p>
    <w:p w14:paraId="0600AAF7" w14:textId="77777777" w:rsidR="00E14754" w:rsidRDefault="00E14754" w:rsidP="00E14754">
      <w:pPr>
        <w:outlineLvl w:val="0"/>
      </w:pPr>
      <w:r>
        <w:t>Wie verhält sich die Gesamtreisezeit im Vergleich zur Gesamtreisezeit bei Windstille?</w:t>
      </w:r>
    </w:p>
    <w:p w14:paraId="62AB8365" w14:textId="77777777" w:rsidR="00E14754" w:rsidRDefault="00E14754" w:rsidP="00E14754">
      <w:pPr>
        <w:outlineLvl w:val="0"/>
      </w:pPr>
      <w:r>
        <w:t>a) Die Gesamtreisezeit ist kleiner als bei Windstille.</w:t>
      </w:r>
    </w:p>
    <w:p w14:paraId="68DCA656" w14:textId="77777777" w:rsidR="00E14754" w:rsidRDefault="00E14754" w:rsidP="00E14754">
      <w:pPr>
        <w:outlineLvl w:val="0"/>
      </w:pPr>
      <w:r>
        <w:t>b) Die Gesamtreisezeit ist genau so groß.</w:t>
      </w:r>
    </w:p>
    <w:p w14:paraId="73E6199D" w14:textId="77777777" w:rsidR="00E14754" w:rsidRDefault="00E14754" w:rsidP="00E14754">
      <w:pPr>
        <w:outlineLvl w:val="0"/>
      </w:pPr>
      <w:r>
        <w:t>c) Die Gesamtreisezeit ist größer als bei Windstille.</w:t>
      </w:r>
    </w:p>
    <w:p w14:paraId="5D719D36" w14:textId="77777777" w:rsidR="00E14754" w:rsidRDefault="00E14754" w:rsidP="00E14754">
      <w:pPr>
        <w:outlineLvl w:val="0"/>
      </w:pPr>
      <w:r>
        <w:sym w:font="Symbol" w:char="F02A"/>
      </w:r>
      <w:r>
        <w:sym w:font="Symbol" w:char="F02A"/>
      </w:r>
    </w:p>
    <w:p w14:paraId="6AA90026" w14:textId="5ED14C38" w:rsidR="00E14754" w:rsidRDefault="00E14754" w:rsidP="00E14754">
      <w:pPr>
        <w:outlineLvl w:val="0"/>
      </w:pPr>
      <w:r>
        <w:rPr>
          <w:color w:val="FF0000"/>
        </w:rPr>
        <w:sym w:font="Symbol" w:char="F02A"/>
      </w:r>
      <w:hyperlink r:id="rId195" w:anchor="m519" w:history="1">
        <w:r>
          <w:rPr>
            <w:rStyle w:val="Hyperlink"/>
            <w:sz w:val="22"/>
          </w:rPr>
          <w:t>5</w:t>
        </w:r>
        <w:bookmarkStart w:id="678" w:name="_Hlt220736571"/>
        <w:bookmarkStart w:id="679" w:name="_Hlt86672964"/>
        <w:bookmarkEnd w:id="678"/>
        <w:r>
          <w:rPr>
            <w:rStyle w:val="Hyperlink"/>
            <w:sz w:val="22"/>
          </w:rPr>
          <w:t>1</w:t>
        </w:r>
        <w:bookmarkStart w:id="680" w:name="_Hlt194452423"/>
        <w:bookmarkEnd w:id="679"/>
        <w:r>
          <w:rPr>
            <w:rStyle w:val="Hyperlink"/>
            <w:sz w:val="22"/>
          </w:rPr>
          <w:t>9</w:t>
        </w:r>
        <w:bookmarkEnd w:id="680"/>
        <w:r>
          <w:rPr>
            <w:rStyle w:val="Hyperlink"/>
            <w:sz w:val="22"/>
          </w:rPr>
          <w:t>.</w:t>
        </w:r>
      </w:hyperlink>
      <w:r>
        <w:t xml:space="preserve"> Sie müssen ein 100 km entferntes Ziel in einer Stunde erreichen. Eigentlich kein Problem. Leider ist der Verkehr auf der Straße so groß, dass sie nach 50 min erst eine Strecke von 80 km zurückgelegt haben. Die restlichen 20 km können sie dann aber ungehindert auf der Autobahn fahren. Wie groß muss die Geschwindigkeit sein, damit man pünktlich (nicht zu früh und nicht zu spät) am Ziel ankommt?</w:t>
      </w:r>
    </w:p>
    <w:p w14:paraId="7077A258" w14:textId="77777777" w:rsidR="00E14754" w:rsidRDefault="00E14754" w:rsidP="00E14754">
      <w:pPr>
        <w:outlineLvl w:val="0"/>
      </w:pPr>
      <w:r>
        <w:lastRenderedPageBreak/>
        <w:sym w:font="Symbol" w:char="F02A"/>
      </w:r>
    </w:p>
    <w:p w14:paraId="389C036E" w14:textId="5E676656" w:rsidR="00E14754" w:rsidRDefault="00E14754" w:rsidP="00E14754">
      <w:pPr>
        <w:outlineLvl w:val="0"/>
      </w:pPr>
      <w:r>
        <w:rPr>
          <w:color w:val="FF0000"/>
        </w:rPr>
        <w:sym w:font="Symbol" w:char="F02A"/>
      </w:r>
      <w:bookmarkStart w:id="681" w:name="_Hlt99273177"/>
      <w:r>
        <w:fldChar w:fldCharType="begin"/>
      </w:r>
      <w:r w:rsidR="00B63F5D">
        <w:instrText>HYPERLINK "lsgmech.docx" \l "m520"</w:instrText>
      </w:r>
      <w:r>
        <w:fldChar w:fldCharType="separate"/>
      </w:r>
      <w:r>
        <w:rPr>
          <w:rStyle w:val="Hyperlink"/>
          <w:sz w:val="22"/>
        </w:rPr>
        <w:t>5</w:t>
      </w:r>
      <w:bookmarkStart w:id="682" w:name="_Hlt86673366"/>
      <w:r>
        <w:rPr>
          <w:rStyle w:val="Hyperlink"/>
          <w:sz w:val="22"/>
        </w:rPr>
        <w:t>2</w:t>
      </w:r>
      <w:bookmarkEnd w:id="682"/>
      <w:r>
        <w:rPr>
          <w:rStyle w:val="Hyperlink"/>
          <w:sz w:val="22"/>
        </w:rPr>
        <w:t>0.</w:t>
      </w:r>
      <w:r>
        <w:fldChar w:fldCharType="end"/>
      </w:r>
      <w:bookmarkEnd w:id="681"/>
      <w:r>
        <w:t xml:space="preserve"> </w:t>
      </w:r>
      <w:bookmarkStart w:id="683" w:name="_Hlk118710074"/>
      <w:r>
        <w:t xml:space="preserve">Ein Autofahrer möchte zu einem 10 km entfernten Ort gelangen und berechnet, dass er mit 80 km/h in 450 s=7,5 min in da ist. Leider fährt genau 3 min lang ein großer LKW vor ihm, so dass er nur mit 60 km/h </w:t>
      </w:r>
      <w:r w:rsidR="00A13011">
        <w:t>vorwärtskommt</w:t>
      </w:r>
      <w:r>
        <w:t xml:space="preserve">. </w:t>
      </w:r>
      <w:r>
        <w:br/>
        <w:t>Mit welcher Geschwindigkeit muss er den Rest der Strecke fahren, damit er die berechnete Zeit einhält?</w:t>
      </w:r>
      <w:bookmarkEnd w:id="683"/>
    </w:p>
    <w:p w14:paraId="543C575F" w14:textId="77777777" w:rsidR="00E14754" w:rsidRDefault="00E14754" w:rsidP="00E14754">
      <w:pPr>
        <w:outlineLvl w:val="0"/>
      </w:pPr>
      <w:r>
        <w:sym w:font="Symbol" w:char="F02A"/>
      </w:r>
      <w:r>
        <w:sym w:font="Symbol" w:char="F02A"/>
      </w:r>
      <w:r>
        <w:sym w:font="Symbol" w:char="F02A"/>
      </w:r>
    </w:p>
    <w:p w14:paraId="29F0AB22" w14:textId="77777777" w:rsidR="00E14754" w:rsidRDefault="00E14754" w:rsidP="00E14754">
      <w:pPr>
        <w:outlineLvl w:val="0"/>
      </w:pPr>
    </w:p>
    <w:p w14:paraId="10E2061B" w14:textId="1E65E234" w:rsidR="00E14754" w:rsidRDefault="00215B7B" w:rsidP="00E14754">
      <w:pPr>
        <w:outlineLvl w:val="0"/>
      </w:pPr>
      <w:hyperlink r:id="rId196" w:anchor="m529" w:history="1">
        <w:r w:rsidR="00E14754">
          <w:rPr>
            <w:rStyle w:val="Hyperlink"/>
            <w:sz w:val="22"/>
          </w:rPr>
          <w:t>5</w:t>
        </w:r>
        <w:bookmarkStart w:id="684" w:name="_Hlt101836332"/>
        <w:r w:rsidR="00E14754">
          <w:rPr>
            <w:rStyle w:val="Hyperlink"/>
            <w:sz w:val="22"/>
          </w:rPr>
          <w:t>2</w:t>
        </w:r>
        <w:bookmarkEnd w:id="684"/>
        <w:r w:rsidR="00E14754">
          <w:rPr>
            <w:rStyle w:val="Hyperlink"/>
            <w:sz w:val="22"/>
          </w:rPr>
          <w:t>9.</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8752D37" w14:textId="77777777" w:rsidTr="00E14754">
        <w:tc>
          <w:tcPr>
            <w:tcW w:w="5030" w:type="dxa"/>
          </w:tcPr>
          <w:p w14:paraId="4A10E99D" w14:textId="77777777" w:rsidR="00E14754" w:rsidRPr="0071784C" w:rsidRDefault="00E14754" w:rsidP="00E14754">
            <w:r w:rsidRPr="0071784C">
              <w:t xml:space="preserve">Hein, Jan und Fiete liegen am Strand und sehen in 160 m Entfernung eine Boje im Wasser schaukeln. (AB) Sie fragen sich: „Auf welchem Weg gelangt man wohl am schnellsten zu Boje, wenn man im Wasser mit einem Meter pro Sekunde schwimmen kann, auf dem Land aber dreimal so schnell ist.“ Um am Strand auf die Höhe der Boje zu gelangen, müssten sie 100 m gerade am Ufer entlang laufen. (AC)  </w:t>
            </w:r>
          </w:p>
          <w:p w14:paraId="05DF0188" w14:textId="77777777" w:rsidR="00E14754" w:rsidRPr="0071784C" w:rsidRDefault="00E14754" w:rsidP="00E14754">
            <w:r w:rsidRPr="0071784C">
              <w:t>Wie weit müssen sie am Ufer laufen (AD), um dann direkt auf die Boje zuzuschwimmen und dabei die kürzeste Zeit benötigen?</w:t>
            </w:r>
          </w:p>
          <w:p w14:paraId="574A7B8C" w14:textId="77777777" w:rsidR="00E14754" w:rsidRPr="0071784C" w:rsidRDefault="00E14754" w:rsidP="00E14754">
            <w:pPr>
              <w:outlineLvl w:val="0"/>
            </w:pPr>
            <w:r w:rsidRPr="0071784C">
              <w:sym w:font="Symbol" w:char="F02A"/>
            </w:r>
            <w:r w:rsidRPr="0071784C">
              <w:sym w:font="Symbol" w:char="F02A"/>
            </w:r>
            <w:r w:rsidRPr="0071784C">
              <w:sym w:font="Symbol" w:char="F02A"/>
            </w:r>
            <w:r w:rsidRPr="0071784C">
              <w:sym w:font="Symbol" w:char="F02A"/>
            </w:r>
            <w:r w:rsidRPr="0071784C">
              <w:sym w:font="Symbol" w:char="F02A"/>
            </w:r>
          </w:p>
        </w:tc>
        <w:tc>
          <w:tcPr>
            <w:tcW w:w="5030" w:type="dxa"/>
          </w:tcPr>
          <w:p w14:paraId="5F728C17" w14:textId="77777777" w:rsidR="00E14754" w:rsidRPr="0071784C" w:rsidRDefault="00215B7B" w:rsidP="00E14754">
            <w:pPr>
              <w:outlineLvl w:val="0"/>
            </w:pPr>
            <w:r>
              <w:rPr>
                <w:noProof/>
              </w:rPr>
              <w:pict w14:anchorId="72987D88">
                <v:shape id="Bild 55" o:spid="_x0000_i1086" type="#_x0000_t75" alt="m529" style="width:192pt;height:114pt;visibility:visible">
                  <v:imagedata r:id="rId197" o:title="m529"/>
                </v:shape>
              </w:pict>
            </w:r>
          </w:p>
        </w:tc>
      </w:tr>
    </w:tbl>
    <w:p w14:paraId="52546F2C" w14:textId="77777777" w:rsidR="00E14754" w:rsidRDefault="00E14754" w:rsidP="00E14754">
      <w:pPr>
        <w:outlineLvl w:val="0"/>
      </w:pPr>
    </w:p>
    <w:p w14:paraId="0C39BCCF" w14:textId="77777777" w:rsidR="00E14754" w:rsidRDefault="00E14754" w:rsidP="00E14754">
      <w:pPr>
        <w:outlineLvl w:val="0"/>
      </w:pPr>
    </w:p>
    <w:p w14:paraId="1E0D122A" w14:textId="45A3A0E8" w:rsidR="00E14754" w:rsidRDefault="00215B7B" w:rsidP="00E14754">
      <w:pPr>
        <w:pStyle w:val="Vorgabetext"/>
        <w:rPr>
          <w:rFonts w:ascii="Arial" w:hAnsi="Arial"/>
          <w:sz w:val="22"/>
        </w:rPr>
      </w:pPr>
      <w:hyperlink r:id="rId198" w:anchor="m533" w:history="1">
        <w:r w:rsidR="00E14754">
          <w:rPr>
            <w:rStyle w:val="Hyperlink"/>
            <w:sz w:val="22"/>
          </w:rPr>
          <w:t>5</w:t>
        </w:r>
        <w:bookmarkStart w:id="685" w:name="_Hlt101836408"/>
        <w:r w:rsidR="00E14754">
          <w:rPr>
            <w:rStyle w:val="Hyperlink"/>
            <w:sz w:val="22"/>
          </w:rPr>
          <w:t>3</w:t>
        </w:r>
        <w:bookmarkEnd w:id="685"/>
        <w:r w:rsidR="00E14754">
          <w:rPr>
            <w:rStyle w:val="Hyperlink"/>
            <w:sz w:val="22"/>
          </w:rPr>
          <w:t>3.</w:t>
        </w:r>
      </w:hyperlink>
      <w:r w:rsidR="00E14754">
        <w:rPr>
          <w:rFonts w:ascii="Arial" w:hAnsi="Arial"/>
          <w:sz w:val="22"/>
        </w:rPr>
        <w:t xml:space="preserve"> Eine Wespe schafft als Höchstgeschwindigkeit 6,5 km/h.</w:t>
      </w:r>
    </w:p>
    <w:p w14:paraId="767E9B3D" w14:textId="77777777" w:rsidR="00E14754" w:rsidRDefault="00E14754" w:rsidP="00E14754">
      <w:pPr>
        <w:pStyle w:val="Vorgabetext"/>
        <w:rPr>
          <w:rFonts w:ascii="Arial" w:hAnsi="Arial"/>
          <w:sz w:val="22"/>
        </w:rPr>
      </w:pPr>
      <w:r>
        <w:rPr>
          <w:rFonts w:ascii="Arial" w:hAnsi="Arial"/>
          <w:sz w:val="22"/>
        </w:rPr>
        <w:t>Gib die Geschwindigkeit in m/s  an. Wie weit fliegt das Tier mit dieser Geschwindigkeit in einer halben Minute?</w:t>
      </w:r>
    </w:p>
    <w:p w14:paraId="72166606" w14:textId="77777777" w:rsidR="00E14754" w:rsidRDefault="00E14754" w:rsidP="00E14754">
      <w:pPr>
        <w:pStyle w:val="Vorgabetext"/>
        <w:rPr>
          <w:rFonts w:ascii="Arial" w:hAnsi="Arial"/>
          <w:sz w:val="22"/>
        </w:rPr>
      </w:pPr>
      <w:r>
        <w:rPr>
          <w:sz w:val="22"/>
        </w:rPr>
        <w:sym w:font="Symbol" w:char="F02A"/>
      </w:r>
    </w:p>
    <w:p w14:paraId="6054DF8D" w14:textId="77777777" w:rsidR="00E14754" w:rsidRDefault="00E14754" w:rsidP="00E14754">
      <w:pPr>
        <w:outlineLvl w:val="0"/>
      </w:pPr>
    </w:p>
    <w:p w14:paraId="3311094D" w14:textId="3160D114" w:rsidR="00E14754" w:rsidRDefault="00215B7B" w:rsidP="00E14754">
      <w:pPr>
        <w:pStyle w:val="Vorgabetext"/>
        <w:rPr>
          <w:rFonts w:ascii="Arial" w:hAnsi="Arial"/>
          <w:sz w:val="22"/>
        </w:rPr>
      </w:pPr>
      <w:hyperlink r:id="rId199" w:anchor="m534" w:history="1">
        <w:r w:rsidR="00E14754">
          <w:rPr>
            <w:rStyle w:val="Hyperlink"/>
            <w:sz w:val="22"/>
          </w:rPr>
          <w:t>5</w:t>
        </w:r>
        <w:bookmarkStart w:id="686" w:name="_Hlt101836857"/>
        <w:r w:rsidR="00E14754">
          <w:rPr>
            <w:rStyle w:val="Hyperlink"/>
            <w:sz w:val="22"/>
          </w:rPr>
          <w:t>3</w:t>
        </w:r>
        <w:bookmarkEnd w:id="686"/>
        <w:r w:rsidR="00E14754">
          <w:rPr>
            <w:rStyle w:val="Hyperlink"/>
            <w:sz w:val="22"/>
          </w:rPr>
          <w:t>4.</w:t>
        </w:r>
      </w:hyperlink>
      <w:r w:rsidR="00E14754">
        <w:rPr>
          <w:rFonts w:ascii="Arial" w:hAnsi="Arial"/>
          <w:sz w:val="22"/>
        </w:rPr>
        <w:t xml:space="preserve"> Libellen sind in der Lage bis zu 30 m in 2 Sekunden zurückzulegen. Welche Geschwindigkeit können sie erreichen? ( in m/s und km/h)</w:t>
      </w:r>
    </w:p>
    <w:p w14:paraId="2F9EAA16" w14:textId="77777777" w:rsidR="00E14754" w:rsidRDefault="00E14754" w:rsidP="00E14754">
      <w:pPr>
        <w:outlineLvl w:val="0"/>
      </w:pPr>
      <w:r>
        <w:sym w:font="Symbol" w:char="F02A"/>
      </w:r>
    </w:p>
    <w:p w14:paraId="74EFE308" w14:textId="77777777" w:rsidR="00E14754" w:rsidRDefault="00E14754" w:rsidP="00E14754">
      <w:pPr>
        <w:outlineLvl w:val="0"/>
      </w:pPr>
    </w:p>
    <w:p w14:paraId="31E5B054" w14:textId="6A41BC36" w:rsidR="00E14754" w:rsidRDefault="00215B7B" w:rsidP="00E14754">
      <w:pPr>
        <w:pStyle w:val="Vorgabetext"/>
        <w:rPr>
          <w:rFonts w:ascii="Arial" w:hAnsi="Arial"/>
          <w:sz w:val="22"/>
        </w:rPr>
      </w:pPr>
      <w:hyperlink r:id="rId200" w:anchor="m535" w:history="1">
        <w:r w:rsidR="00E14754">
          <w:rPr>
            <w:rStyle w:val="Hyperlink"/>
            <w:sz w:val="22"/>
          </w:rPr>
          <w:t>53</w:t>
        </w:r>
        <w:bookmarkStart w:id="687" w:name="_Hlt101837106"/>
        <w:r w:rsidR="00E14754">
          <w:rPr>
            <w:rStyle w:val="Hyperlink"/>
            <w:sz w:val="22"/>
          </w:rPr>
          <w:t>5</w:t>
        </w:r>
        <w:bookmarkEnd w:id="687"/>
        <w:r w:rsidR="00E14754">
          <w:rPr>
            <w:rStyle w:val="Hyperlink"/>
            <w:sz w:val="22"/>
          </w:rPr>
          <w:t>.</w:t>
        </w:r>
      </w:hyperlink>
      <w:r w:rsidR="00E14754">
        <w:rPr>
          <w:rFonts w:ascii="Arial" w:hAnsi="Arial"/>
          <w:sz w:val="22"/>
        </w:rPr>
        <w:t xml:space="preserve"> Eine Hausfliege kann 7,2 km/h schnell sein. Wie weit würde sie bei geradlinigem Flug in einer Minute kommen?</w:t>
      </w:r>
    </w:p>
    <w:p w14:paraId="53AA5B42" w14:textId="77777777" w:rsidR="00E14754" w:rsidRDefault="00E14754" w:rsidP="00E14754">
      <w:pPr>
        <w:outlineLvl w:val="0"/>
      </w:pPr>
      <w:r>
        <w:t xml:space="preserve"> </w:t>
      </w:r>
      <w:r>
        <w:sym w:font="Symbol" w:char="F02A"/>
      </w:r>
    </w:p>
    <w:p w14:paraId="497BDD86" w14:textId="77777777" w:rsidR="00E14754" w:rsidRDefault="00E14754" w:rsidP="00E14754">
      <w:pPr>
        <w:outlineLvl w:val="0"/>
      </w:pPr>
    </w:p>
    <w:p w14:paraId="2FEE42C2" w14:textId="76DE5C8C" w:rsidR="00E14754" w:rsidRDefault="00215B7B" w:rsidP="00E14754">
      <w:pPr>
        <w:outlineLvl w:val="0"/>
      </w:pPr>
      <w:hyperlink r:id="rId201" w:anchor="m536" w:history="1">
        <w:r w:rsidR="00E14754">
          <w:rPr>
            <w:rStyle w:val="Hyperlink"/>
            <w:sz w:val="22"/>
          </w:rPr>
          <w:t>5</w:t>
        </w:r>
        <w:bookmarkStart w:id="688" w:name="_Hlt239400363"/>
        <w:r w:rsidR="00E14754">
          <w:rPr>
            <w:rStyle w:val="Hyperlink"/>
            <w:sz w:val="22"/>
          </w:rPr>
          <w:t>3</w:t>
        </w:r>
        <w:bookmarkEnd w:id="688"/>
        <w:r w:rsidR="00E14754">
          <w:rPr>
            <w:rStyle w:val="Hyperlink"/>
            <w:sz w:val="22"/>
          </w:rPr>
          <w:t>6.</w:t>
        </w:r>
      </w:hyperlink>
      <w:r w:rsidR="00E14754">
        <w:t xml:space="preserve"> Ein Rennpferd kann kurzzeitig eine Geschwindigkeit von 90 km/h erreichen. Wie weit käme es in einer halben Minute?</w:t>
      </w:r>
    </w:p>
    <w:p w14:paraId="6283E796" w14:textId="77777777" w:rsidR="00E14754" w:rsidRDefault="00E14754" w:rsidP="00E14754">
      <w:pPr>
        <w:outlineLvl w:val="0"/>
      </w:pPr>
      <w:r>
        <w:sym w:font="Symbol" w:char="F02A"/>
      </w:r>
    </w:p>
    <w:p w14:paraId="795860E5" w14:textId="77777777" w:rsidR="00E14754" w:rsidRDefault="00E14754" w:rsidP="00E14754">
      <w:pPr>
        <w:outlineLvl w:val="0"/>
      </w:pPr>
    </w:p>
    <w:p w14:paraId="4E8A379D" w14:textId="4B916D81" w:rsidR="00E14754" w:rsidRDefault="00215B7B" w:rsidP="00E14754">
      <w:pPr>
        <w:outlineLvl w:val="0"/>
      </w:pPr>
      <w:hyperlink r:id="rId202" w:anchor="m537" w:history="1">
        <w:r w:rsidR="00E14754">
          <w:rPr>
            <w:rStyle w:val="Hyperlink"/>
            <w:sz w:val="22"/>
          </w:rPr>
          <w:t>537.</w:t>
        </w:r>
      </w:hyperlink>
      <w:r w:rsidR="00E14754">
        <w:t xml:space="preserve"> Würde eine Eintagsfliege den ganzen Tag ihres Lebens fliegen, käme sie 43 km weit. Mit welcher Geschwindigkeit können Eintagsfliegen fliegen? (in km/h und m/s)</w:t>
      </w:r>
    </w:p>
    <w:p w14:paraId="278456C8" w14:textId="77777777" w:rsidR="00E14754" w:rsidRDefault="00E14754" w:rsidP="00E14754">
      <w:pPr>
        <w:outlineLvl w:val="0"/>
      </w:pPr>
      <w:r>
        <w:sym w:font="Symbol" w:char="F02A"/>
      </w:r>
    </w:p>
    <w:p w14:paraId="1B01FAD8" w14:textId="77777777" w:rsidR="00E14754" w:rsidRDefault="00E14754" w:rsidP="00E14754">
      <w:pPr>
        <w:pStyle w:val="Vorgabetext"/>
        <w:rPr>
          <w:rFonts w:ascii="Arial" w:hAnsi="Arial"/>
          <w:sz w:val="22"/>
        </w:rPr>
      </w:pPr>
    </w:p>
    <w:bookmarkStart w:id="689" w:name="_Hlt101838072"/>
    <w:p w14:paraId="3600EF2F" w14:textId="30092CA9" w:rsidR="00E14754" w:rsidRDefault="00E14754" w:rsidP="00E14754">
      <w:pPr>
        <w:pStyle w:val="Vorgabetext"/>
        <w:rPr>
          <w:rFonts w:ascii="Arial" w:hAnsi="Arial"/>
          <w:sz w:val="22"/>
        </w:rPr>
      </w:pPr>
      <w:r>
        <w:rPr>
          <w:rFonts w:ascii="Arial" w:hAnsi="Arial"/>
          <w:sz w:val="22"/>
        </w:rPr>
        <w:fldChar w:fldCharType="begin"/>
      </w:r>
      <w:r w:rsidR="00626526">
        <w:rPr>
          <w:rFonts w:ascii="Arial" w:hAnsi="Arial"/>
          <w:sz w:val="22"/>
        </w:rPr>
        <w:instrText>HYPERLINK "lsgmech.docx" \l "m538"</w:instrText>
      </w:r>
      <w:r>
        <w:rPr>
          <w:rFonts w:ascii="Arial" w:hAnsi="Arial"/>
          <w:sz w:val="22"/>
        </w:rPr>
        <w:fldChar w:fldCharType="separate"/>
      </w:r>
      <w:r>
        <w:rPr>
          <w:rStyle w:val="Hyperlink"/>
          <w:sz w:val="22"/>
        </w:rPr>
        <w:t>5</w:t>
      </w:r>
      <w:bookmarkStart w:id="690" w:name="_Hlt101838067"/>
      <w:bookmarkStart w:id="691" w:name="_Hlt101837701"/>
      <w:bookmarkEnd w:id="690"/>
      <w:r>
        <w:rPr>
          <w:rStyle w:val="Hyperlink"/>
          <w:sz w:val="22"/>
        </w:rPr>
        <w:t>3</w:t>
      </w:r>
      <w:bookmarkEnd w:id="691"/>
      <w:r>
        <w:rPr>
          <w:rStyle w:val="Hyperlink"/>
          <w:sz w:val="22"/>
        </w:rPr>
        <w:t>8.</w:t>
      </w:r>
      <w:r>
        <w:rPr>
          <w:rFonts w:ascii="Arial" w:hAnsi="Arial"/>
          <w:sz w:val="22"/>
        </w:rPr>
        <w:fldChar w:fldCharType="end"/>
      </w:r>
      <w:bookmarkEnd w:id="689"/>
      <w:r>
        <w:rPr>
          <w:rFonts w:ascii="Arial" w:hAnsi="Arial"/>
          <w:sz w:val="22"/>
        </w:rPr>
        <w:t xml:space="preserve"> Haare des Menschen wachsen etwa 0,34 mm am Tag.</w:t>
      </w:r>
    </w:p>
    <w:p w14:paraId="5CE4B930" w14:textId="77777777" w:rsidR="00E14754" w:rsidRDefault="00E14754" w:rsidP="00E14754">
      <w:pPr>
        <w:pStyle w:val="Vorgabetext"/>
        <w:rPr>
          <w:rFonts w:ascii="Arial" w:hAnsi="Arial"/>
          <w:sz w:val="22"/>
        </w:rPr>
      </w:pPr>
      <w:bookmarkStart w:id="692" w:name="_Hlt241385040"/>
      <w:bookmarkEnd w:id="692"/>
      <w:r>
        <w:rPr>
          <w:rFonts w:ascii="Arial" w:hAnsi="Arial"/>
          <w:sz w:val="22"/>
        </w:rPr>
        <w:t>Mara geht immer dann zum Friseur, wenn ihre Haare um 3 cm gewachsen sind. Wie oft im Jahr muss sie zum Friseur gehen?</w:t>
      </w:r>
    </w:p>
    <w:p w14:paraId="4DA13B7B" w14:textId="77777777" w:rsidR="00E14754" w:rsidRDefault="00E14754" w:rsidP="00E14754">
      <w:pPr>
        <w:outlineLvl w:val="0"/>
      </w:pPr>
      <w:r>
        <w:sym w:font="Symbol" w:char="F02A"/>
      </w:r>
      <w:r>
        <w:sym w:font="Symbol" w:char="F02A"/>
      </w:r>
    </w:p>
    <w:p w14:paraId="3D73BDBE" w14:textId="77777777" w:rsidR="00E14754" w:rsidRDefault="00E14754" w:rsidP="00E14754">
      <w:pPr>
        <w:outlineLvl w:val="0"/>
      </w:pPr>
    </w:p>
    <w:bookmarkStart w:id="693" w:name="_Hlt137425757"/>
    <w:bookmarkStart w:id="694" w:name="_Hlt137425390"/>
    <w:bookmarkEnd w:id="693"/>
    <w:p w14:paraId="1C42F69F" w14:textId="35580B7A" w:rsidR="00E14754" w:rsidRDefault="00E14754" w:rsidP="00E14754">
      <w:pPr>
        <w:pStyle w:val="Vorgabetext"/>
        <w:rPr>
          <w:rFonts w:ascii="Arial" w:hAnsi="Arial"/>
          <w:sz w:val="22"/>
        </w:rPr>
      </w:pPr>
      <w:r>
        <w:rPr>
          <w:rFonts w:ascii="Arial" w:hAnsi="Arial"/>
          <w:sz w:val="22"/>
        </w:rPr>
        <w:fldChar w:fldCharType="begin"/>
      </w:r>
      <w:r w:rsidR="00626526">
        <w:rPr>
          <w:rFonts w:ascii="Arial" w:hAnsi="Arial"/>
          <w:sz w:val="22"/>
        </w:rPr>
        <w:instrText>HYPERLINK "lsgmech.docx" \l "m539"</w:instrText>
      </w:r>
      <w:r>
        <w:rPr>
          <w:rFonts w:ascii="Arial" w:hAnsi="Arial"/>
          <w:sz w:val="22"/>
        </w:rPr>
        <w:fldChar w:fldCharType="separate"/>
      </w:r>
      <w:r>
        <w:rPr>
          <w:rStyle w:val="Hyperlink"/>
          <w:sz w:val="22"/>
        </w:rPr>
        <w:t>53</w:t>
      </w:r>
      <w:bookmarkStart w:id="695" w:name="_Hlt101845757"/>
      <w:bookmarkStart w:id="696" w:name="_Hlt101845746"/>
      <w:bookmarkEnd w:id="695"/>
      <w:r>
        <w:rPr>
          <w:rStyle w:val="Hyperlink"/>
          <w:sz w:val="22"/>
        </w:rPr>
        <w:t>9</w:t>
      </w:r>
      <w:bookmarkEnd w:id="696"/>
      <w:r>
        <w:rPr>
          <w:rStyle w:val="Hyperlink"/>
          <w:sz w:val="22"/>
        </w:rPr>
        <w:t>.</w:t>
      </w:r>
      <w:r>
        <w:rPr>
          <w:rFonts w:ascii="Arial" w:hAnsi="Arial"/>
          <w:sz w:val="22"/>
        </w:rPr>
        <w:fldChar w:fldCharType="end"/>
      </w:r>
      <w:bookmarkEnd w:id="694"/>
      <w:r>
        <w:rPr>
          <w:rFonts w:ascii="Arial" w:hAnsi="Arial"/>
          <w:sz w:val="22"/>
        </w:rPr>
        <w:t xml:space="preserve"> Das Wachstum von Fingernägeln liegt etwa bei 0,08 mm pro Tag. </w:t>
      </w:r>
    </w:p>
    <w:p w14:paraId="4FFBE802" w14:textId="77777777" w:rsidR="00E14754" w:rsidRDefault="00E14754" w:rsidP="00E14754">
      <w:pPr>
        <w:pStyle w:val="Vorgabetext"/>
        <w:rPr>
          <w:rFonts w:ascii="Arial" w:hAnsi="Arial"/>
          <w:sz w:val="22"/>
        </w:rPr>
      </w:pPr>
      <w:r>
        <w:rPr>
          <w:rFonts w:ascii="Arial" w:hAnsi="Arial"/>
          <w:sz w:val="22"/>
        </w:rPr>
        <w:t>Gib die Geschwindigkeit in m/s und km/h an.</w:t>
      </w:r>
    </w:p>
    <w:p w14:paraId="0E00820D" w14:textId="77777777" w:rsidR="00E14754" w:rsidRDefault="00E14754" w:rsidP="00E14754">
      <w:pPr>
        <w:outlineLvl w:val="0"/>
      </w:pPr>
      <w:r>
        <w:lastRenderedPageBreak/>
        <w:t>Wie lang könnten die Fingernägel werden, wenn man sie ein Jahr lang nicht schneiden würde?</w:t>
      </w:r>
    </w:p>
    <w:p w14:paraId="4489E0B9" w14:textId="77777777" w:rsidR="00E14754" w:rsidRDefault="00E14754" w:rsidP="00E14754">
      <w:pPr>
        <w:outlineLvl w:val="0"/>
      </w:pPr>
      <w:r>
        <w:sym w:font="Symbol" w:char="F02A"/>
      </w:r>
      <w:r>
        <w:sym w:font="Symbol" w:char="F02A"/>
      </w:r>
    </w:p>
    <w:bookmarkStart w:id="697" w:name="_Hlt111505127"/>
    <w:p w14:paraId="787EF54A" w14:textId="448BF2A3" w:rsidR="00E14754" w:rsidRDefault="00E14754" w:rsidP="00E14754">
      <w:pPr>
        <w:pStyle w:val="Vorgabetext"/>
        <w:rPr>
          <w:rFonts w:ascii="Arial" w:hAnsi="Arial"/>
          <w:sz w:val="22"/>
        </w:rPr>
      </w:pPr>
      <w:r>
        <w:rPr>
          <w:rFonts w:ascii="Arial" w:hAnsi="Arial"/>
          <w:sz w:val="22"/>
        </w:rPr>
        <w:fldChar w:fldCharType="begin"/>
      </w:r>
      <w:r w:rsidR="00AE5D3D">
        <w:rPr>
          <w:rFonts w:ascii="Arial" w:hAnsi="Arial"/>
          <w:sz w:val="22"/>
        </w:rPr>
        <w:instrText>HYPERLINK "lsgmech.docx" \l "m540"</w:instrText>
      </w:r>
      <w:r>
        <w:rPr>
          <w:rFonts w:ascii="Arial" w:hAnsi="Arial"/>
          <w:sz w:val="22"/>
        </w:rPr>
        <w:fldChar w:fldCharType="separate"/>
      </w:r>
      <w:r>
        <w:rPr>
          <w:rStyle w:val="Hyperlink"/>
          <w:sz w:val="22"/>
        </w:rPr>
        <w:t>5</w:t>
      </w:r>
      <w:bookmarkStart w:id="698" w:name="_Hlt111505220"/>
      <w:r>
        <w:rPr>
          <w:rStyle w:val="Hyperlink"/>
          <w:sz w:val="22"/>
        </w:rPr>
        <w:t>4</w:t>
      </w:r>
      <w:bookmarkEnd w:id="698"/>
      <w:r>
        <w:rPr>
          <w:rStyle w:val="Hyperlink"/>
          <w:sz w:val="22"/>
        </w:rPr>
        <w:t>0.</w:t>
      </w:r>
      <w:r>
        <w:rPr>
          <w:rFonts w:ascii="Arial" w:hAnsi="Arial"/>
          <w:sz w:val="22"/>
        </w:rPr>
        <w:fldChar w:fldCharType="end"/>
      </w:r>
      <w:bookmarkEnd w:id="697"/>
      <w:r>
        <w:rPr>
          <w:rFonts w:ascii="Arial" w:hAnsi="Arial"/>
          <w:sz w:val="22"/>
        </w:rPr>
        <w:t xml:space="preserve"> In Taipey (Taiwan) steht der Taipei 101, der von 2004 bis 2009 das höchste Gebäude der Welt war. Er ist 508 Meter hoch und heißt so, weil er 101 Stockwerke hat. Hier gibt es den schnellsten Fahrstuhl der Welt. Mit einer Geschwindigkeit von 1010 Metern pro Minute werden die Menschen in die 89. Etage, d. h. in eine Höhe von 381 m gebracht.</w:t>
      </w:r>
    </w:p>
    <w:p w14:paraId="39952127" w14:textId="77777777" w:rsidR="00E14754" w:rsidRDefault="00E14754" w:rsidP="00E14754">
      <w:pPr>
        <w:pStyle w:val="Vorgabetext"/>
        <w:rPr>
          <w:rFonts w:ascii="Arial" w:hAnsi="Arial"/>
          <w:sz w:val="22"/>
        </w:rPr>
      </w:pPr>
      <w:r>
        <w:rPr>
          <w:rFonts w:ascii="Arial" w:hAnsi="Arial"/>
          <w:sz w:val="22"/>
        </w:rPr>
        <w:t>Wie lange dauert die Fahrt mit diesem Fahrstuhl?</w:t>
      </w:r>
    </w:p>
    <w:p w14:paraId="2925A604" w14:textId="77777777" w:rsidR="00E14754" w:rsidRDefault="00E14754" w:rsidP="00E14754">
      <w:pPr>
        <w:outlineLvl w:val="0"/>
      </w:pPr>
      <w:r>
        <w:sym w:font="Symbol" w:char="F02A"/>
      </w:r>
      <w:r>
        <w:sym w:font="Symbol" w:char="F02A"/>
      </w:r>
    </w:p>
    <w:p w14:paraId="245EC0EB" w14:textId="77777777" w:rsidR="00E14754" w:rsidRDefault="00E14754" w:rsidP="00E14754">
      <w:pPr>
        <w:outlineLvl w:val="0"/>
      </w:pPr>
    </w:p>
    <w:p w14:paraId="621BCC90" w14:textId="2522D770" w:rsidR="00E14754" w:rsidRDefault="00E14754" w:rsidP="00E14754">
      <w:pPr>
        <w:outlineLvl w:val="0"/>
      </w:pPr>
      <w:r>
        <w:rPr>
          <w:color w:val="FF0000"/>
        </w:rPr>
        <w:sym w:font="Symbol" w:char="F02A"/>
      </w:r>
      <w:hyperlink r:id="rId203" w:anchor="m549" w:history="1">
        <w:r>
          <w:rPr>
            <w:rStyle w:val="Hyperlink"/>
            <w:sz w:val="22"/>
          </w:rPr>
          <w:t>5</w:t>
        </w:r>
        <w:bookmarkStart w:id="699" w:name="_Hlt111515018"/>
        <w:bookmarkStart w:id="700" w:name="_Hlt111505683"/>
        <w:bookmarkEnd w:id="699"/>
        <w:r>
          <w:rPr>
            <w:rStyle w:val="Hyperlink"/>
            <w:sz w:val="22"/>
          </w:rPr>
          <w:t>4</w:t>
        </w:r>
        <w:bookmarkStart w:id="701" w:name="_Hlt111515509"/>
        <w:bookmarkStart w:id="702" w:name="_Hlt111515044"/>
        <w:bookmarkEnd w:id="700"/>
        <w:bookmarkEnd w:id="701"/>
        <w:r>
          <w:rPr>
            <w:rStyle w:val="Hyperlink"/>
            <w:sz w:val="22"/>
          </w:rPr>
          <w:t>9</w:t>
        </w:r>
        <w:bookmarkEnd w:id="702"/>
        <w:r>
          <w:rPr>
            <w:rStyle w:val="Hyperlink"/>
            <w:sz w:val="22"/>
          </w:rPr>
          <w:t>.</w:t>
        </w:r>
      </w:hyperlink>
      <w:r>
        <w:t xml:space="preserve"> Ein Läufer macht einen Trainingslauf von insgesamt 12 Minuten Dauer. Er beginnt den Lauf mit einer Geschwindigkeit von 3,5 m/s. Nach jeweils 3 Minuten steigert er seine Geschwindigkeit um 1/7 der Anfangsgeschwindigkeit. </w:t>
      </w:r>
      <w:r>
        <w:br/>
        <w:t>Am Ende des ersten Intervalls wird der Läufer von einer Radfahrerin überholt, die konstant mit 4,2 m/s radelt.</w:t>
      </w:r>
      <w:r>
        <w:br/>
      </w:r>
    </w:p>
    <w:p w14:paraId="5F839E4E" w14:textId="77777777" w:rsidR="00E14754" w:rsidRDefault="00E14754" w:rsidP="00E14754">
      <w:pPr>
        <w:outlineLvl w:val="0"/>
      </w:pPr>
      <w:r>
        <w:t xml:space="preserve">Welche Entfernung hat der Läufer vom Start, wenn er die Radfahrerin einholt? </w:t>
      </w:r>
    </w:p>
    <w:p w14:paraId="575D090D" w14:textId="77777777" w:rsidR="00E14754" w:rsidRDefault="00E14754" w:rsidP="00E14754">
      <w:pPr>
        <w:outlineLvl w:val="0"/>
      </w:pPr>
      <w:r>
        <w:sym w:font="Symbol" w:char="F02A"/>
      </w:r>
      <w:r>
        <w:sym w:font="Symbol" w:char="F02A"/>
      </w:r>
      <w:r>
        <w:sym w:font="Symbol" w:char="F02A"/>
      </w:r>
      <w:r>
        <w:sym w:font="Symbol" w:char="F02A"/>
      </w:r>
    </w:p>
    <w:p w14:paraId="27311516" w14:textId="613FDBA7" w:rsidR="00E14754" w:rsidRPr="00622470" w:rsidRDefault="00E14754" w:rsidP="00E14754">
      <w:pPr>
        <w:outlineLvl w:val="0"/>
      </w:pPr>
      <w:r w:rsidRPr="00622470">
        <w:rPr>
          <w:color w:val="FF0000"/>
        </w:rPr>
        <w:sym w:font="Symbol" w:char="F02A"/>
      </w:r>
      <w:bookmarkStart w:id="703" w:name="_Hlt113851110"/>
      <w:bookmarkStart w:id="704" w:name="_Hlt113851242"/>
      <w:bookmarkEnd w:id="703"/>
      <w:r w:rsidRPr="00622470">
        <w:fldChar w:fldCharType="begin"/>
      </w:r>
      <w:r w:rsidR="001C1E80">
        <w:instrText>HYPERLINK "lsgmech.docx" \l "m554"</w:instrText>
      </w:r>
      <w:r w:rsidRPr="00622470">
        <w:fldChar w:fldCharType="separate"/>
      </w:r>
      <w:r w:rsidRPr="00622470">
        <w:rPr>
          <w:rStyle w:val="Hyperlink"/>
          <w:sz w:val="22"/>
        </w:rPr>
        <w:t>5</w:t>
      </w:r>
      <w:bookmarkStart w:id="705" w:name="_Hlt115493905"/>
      <w:r w:rsidRPr="00622470">
        <w:rPr>
          <w:rStyle w:val="Hyperlink"/>
          <w:sz w:val="22"/>
        </w:rPr>
        <w:t>5</w:t>
      </w:r>
      <w:bookmarkStart w:id="706" w:name="_Hlt113849303"/>
      <w:bookmarkEnd w:id="705"/>
      <w:r w:rsidRPr="00622470">
        <w:rPr>
          <w:rStyle w:val="Hyperlink"/>
          <w:sz w:val="22"/>
        </w:rPr>
        <w:t>4</w:t>
      </w:r>
      <w:bookmarkEnd w:id="706"/>
      <w:r w:rsidRPr="00622470">
        <w:rPr>
          <w:rStyle w:val="Hyperlink"/>
          <w:sz w:val="22"/>
        </w:rPr>
        <w:t>.</w:t>
      </w:r>
      <w:r w:rsidRPr="00622470">
        <w:fldChar w:fldCharType="end"/>
      </w:r>
      <w:bookmarkEnd w:id="704"/>
      <w:r w:rsidRPr="00622470">
        <w:t xml:space="preserve"> </w:t>
      </w:r>
      <w:r w:rsidR="00622470" w:rsidRPr="00622470">
        <w:t>Ein 15</w:t>
      </w:r>
      <w:r w:rsidR="00FC3630">
        <w:t>,0</w:t>
      </w:r>
      <w:r w:rsidR="00622470" w:rsidRPr="00622470">
        <w:t xml:space="preserve"> m langer LKW fährt mit einer Geschwindigkeit von </w:t>
      </w:r>
      <w:r w:rsidR="0036536C">
        <w:t>7</w:t>
      </w:r>
      <w:r w:rsidR="00622470" w:rsidRPr="00622470">
        <w:t>0</w:t>
      </w:r>
      <w:r w:rsidR="00FC3630">
        <w:t>,0</w:t>
      </w:r>
      <w:r w:rsidR="00622470" w:rsidRPr="00622470">
        <w:t xml:space="preserve"> km/h so vor sich hin. Ein PKW mit 4</w:t>
      </w:r>
      <w:r w:rsidR="00FC3630">
        <w:t>,0</w:t>
      </w:r>
      <w:r w:rsidR="00622470" w:rsidRPr="00622470">
        <w:t xml:space="preserve"> m Länge überholt ihm mit der konstanten Geschwindigkeit von 100 km/h, indem er 50</w:t>
      </w:r>
      <w:r w:rsidR="00FC3630">
        <w:t>,0</w:t>
      </w:r>
      <w:r w:rsidR="00622470" w:rsidRPr="00622470">
        <w:t xml:space="preserve"> m hinter dem LKW ausschert und sich 50</w:t>
      </w:r>
      <w:r w:rsidR="00FC3630">
        <w:t>,0</w:t>
      </w:r>
      <w:r w:rsidR="00622470" w:rsidRPr="00622470">
        <w:t xml:space="preserve"> m vor dem LKW wieder einordnet.</w:t>
      </w:r>
      <w:r w:rsidR="00622470" w:rsidRPr="00622470">
        <w:br/>
        <w:t>Dem überholenden PKW kommt ein Auto mit 105 km/h entgegen.</w:t>
      </w:r>
      <w:r w:rsidR="00622470" w:rsidRPr="00622470">
        <w:br/>
        <w:t>Bei welchem Abstand der beiden PKW darf der Überholende noch zum Überholen ansetzen, ohne sein Leben und das Leben des anderen PKW-Fahrers zu gefährden?</w:t>
      </w:r>
      <w:r w:rsidR="00622470" w:rsidRPr="00622470">
        <w:br/>
        <w:t>(Die Abstände sind immer die freien Strecken zwischen den Autos)</w:t>
      </w:r>
    </w:p>
    <w:p w14:paraId="2102ACE9" w14:textId="77777777" w:rsidR="00E14754" w:rsidRDefault="00E14754" w:rsidP="00E14754">
      <w:pPr>
        <w:outlineLvl w:val="0"/>
      </w:pPr>
      <w:r>
        <w:sym w:font="Symbol" w:char="F02A"/>
      </w:r>
      <w:r>
        <w:sym w:font="Symbol" w:char="F02A"/>
      </w:r>
    </w:p>
    <w:p w14:paraId="7EB017CB" w14:textId="44AFBAE7" w:rsidR="00E14754" w:rsidRDefault="00E14754" w:rsidP="00E14754">
      <w:pPr>
        <w:outlineLvl w:val="0"/>
      </w:pPr>
      <w:bookmarkStart w:id="707" w:name="_Hlt115494202"/>
      <w:r>
        <w:rPr>
          <w:color w:val="FF0000"/>
        </w:rPr>
        <w:sym w:font="Symbol" w:char="F02A"/>
      </w:r>
      <w:hyperlink r:id="rId204" w:anchor="m560" w:history="1">
        <w:r>
          <w:rPr>
            <w:rStyle w:val="Hyperlink"/>
            <w:sz w:val="22"/>
          </w:rPr>
          <w:t>560.</w:t>
        </w:r>
      </w:hyperlink>
      <w:bookmarkEnd w:id="707"/>
      <w:r>
        <w:t xml:space="preserve"> Ein auf der Oberfläche eines Flusses schwimmender Körper legt in 2 Minuten einen Weg von 150 m zurück. Mit welcher Geschwindigkeit bewegt sich das Wasser in dem Fluss?</w:t>
      </w:r>
    </w:p>
    <w:p w14:paraId="448DCCF1" w14:textId="77777777" w:rsidR="00E14754" w:rsidRDefault="00E14754" w:rsidP="00E14754">
      <w:pPr>
        <w:outlineLvl w:val="0"/>
      </w:pPr>
      <w:r>
        <w:sym w:font="Symbol" w:char="F02A"/>
      </w:r>
      <w:r>
        <w:sym w:font="Symbol" w:char="F02A"/>
      </w:r>
    </w:p>
    <w:p w14:paraId="0EFC1FAE" w14:textId="11C18E56" w:rsidR="00E14754" w:rsidRDefault="00E14754" w:rsidP="00E14754">
      <w:pPr>
        <w:outlineLvl w:val="0"/>
      </w:pPr>
      <w:r>
        <w:rPr>
          <w:color w:val="FF0000"/>
        </w:rPr>
        <w:sym w:font="Symbol" w:char="F02A"/>
      </w:r>
      <w:bookmarkStart w:id="708" w:name="_Hlt208983365"/>
      <w:bookmarkStart w:id="709" w:name="_Hlt209173804"/>
      <w:bookmarkEnd w:id="708"/>
      <w:r>
        <w:fldChar w:fldCharType="begin"/>
      </w:r>
      <w:r w:rsidR="00F91D41">
        <w:instrText>HYPERLINK "lsgmech.docx" \l "m561"</w:instrText>
      </w:r>
      <w:r>
        <w:fldChar w:fldCharType="separate"/>
      </w:r>
      <w:r>
        <w:rPr>
          <w:rStyle w:val="Hyperlink"/>
          <w:sz w:val="22"/>
        </w:rPr>
        <w:t>5</w:t>
      </w:r>
      <w:bookmarkStart w:id="710" w:name="_Hlt115498492"/>
      <w:r>
        <w:rPr>
          <w:rStyle w:val="Hyperlink"/>
          <w:sz w:val="22"/>
        </w:rPr>
        <w:t>6</w:t>
      </w:r>
      <w:bookmarkEnd w:id="710"/>
      <w:r>
        <w:rPr>
          <w:rStyle w:val="Hyperlink"/>
          <w:sz w:val="22"/>
        </w:rPr>
        <w:t>1</w:t>
      </w:r>
      <w:r>
        <w:fldChar w:fldCharType="end"/>
      </w:r>
      <w:bookmarkEnd w:id="709"/>
      <w:r>
        <w:t>.</w:t>
      </w:r>
    </w:p>
    <w:p w14:paraId="79581FCA" w14:textId="3CD6C172" w:rsidR="00E14754" w:rsidRDefault="00E14754" w:rsidP="00E14754">
      <w:r>
        <w:t>Axel, ein begeisterter Wanderer und Pilzsammler, verlässt sein Quartier um 8.00 Uhr früh mit einer Geschwindigkeit von</w:t>
      </w:r>
      <w:r>
        <w:rPr>
          <w:position w:val="-14"/>
        </w:rPr>
        <w:object w:dxaOrig="580" w:dyaOrig="380" w14:anchorId="5F14C31D">
          <v:shape id="_x0000_i1087" type="#_x0000_t75" style="width:30pt;height:24pt" o:ole="" fillcolor="window">
            <v:imagedata r:id="rId205" o:title=""/>
          </v:shape>
          <o:OLEObject Type="Embed" ProgID="Equation.3" ShapeID="_x0000_i1087" DrawAspect="Content" ObjectID="_1735305573" r:id="rId206"/>
        </w:object>
      </w:r>
      <w:r>
        <w:t>. Sein Kumpel, der nicht mit auf Tour gehen wollte, bemerkt um 8.15 Uhr, dass Axel sein Pilzbuch vergessen hat und bringt es ihm hinterher. Er läuft mit einer Geschwindigkeit von</w:t>
      </w:r>
      <w:r w:rsidR="00FC50D7" w:rsidRPr="008C2078">
        <w:rPr>
          <w:position w:val="-12"/>
        </w:rPr>
        <w:object w:dxaOrig="660" w:dyaOrig="360" w14:anchorId="6B98CC5A">
          <v:shape id="_x0000_i1088" type="#_x0000_t75" style="width:36pt;height:18pt" o:ole="">
            <v:imagedata r:id="rId207" o:title=""/>
          </v:shape>
          <o:OLEObject Type="Embed" ProgID="Equation.DSMT4" ShapeID="_x0000_i1088" DrawAspect="Content" ObjectID="_1735305574" r:id="rId208"/>
        </w:object>
      </w:r>
      <w:r>
        <w:t>. Um welche Uhrzeit und wie weit vom Quartier entfernt holt er Axel ein?</w:t>
      </w:r>
    </w:p>
    <w:p w14:paraId="44C87075" w14:textId="77777777" w:rsidR="00E14754" w:rsidRDefault="00E14754" w:rsidP="00E14754">
      <w:pPr>
        <w:outlineLvl w:val="0"/>
      </w:pPr>
      <w:r>
        <w:sym w:font="Symbol" w:char="F02A"/>
      </w:r>
      <w:r>
        <w:sym w:font="Symbol" w:char="F02A"/>
      </w:r>
      <w:r>
        <w:sym w:font="Symbol" w:char="F02A"/>
      </w:r>
    </w:p>
    <w:p w14:paraId="588F1DE1" w14:textId="24A21A3E" w:rsidR="00E14754" w:rsidRDefault="00E14754" w:rsidP="00E14754">
      <w:pPr>
        <w:outlineLvl w:val="0"/>
      </w:pPr>
      <w:r>
        <w:rPr>
          <w:color w:val="FF0000"/>
        </w:rPr>
        <w:sym w:font="Symbol" w:char="F02A"/>
      </w:r>
      <w:hyperlink r:id="rId209" w:anchor="m562" w:history="1">
        <w:r>
          <w:rPr>
            <w:rStyle w:val="Hyperlink"/>
            <w:sz w:val="22"/>
          </w:rPr>
          <w:t>5</w:t>
        </w:r>
        <w:bookmarkStart w:id="711" w:name="_Hlt115498597"/>
        <w:r>
          <w:rPr>
            <w:rStyle w:val="Hyperlink"/>
            <w:sz w:val="22"/>
          </w:rPr>
          <w:t>6</w:t>
        </w:r>
        <w:bookmarkStart w:id="712" w:name="_Hlt115499112"/>
        <w:bookmarkEnd w:id="711"/>
        <w:r>
          <w:rPr>
            <w:rStyle w:val="Hyperlink"/>
            <w:sz w:val="22"/>
          </w:rPr>
          <w:t>2</w:t>
        </w:r>
        <w:bookmarkEnd w:id="712"/>
        <w:r>
          <w:rPr>
            <w:rStyle w:val="Hyperlink"/>
            <w:sz w:val="22"/>
          </w:rPr>
          <w:t>.</w:t>
        </w:r>
      </w:hyperlink>
    </w:p>
    <w:p w14:paraId="057A37BA" w14:textId="77777777" w:rsidR="00E14754" w:rsidRDefault="00E14754" w:rsidP="00E14754">
      <w:pPr>
        <w:outlineLvl w:val="0"/>
      </w:pPr>
      <w:r>
        <w:t>Ein Fußgänger macht in der Minute 100 Schritte, wobei die Länge eines Schrittes 80 cm beträgt. Wie viel Kilometer läuft der Fußgänger in einer Stunde?</w:t>
      </w:r>
    </w:p>
    <w:p w14:paraId="3CB89F21" w14:textId="77777777" w:rsidR="00E14754" w:rsidRDefault="00E14754" w:rsidP="00E14754">
      <w:pPr>
        <w:outlineLvl w:val="0"/>
      </w:pPr>
      <w:r>
        <w:sym w:font="Symbol" w:char="F02A"/>
      </w:r>
      <w:r>
        <w:sym w:font="Symbol" w:char="F02A"/>
      </w:r>
    </w:p>
    <w:p w14:paraId="11BD968C" w14:textId="77777777" w:rsidR="00E14754" w:rsidRDefault="00E14754" w:rsidP="00E14754">
      <w:pPr>
        <w:outlineLvl w:val="0"/>
      </w:pPr>
    </w:p>
    <w:p w14:paraId="31453F5E" w14:textId="78923968" w:rsidR="00E14754" w:rsidRDefault="00E14754" w:rsidP="00E14754">
      <w:pPr>
        <w:outlineLvl w:val="0"/>
      </w:pPr>
      <w:r>
        <w:rPr>
          <w:color w:val="FF0000"/>
        </w:rPr>
        <w:sym w:font="Symbol" w:char="F02A"/>
      </w:r>
      <w:bookmarkStart w:id="713" w:name="_Hlt125465502"/>
      <w:r>
        <w:fldChar w:fldCharType="begin"/>
      </w:r>
      <w:r w:rsidR="00626526">
        <w:instrText>HYPERLINK "lsgmech.docx" \l "m563"</w:instrText>
      </w:r>
      <w:r>
        <w:fldChar w:fldCharType="separate"/>
      </w:r>
      <w:r>
        <w:rPr>
          <w:rStyle w:val="Hyperlink"/>
          <w:sz w:val="22"/>
        </w:rPr>
        <w:t>5</w:t>
      </w:r>
      <w:bookmarkStart w:id="714" w:name="_Hlt118465094"/>
      <w:bookmarkStart w:id="715" w:name="_Hlt118465035"/>
      <w:bookmarkEnd w:id="714"/>
      <w:r>
        <w:rPr>
          <w:rStyle w:val="Hyperlink"/>
          <w:sz w:val="22"/>
        </w:rPr>
        <w:t>6</w:t>
      </w:r>
      <w:bookmarkStart w:id="716" w:name="_Hlt187136060"/>
      <w:bookmarkEnd w:id="715"/>
      <w:r>
        <w:rPr>
          <w:rStyle w:val="Hyperlink"/>
          <w:sz w:val="22"/>
        </w:rPr>
        <w:t>3</w:t>
      </w:r>
      <w:bookmarkEnd w:id="716"/>
      <w:r>
        <w:rPr>
          <w:rStyle w:val="Hyperlink"/>
          <w:sz w:val="22"/>
        </w:rPr>
        <w:t>.</w:t>
      </w:r>
      <w:r>
        <w:fldChar w:fldCharType="end"/>
      </w:r>
      <w:bookmarkEnd w:id="713"/>
    </w:p>
    <w:p w14:paraId="489CD011" w14:textId="77777777" w:rsidR="00E14754" w:rsidRDefault="00E14754" w:rsidP="00E14754">
      <w:r>
        <w:t xml:space="preserve">In einem Steinbruch soll ein Felsen mit einer Ladung Dynamit gesprengt werden. Das Dynamit soll durch eine Zündschnur gezündet werden, die mit einer Geschwindigkeit von </w:t>
      </w:r>
      <w:r>
        <w:rPr>
          <w:position w:val="-12"/>
        </w:rPr>
        <w:object w:dxaOrig="580" w:dyaOrig="340" w14:anchorId="79A25029">
          <v:shape id="_x0000_i1089" type="#_x0000_t75" style="width:30pt;height:12pt" o:ole="" fillcolor="window">
            <v:imagedata r:id="rId210" o:title=""/>
          </v:shape>
          <o:OLEObject Type="Embed" ProgID="Equation.3" ShapeID="_x0000_i1089" DrawAspect="Content" ObjectID="_1735305575" r:id="rId211"/>
        </w:object>
      </w:r>
      <w:r>
        <w:t xml:space="preserve"> abbrennt. Der Sprengmeister, der die Schnur anzündet, entfernt sich mit einer Geschwindigkeit von</w:t>
      </w:r>
      <w:r>
        <w:rPr>
          <w:position w:val="-12"/>
        </w:rPr>
        <w:object w:dxaOrig="360" w:dyaOrig="340" w14:anchorId="62EA2642">
          <v:shape id="_x0000_i1090" type="#_x0000_t75" style="width:24pt;height:12pt" o:ole="" fillcolor="window">
            <v:imagedata r:id="rId212" o:title=""/>
          </v:shape>
          <o:OLEObject Type="Embed" ProgID="Equation.3" ShapeID="_x0000_i1090" DrawAspect="Content" ObjectID="_1735305576" r:id="rId213"/>
        </w:object>
      </w:r>
      <w:r>
        <w:t>.</w:t>
      </w:r>
      <w:r>
        <w:br/>
        <w:t>Wie lang muss die Zündschnur mindestens sein, damit er in 120 m Entfernung von der Sprengung in Deckung gehen kann?</w:t>
      </w:r>
    </w:p>
    <w:p w14:paraId="42E6EAA0" w14:textId="77777777" w:rsidR="00E14754" w:rsidRDefault="00E14754" w:rsidP="00E14754">
      <w:pPr>
        <w:outlineLvl w:val="0"/>
      </w:pPr>
      <w:r>
        <w:sym w:font="Symbol" w:char="F02A"/>
      </w:r>
      <w:r>
        <w:sym w:font="Symbol" w:char="F02A"/>
      </w:r>
      <w:r>
        <w:sym w:font="Symbol" w:char="F02A"/>
      </w:r>
    </w:p>
    <w:bookmarkStart w:id="717" w:name="_Hlt125941335"/>
    <w:bookmarkStart w:id="718" w:name="_Hlt125465527"/>
    <w:p w14:paraId="2FC3DCC9" w14:textId="07EB8B17" w:rsidR="00E14754" w:rsidRDefault="00E14754" w:rsidP="00E14754">
      <w:pPr>
        <w:outlineLvl w:val="0"/>
      </w:pPr>
      <w:r>
        <w:fldChar w:fldCharType="begin"/>
      </w:r>
      <w:r w:rsidR="00626526">
        <w:instrText>HYPERLINK "lsgmech.docx" \l "m589"</w:instrText>
      </w:r>
      <w:r>
        <w:fldChar w:fldCharType="separate"/>
      </w:r>
      <w:r>
        <w:rPr>
          <w:rStyle w:val="Hyperlink"/>
          <w:sz w:val="22"/>
        </w:rPr>
        <w:t>5</w:t>
      </w:r>
      <w:bookmarkStart w:id="719" w:name="_Hlt127587656"/>
      <w:bookmarkStart w:id="720" w:name="_Hlt128637843"/>
      <w:bookmarkEnd w:id="719"/>
      <w:r>
        <w:rPr>
          <w:rStyle w:val="Hyperlink"/>
          <w:sz w:val="22"/>
        </w:rPr>
        <w:t>8</w:t>
      </w:r>
      <w:bookmarkStart w:id="721" w:name="_Hlt131822200"/>
      <w:bookmarkEnd w:id="720"/>
      <w:r>
        <w:rPr>
          <w:rStyle w:val="Hyperlink"/>
          <w:sz w:val="22"/>
        </w:rPr>
        <w:t>9</w:t>
      </w:r>
      <w:bookmarkEnd w:id="721"/>
      <w:r>
        <w:rPr>
          <w:rStyle w:val="Hyperlink"/>
          <w:sz w:val="22"/>
        </w:rPr>
        <w:t>.</w:t>
      </w:r>
      <w:r>
        <w:fldChar w:fldCharType="end"/>
      </w:r>
      <w:bookmarkEnd w:id="717"/>
      <w:r>
        <w:t xml:space="preserve"> </w:t>
      </w:r>
      <w:bookmarkEnd w:id="718"/>
      <w:r>
        <w:t>Zeige am Beispiel eines Fahrradventils, das Bewegungen immer bezüglich eines Bezugssystems zu beschreiben sind.</w:t>
      </w:r>
    </w:p>
    <w:p w14:paraId="07F9CAA3" w14:textId="77777777" w:rsidR="00E14754" w:rsidRDefault="00E14754" w:rsidP="00E14754">
      <w:pPr>
        <w:outlineLvl w:val="0"/>
      </w:pPr>
    </w:p>
    <w:p w14:paraId="14DF8ADC" w14:textId="79D58CB2" w:rsidR="00E14754" w:rsidRDefault="00215B7B" w:rsidP="00E14754">
      <w:hyperlink r:id="rId214" w:anchor="m602" w:history="1">
        <w:r w:rsidR="00E14754">
          <w:rPr>
            <w:rStyle w:val="Hyperlink"/>
            <w:sz w:val="22"/>
          </w:rPr>
          <w:t>6</w:t>
        </w:r>
        <w:bookmarkStart w:id="722" w:name="_Hlt128637910"/>
        <w:r w:rsidR="00E14754">
          <w:rPr>
            <w:rStyle w:val="Hyperlink"/>
            <w:sz w:val="22"/>
          </w:rPr>
          <w:t>0</w:t>
        </w:r>
        <w:bookmarkEnd w:id="722"/>
        <w:r w:rsidR="00E14754">
          <w:rPr>
            <w:rStyle w:val="Hyperlink"/>
            <w:sz w:val="22"/>
          </w:rPr>
          <w:t>2.</w:t>
        </w:r>
      </w:hyperlink>
      <w:r w:rsidR="00E14754">
        <w:t xml:space="preserve"> Max und Mäxchen machen ein Wettrennen über 100 m. Max gewinnt das Rennen mit satten 5 m Vorsprung. Um Mäxchen bei Laune zu halten, starten sie einen Revanchelauf, bei dem aber Max 5 m vor der Startlinie losläuft, also 105 m bewältigen muss. Mäxchen startet wie beim ersten Lauf von der Startlinie. </w:t>
      </w:r>
    </w:p>
    <w:p w14:paraId="5EDEE3E0" w14:textId="77777777" w:rsidR="00E14754" w:rsidRDefault="00E14754" w:rsidP="00E14754">
      <w:r>
        <w:t xml:space="preserve">Wie geht dieses Rennen aus, wenn beide mit konstanter, gleicher Geschwindigkeit wie im ersten Rennen laufen? </w:t>
      </w:r>
    </w:p>
    <w:p w14:paraId="27D8ECEE" w14:textId="77777777" w:rsidR="00E14754" w:rsidRDefault="00E14754" w:rsidP="00E14754">
      <w:r>
        <w:t>a) Max gewinnt</w:t>
      </w:r>
    </w:p>
    <w:p w14:paraId="48063729" w14:textId="77777777" w:rsidR="00E14754" w:rsidRDefault="00E14754" w:rsidP="00E14754">
      <w:r>
        <w:t>b) beide kommen gleichzeitig an</w:t>
      </w:r>
    </w:p>
    <w:p w14:paraId="317EEB6C" w14:textId="77777777" w:rsidR="00E14754" w:rsidRDefault="00E14754" w:rsidP="00E14754">
      <w:r>
        <w:t>c) Mäxchen gewinnt</w:t>
      </w:r>
    </w:p>
    <w:p w14:paraId="6D1A6BAB" w14:textId="77777777" w:rsidR="00E14754" w:rsidRDefault="00E14754" w:rsidP="00E14754">
      <w:pPr>
        <w:outlineLvl w:val="0"/>
      </w:pPr>
    </w:p>
    <w:p w14:paraId="29A16C5E" w14:textId="10837025" w:rsidR="00E14754" w:rsidRDefault="00E14754" w:rsidP="00E14754">
      <w:pPr>
        <w:outlineLvl w:val="0"/>
      </w:pPr>
      <w:r>
        <w:rPr>
          <w:color w:val="FF0000"/>
        </w:rPr>
        <w:sym w:font="Symbol" w:char="F02A"/>
      </w:r>
      <w:hyperlink r:id="rId215" w:anchor="m613" w:history="1">
        <w:r>
          <w:rPr>
            <w:rStyle w:val="Hyperlink"/>
            <w:sz w:val="22"/>
          </w:rPr>
          <w:t>6</w:t>
        </w:r>
        <w:bookmarkStart w:id="723" w:name="_Hlt149433845"/>
        <w:r>
          <w:rPr>
            <w:rStyle w:val="Hyperlink"/>
            <w:sz w:val="22"/>
          </w:rPr>
          <w:t>1</w:t>
        </w:r>
        <w:bookmarkEnd w:id="723"/>
        <w:r>
          <w:rPr>
            <w:rStyle w:val="Hyperlink"/>
            <w:sz w:val="22"/>
          </w:rPr>
          <w:t>3.</w:t>
        </w:r>
      </w:hyperlink>
      <w:r>
        <w:t xml:space="preserve"> Eine Fledermaus orientiert sich mit einem Ultraschall-Echolot. Sie fliegt mit 20 m/s auf eine Wand zu. Die Schallgeschwindigkeit beträgt 330 m/s. Das Echo eines sehr kurzen Impulses hört sie nach 0,03 s. Wie weit ist sie noch von der Wand entfernt, wenn sie dieses Echo hört?</w:t>
      </w:r>
    </w:p>
    <w:p w14:paraId="30C725B2" w14:textId="77777777" w:rsidR="00E14754" w:rsidRDefault="00E14754" w:rsidP="00E14754">
      <w:pPr>
        <w:outlineLvl w:val="0"/>
      </w:pPr>
    </w:p>
    <w:p w14:paraId="62FDE572" w14:textId="1D71E913" w:rsidR="00E14754" w:rsidRDefault="00215B7B" w:rsidP="00E14754">
      <w:pPr>
        <w:outlineLvl w:val="0"/>
      </w:pPr>
      <w:hyperlink r:id="rId216" w:anchor="m619" w:history="1">
        <w:r w:rsidR="00E14754">
          <w:rPr>
            <w:rStyle w:val="Hyperlink"/>
            <w:sz w:val="22"/>
          </w:rPr>
          <w:t>6</w:t>
        </w:r>
        <w:bookmarkStart w:id="724" w:name="_Hlt150902571"/>
        <w:r w:rsidR="00E14754">
          <w:rPr>
            <w:rStyle w:val="Hyperlink"/>
            <w:sz w:val="22"/>
          </w:rPr>
          <w:t>1</w:t>
        </w:r>
        <w:bookmarkEnd w:id="724"/>
        <w:r w:rsidR="00E14754">
          <w:rPr>
            <w:rStyle w:val="Hyperlink"/>
            <w:sz w:val="22"/>
          </w:rPr>
          <w:t>9</w:t>
        </w:r>
      </w:hyperlink>
      <w:r w:rsidR="00E14754">
        <w:t>. Ein Dampfschiff der Dresdener Weißen Flotte legt die Strecke von Dresden nach Bad Schandau in der Sächsischen Schweiz bei einer durchschnittlichen Geschwindigkeit von 15 km/h in etwa drei Stunden zurück.</w:t>
      </w:r>
    </w:p>
    <w:p w14:paraId="415820B4" w14:textId="77777777" w:rsidR="00E14754" w:rsidRDefault="00E14754" w:rsidP="00E14754">
      <w:pPr>
        <w:outlineLvl w:val="0"/>
      </w:pPr>
      <w:r>
        <w:t>a) Ein Motorschiff, das mit 25 km/h fährt, startet gleichzeitig mit einem Dampfer in Dresden. Wie viel Minuten Vorsprung hat es in Bad Schandau?</w:t>
      </w:r>
      <w:r>
        <w:br/>
        <w:t>Zeichne zunächst die Zeit-Weg-Kennlinien für beide Schiffe in ein gemeinsames Koordinatensystem; ermittle dann die Lösung anhand dieser Zeichnung.</w:t>
      </w:r>
    </w:p>
    <w:p w14:paraId="6CEB6E82" w14:textId="77777777" w:rsidR="00E14754" w:rsidRDefault="00E14754" w:rsidP="00E14754">
      <w:pPr>
        <w:outlineLvl w:val="0"/>
      </w:pPr>
    </w:p>
    <w:p w14:paraId="1EFB5841" w14:textId="77777777" w:rsidR="00E14754" w:rsidRDefault="00E14754" w:rsidP="00E14754">
      <w:pPr>
        <w:outlineLvl w:val="0"/>
      </w:pPr>
      <w:r>
        <w:t>b) An einem anderen Tag kann das Motorboot erst später abfahren, weil der Kapitän noch auf eine Reisegruppe warten muss, die auf der Autobahn im Stau stand. Die Abfahrt verzögert sich dadurch um 45 Minuten.</w:t>
      </w:r>
      <w:r>
        <w:br/>
        <w:t>Besorgt fragen einige Fahrgäste, die schon an Bord waren, ob man den Dampfer noch vor Bad Schandau einholen könne und wenn ja, nach welcher Fahrstrecke dies geschehen könnte?</w:t>
      </w:r>
    </w:p>
    <w:p w14:paraId="2B75862A" w14:textId="77777777" w:rsidR="00E14754" w:rsidRDefault="00E14754" w:rsidP="00E14754">
      <w:pPr>
        <w:outlineLvl w:val="0"/>
      </w:pPr>
      <w:r>
        <w:t>(Quelle der Aufgabe: Sächsische Physikolympiade 2000)</w:t>
      </w:r>
    </w:p>
    <w:p w14:paraId="56A8B6D9" w14:textId="77777777" w:rsidR="00E14754" w:rsidRDefault="00E14754" w:rsidP="00E14754">
      <w:pPr>
        <w:outlineLvl w:val="0"/>
      </w:pPr>
      <w:r>
        <w:sym w:font="Symbol" w:char="F02A"/>
      </w:r>
      <w:r>
        <w:sym w:font="Symbol" w:char="F02A"/>
      </w:r>
    </w:p>
    <w:p w14:paraId="217B8883" w14:textId="77777777" w:rsidR="00E14754" w:rsidRDefault="00E14754" w:rsidP="00E14754">
      <w:pPr>
        <w:outlineLvl w:val="0"/>
      </w:pPr>
    </w:p>
    <w:p w14:paraId="1B30CFBA" w14:textId="6767830C" w:rsidR="00E14754" w:rsidRDefault="00E14754" w:rsidP="00E14754">
      <w:pPr>
        <w:outlineLvl w:val="0"/>
      </w:pPr>
      <w:r>
        <w:rPr>
          <w:color w:val="FF0000"/>
        </w:rPr>
        <w:sym w:font="Symbol" w:char="F02A"/>
      </w:r>
      <w:bookmarkStart w:id="725" w:name="_Hlt176664138"/>
      <w:bookmarkStart w:id="726" w:name="_Hlt163014316"/>
      <w:bookmarkEnd w:id="725"/>
      <w:r>
        <w:fldChar w:fldCharType="begin"/>
      </w:r>
      <w:r w:rsidR="00626526">
        <w:instrText>HYPERLINK "lsgmech.docx" \l "m621"</w:instrText>
      </w:r>
      <w:r>
        <w:fldChar w:fldCharType="separate"/>
      </w:r>
      <w:r>
        <w:rPr>
          <w:rStyle w:val="Hyperlink"/>
          <w:sz w:val="22"/>
        </w:rPr>
        <w:t>6</w:t>
      </w:r>
      <w:bookmarkStart w:id="727" w:name="_Hlt156376525"/>
      <w:r>
        <w:rPr>
          <w:rStyle w:val="Hyperlink"/>
          <w:sz w:val="22"/>
        </w:rPr>
        <w:t>2</w:t>
      </w:r>
      <w:bookmarkEnd w:id="727"/>
      <w:r>
        <w:rPr>
          <w:rStyle w:val="Hyperlink"/>
          <w:sz w:val="22"/>
        </w:rPr>
        <w:t>1.</w:t>
      </w:r>
      <w:r>
        <w:fldChar w:fldCharType="end"/>
      </w:r>
      <w:bookmarkEnd w:id="726"/>
      <w:r>
        <w:t xml:space="preserve"> Auf einer Straßenbahnstrecke fahren Bahnen mit der Geschwindigkeit 50 km/h im Zeitanstand von 10 Minuten. Ein Fußgänger läuft mit 5 km/h in Fahrtrichtung der Bahnen. </w:t>
      </w:r>
      <w:r>
        <w:br/>
        <w:t>In welchem Zeitabstand wird er von den Bahnen überholt?</w:t>
      </w:r>
    </w:p>
    <w:p w14:paraId="3A9DC6A5" w14:textId="77777777" w:rsidR="00E14754" w:rsidRDefault="00E14754" w:rsidP="00E14754">
      <w:pPr>
        <w:outlineLvl w:val="0"/>
      </w:pPr>
      <w:r>
        <w:t>(Alle Geschwindigkeiten sind gleichförmig)</w:t>
      </w:r>
    </w:p>
    <w:p w14:paraId="51DA8AFF" w14:textId="77777777" w:rsidR="00E14754" w:rsidRDefault="00E14754" w:rsidP="00E14754">
      <w:pPr>
        <w:outlineLvl w:val="0"/>
      </w:pPr>
      <w:r>
        <w:sym w:font="Symbol" w:char="F02A"/>
      </w:r>
      <w:r>
        <w:sym w:font="Symbol" w:char="F02A"/>
      </w:r>
    </w:p>
    <w:p w14:paraId="4813376C" w14:textId="66C7D516" w:rsidR="00E14754" w:rsidRDefault="00E14754" w:rsidP="00E14754">
      <w:pPr>
        <w:outlineLvl w:val="0"/>
      </w:pPr>
      <w:r>
        <w:rPr>
          <w:color w:val="FF0000"/>
        </w:rPr>
        <w:sym w:font="Symbol" w:char="F02A"/>
      </w:r>
      <w:bookmarkStart w:id="728" w:name="_Hlt187136882"/>
      <w:r>
        <w:fldChar w:fldCharType="begin"/>
      </w:r>
      <w:r w:rsidR="00626526">
        <w:instrText>HYPERLINK "lsgmech.docx" \l "m634"</w:instrText>
      </w:r>
      <w:r>
        <w:fldChar w:fldCharType="separate"/>
      </w:r>
      <w:r>
        <w:rPr>
          <w:rStyle w:val="Hyperlink"/>
          <w:sz w:val="22"/>
        </w:rPr>
        <w:t>6</w:t>
      </w:r>
      <w:bookmarkStart w:id="729" w:name="_Hlt167075010"/>
      <w:r>
        <w:rPr>
          <w:rStyle w:val="Hyperlink"/>
          <w:sz w:val="22"/>
        </w:rPr>
        <w:t>3</w:t>
      </w:r>
      <w:bookmarkEnd w:id="729"/>
      <w:r>
        <w:rPr>
          <w:rStyle w:val="Hyperlink"/>
          <w:sz w:val="22"/>
        </w:rPr>
        <w:t>4.</w:t>
      </w:r>
      <w:r>
        <w:fldChar w:fldCharType="end"/>
      </w:r>
      <w:bookmarkEnd w:id="728"/>
      <w:r>
        <w:t xml:space="preserve"> Zwei Geschwister gehen in die gleiche Klasse ihrer Schule und machen sich morgens gleichzeitig auf den Weg: Einer zu Fuß mit durchschnittlich 5 km/h - er kommt eine Viertelstunde zu spät. Der andere mit dem Rad und durchschnittlich 20 km/h - er kommt eine Viertelstunde zu früh an.</w:t>
      </w:r>
    </w:p>
    <w:p w14:paraId="2441FB75" w14:textId="77777777" w:rsidR="00E14754" w:rsidRDefault="00E14754" w:rsidP="00E14754">
      <w:pPr>
        <w:outlineLvl w:val="0"/>
      </w:pPr>
      <w:r>
        <w:t>Wie lang ist der Schulweg?</w:t>
      </w:r>
    </w:p>
    <w:p w14:paraId="12588D73" w14:textId="77777777" w:rsidR="00E14754" w:rsidRDefault="00E14754" w:rsidP="00E14754">
      <w:pPr>
        <w:outlineLvl w:val="0"/>
      </w:pPr>
      <w:r>
        <w:sym w:font="Symbol" w:char="F02A"/>
      </w:r>
      <w:r>
        <w:sym w:font="Symbol" w:char="F02A"/>
      </w:r>
      <w:r>
        <w:sym w:font="Symbol" w:char="F02A"/>
      </w:r>
    </w:p>
    <w:bookmarkStart w:id="730" w:name="_Hlt168981969"/>
    <w:bookmarkStart w:id="731" w:name="_Hlt187136096"/>
    <w:bookmarkEnd w:id="730"/>
    <w:p w14:paraId="6A37355D" w14:textId="75EADD87" w:rsidR="00E14754" w:rsidRDefault="00E14754" w:rsidP="00E14754">
      <w:pPr>
        <w:outlineLvl w:val="0"/>
      </w:pPr>
      <w:r>
        <w:fldChar w:fldCharType="begin"/>
      </w:r>
      <w:r w:rsidR="00626526">
        <w:instrText>HYPERLINK "lsgmech.docx" \l "m637"</w:instrText>
      </w:r>
      <w:r>
        <w:fldChar w:fldCharType="separate"/>
      </w:r>
      <w:r>
        <w:rPr>
          <w:rStyle w:val="Hyperlink"/>
          <w:sz w:val="22"/>
        </w:rPr>
        <w:t>6</w:t>
      </w:r>
      <w:bookmarkStart w:id="732" w:name="_Hlt167076950"/>
      <w:r>
        <w:rPr>
          <w:rStyle w:val="Hyperlink"/>
          <w:sz w:val="22"/>
        </w:rPr>
        <w:t>3</w:t>
      </w:r>
      <w:bookmarkEnd w:id="732"/>
      <w:r>
        <w:rPr>
          <w:rStyle w:val="Hyperlink"/>
          <w:sz w:val="22"/>
        </w:rPr>
        <w:t>7.</w:t>
      </w:r>
      <w:r>
        <w:fldChar w:fldCharType="end"/>
      </w:r>
      <w:bookmarkEnd w:id="731"/>
      <w:r>
        <w:t xml:space="preserve"> Bei der Ortsbestimmung durch Satellitennavigation müssen die Laufzeiten t von Signalen, die sich mit Lichtgeschwindigkeit ausbreiten, sehr exakt gemessen werden. Deshalb ist die Abhängigkeit der Lichtgeschwindigkeit vom Druck zu berücksichtigen. </w:t>
      </w:r>
    </w:p>
    <w:p w14:paraId="630720A7" w14:textId="77777777" w:rsidR="00E14754" w:rsidRDefault="00E14754" w:rsidP="00E14754">
      <w:pPr>
        <w:outlineLvl w:val="0"/>
      </w:pPr>
      <w:r>
        <w:t>Bei der konstanten Temperatur 20°C gilt für die Druckabhängigkeit der Brechzahl von Luft:</w:t>
      </w:r>
    </w:p>
    <w:p w14:paraId="237C87C7" w14:textId="2B3BCE5F" w:rsidR="00E14754" w:rsidRDefault="00FC50D7" w:rsidP="00E14754">
      <w:pPr>
        <w:outlineLvl w:val="0"/>
      </w:pPr>
      <w:r w:rsidRPr="008C2078">
        <w:rPr>
          <w:position w:val="-28"/>
        </w:rPr>
        <w:object w:dxaOrig="3080" w:dyaOrig="660" w14:anchorId="25AE4FE5">
          <v:shape id="_x0000_i1091" type="#_x0000_t75" style="width:156pt;height:36pt" o:ole="">
            <v:imagedata r:id="rId217" o:title=""/>
          </v:shape>
          <o:OLEObject Type="Embed" ProgID="Equation.DSMT4" ShapeID="_x0000_i1091" DrawAspect="Content" ObjectID="_1735305577" r:id="rId218"/>
        </w:object>
      </w:r>
    </w:p>
    <w:p w14:paraId="7B71A05A" w14:textId="77777777" w:rsidR="00E14754" w:rsidRDefault="00E14754" w:rsidP="00E14754">
      <w:pPr>
        <w:outlineLvl w:val="0"/>
      </w:pPr>
      <w:r>
        <w:t>Ein Signal durchläuft die Strecke 10 km in Luft, einmal bei einem Druck 101,0 kPa und einmal bei 102,0 kPa. Bestimmen Sie den Laufzeitunterschied</w:t>
      </w:r>
      <w:r>
        <w:rPr>
          <w:position w:val="-6"/>
        </w:rPr>
        <w:object w:dxaOrig="300" w:dyaOrig="279" w14:anchorId="391FAC06">
          <v:shape id="_x0000_i1092" type="#_x0000_t75" style="width:12pt;height:12pt" o:ole="" fillcolor="window">
            <v:imagedata r:id="rId219" o:title=""/>
          </v:shape>
          <o:OLEObject Type="Embed" ProgID="Equation.DSMT4" ShapeID="_x0000_i1092" DrawAspect="Content" ObjectID="_1735305578" r:id="rId220"/>
        </w:object>
      </w:r>
      <w:r>
        <w:t>.</w:t>
      </w:r>
    </w:p>
    <w:p w14:paraId="51218C56" w14:textId="77777777" w:rsidR="00E14754" w:rsidRDefault="00E14754" w:rsidP="00E14754">
      <w:pPr>
        <w:outlineLvl w:val="0"/>
      </w:pPr>
      <w:r>
        <w:t xml:space="preserve">Leiten Sie eine Gleichung für die Abhängigkeit </w:t>
      </w:r>
      <w:r>
        <w:rPr>
          <w:position w:val="-14"/>
        </w:rPr>
        <w:object w:dxaOrig="1080" w:dyaOrig="400" w14:anchorId="0F172ED6">
          <v:shape id="_x0000_i1093" type="#_x0000_t75" style="width:60pt;height:24pt" o:ole="" fillcolor="window">
            <v:imagedata r:id="rId221" o:title=""/>
          </v:shape>
          <o:OLEObject Type="Embed" ProgID="Equation.DSMT4" ShapeID="_x0000_i1093" DrawAspect="Content" ObjectID="_1735305579" r:id="rId222"/>
        </w:object>
      </w:r>
      <w:r>
        <w:t xml:space="preserve">her.  </w:t>
      </w:r>
    </w:p>
    <w:bookmarkStart w:id="733" w:name="_Hlt187136927"/>
    <w:p w14:paraId="0F11B1F6" w14:textId="2DC5C13C" w:rsidR="00E14754" w:rsidRDefault="00E14754" w:rsidP="00E14754">
      <w:pPr>
        <w:outlineLvl w:val="0"/>
      </w:pPr>
      <w:r>
        <w:fldChar w:fldCharType="begin"/>
      </w:r>
      <w:r w:rsidR="00626526">
        <w:instrText>HYPERLINK "lsgmech.docx" \l "m660"</w:instrText>
      </w:r>
      <w:r>
        <w:fldChar w:fldCharType="separate"/>
      </w:r>
      <w:r>
        <w:rPr>
          <w:rStyle w:val="Hyperlink"/>
          <w:sz w:val="22"/>
        </w:rPr>
        <w:t>6</w:t>
      </w:r>
      <w:bookmarkStart w:id="734" w:name="_Hlt193116938"/>
      <w:r>
        <w:rPr>
          <w:rStyle w:val="Hyperlink"/>
          <w:sz w:val="22"/>
        </w:rPr>
        <w:t>6</w:t>
      </w:r>
      <w:bookmarkEnd w:id="734"/>
      <w:r>
        <w:rPr>
          <w:rStyle w:val="Hyperlink"/>
          <w:sz w:val="22"/>
        </w:rPr>
        <w:t>0</w:t>
      </w:r>
      <w:r>
        <w:fldChar w:fldCharType="end"/>
      </w:r>
      <w:bookmarkEnd w:id="733"/>
      <w:r>
        <w:t>.</w:t>
      </w:r>
    </w:p>
    <w:p w14:paraId="34E4E15E" w14:textId="77777777" w:rsidR="00E14754" w:rsidRDefault="00E14754" w:rsidP="00E14754">
      <w:pPr>
        <w:pStyle w:val="Standard-1"/>
        <w:tabs>
          <w:tab w:val="right" w:leader="dot" w:pos="9639"/>
        </w:tabs>
        <w:ind w:right="282"/>
        <w:rPr>
          <w:rFonts w:ascii="Arial" w:hAnsi="Arial"/>
          <w:sz w:val="22"/>
        </w:rPr>
      </w:pPr>
      <w:r>
        <w:rPr>
          <w:rFonts w:ascii="Arial" w:hAnsi="Arial"/>
          <w:sz w:val="22"/>
        </w:rPr>
        <w:lastRenderedPageBreak/>
        <w:t>Für ein Auto wurden folgende Wege und Zeiten gemessen:</w:t>
      </w:r>
    </w:p>
    <w:tbl>
      <w:tblPr>
        <w:tblW w:w="0" w:type="auto"/>
        <w:tblInd w:w="354" w:type="dxa"/>
        <w:tblLayout w:type="fixed"/>
        <w:tblCellMar>
          <w:left w:w="70" w:type="dxa"/>
          <w:right w:w="70" w:type="dxa"/>
        </w:tblCellMar>
        <w:tblLook w:val="0000" w:firstRow="0" w:lastRow="0" w:firstColumn="0" w:lastColumn="0" w:noHBand="0" w:noVBand="0"/>
      </w:tblPr>
      <w:tblGrid>
        <w:gridCol w:w="1276"/>
        <w:gridCol w:w="951"/>
        <w:gridCol w:w="951"/>
        <w:gridCol w:w="1114"/>
        <w:gridCol w:w="1114"/>
        <w:gridCol w:w="1114"/>
        <w:gridCol w:w="1114"/>
        <w:gridCol w:w="1114"/>
      </w:tblGrid>
      <w:tr w:rsidR="00E14754" w:rsidRPr="0071784C" w14:paraId="3BAA6DEC" w14:textId="77777777" w:rsidTr="00E14754">
        <w:tc>
          <w:tcPr>
            <w:tcW w:w="1276" w:type="dxa"/>
            <w:tcBorders>
              <w:top w:val="single" w:sz="6" w:space="0" w:color="auto"/>
              <w:left w:val="single" w:sz="6" w:space="0" w:color="auto"/>
              <w:bottom w:val="single" w:sz="6" w:space="0" w:color="auto"/>
              <w:right w:val="single" w:sz="6" w:space="0" w:color="auto"/>
            </w:tcBorders>
            <w:shd w:val="pct20" w:color="auto" w:fill="FFFFFF"/>
          </w:tcPr>
          <w:p w14:paraId="4BA69310" w14:textId="77777777" w:rsidR="00E14754" w:rsidRPr="0071784C" w:rsidRDefault="00E14754" w:rsidP="00E14754">
            <w:pPr>
              <w:pStyle w:val="Kopfzeile"/>
              <w:tabs>
                <w:tab w:val="clear" w:pos="4536"/>
                <w:tab w:val="clear" w:pos="9072"/>
                <w:tab w:val="right" w:leader="dot" w:pos="9639"/>
              </w:tabs>
              <w:spacing w:before="60"/>
              <w:ind w:left="284" w:right="282" w:hanging="284"/>
            </w:pPr>
            <w:r w:rsidRPr="0071784C">
              <w:t>s in m</w:t>
            </w:r>
          </w:p>
        </w:tc>
        <w:tc>
          <w:tcPr>
            <w:tcW w:w="951" w:type="dxa"/>
            <w:tcBorders>
              <w:top w:val="single" w:sz="6" w:space="0" w:color="auto"/>
              <w:left w:val="single" w:sz="6" w:space="0" w:color="auto"/>
              <w:bottom w:val="single" w:sz="6" w:space="0" w:color="auto"/>
              <w:right w:val="single" w:sz="6" w:space="0" w:color="auto"/>
            </w:tcBorders>
          </w:tcPr>
          <w:p w14:paraId="5064A454" w14:textId="77777777" w:rsidR="00E14754" w:rsidRPr="0071784C" w:rsidRDefault="00E14754" w:rsidP="00E14754">
            <w:pPr>
              <w:tabs>
                <w:tab w:val="right" w:leader="dot" w:pos="9639"/>
              </w:tabs>
              <w:spacing w:before="60"/>
              <w:ind w:left="284" w:right="282" w:hanging="284"/>
              <w:jc w:val="center"/>
            </w:pPr>
            <w:r w:rsidRPr="0071784C">
              <w:t>0</w:t>
            </w:r>
          </w:p>
        </w:tc>
        <w:tc>
          <w:tcPr>
            <w:tcW w:w="951" w:type="dxa"/>
            <w:tcBorders>
              <w:top w:val="single" w:sz="6" w:space="0" w:color="auto"/>
              <w:left w:val="single" w:sz="6" w:space="0" w:color="auto"/>
              <w:bottom w:val="single" w:sz="6" w:space="0" w:color="auto"/>
              <w:right w:val="single" w:sz="6" w:space="0" w:color="auto"/>
            </w:tcBorders>
          </w:tcPr>
          <w:p w14:paraId="40010A59" w14:textId="77777777" w:rsidR="00E14754" w:rsidRPr="0071784C" w:rsidRDefault="00E14754" w:rsidP="00E14754">
            <w:pPr>
              <w:tabs>
                <w:tab w:val="right" w:leader="dot" w:pos="9639"/>
              </w:tabs>
              <w:spacing w:before="60"/>
              <w:ind w:left="284" w:right="282" w:hanging="284"/>
              <w:jc w:val="center"/>
            </w:pPr>
            <w:r w:rsidRPr="0071784C">
              <w:t>17</w:t>
            </w:r>
          </w:p>
        </w:tc>
        <w:tc>
          <w:tcPr>
            <w:tcW w:w="1114" w:type="dxa"/>
            <w:tcBorders>
              <w:top w:val="single" w:sz="6" w:space="0" w:color="auto"/>
              <w:left w:val="single" w:sz="6" w:space="0" w:color="auto"/>
              <w:bottom w:val="single" w:sz="6" w:space="0" w:color="auto"/>
              <w:right w:val="single" w:sz="6" w:space="0" w:color="auto"/>
            </w:tcBorders>
          </w:tcPr>
          <w:p w14:paraId="02F6DE63" w14:textId="77777777" w:rsidR="00E14754" w:rsidRPr="0071784C" w:rsidRDefault="00E14754" w:rsidP="00E14754">
            <w:pPr>
              <w:tabs>
                <w:tab w:val="right" w:leader="dot" w:pos="9639"/>
              </w:tabs>
              <w:spacing w:before="60"/>
              <w:ind w:left="284" w:right="282" w:hanging="284"/>
              <w:jc w:val="center"/>
            </w:pPr>
            <w:r w:rsidRPr="0071784C">
              <w:t>33</w:t>
            </w:r>
          </w:p>
        </w:tc>
        <w:tc>
          <w:tcPr>
            <w:tcW w:w="1114" w:type="dxa"/>
            <w:tcBorders>
              <w:top w:val="single" w:sz="6" w:space="0" w:color="auto"/>
              <w:left w:val="single" w:sz="6" w:space="0" w:color="auto"/>
              <w:bottom w:val="single" w:sz="6" w:space="0" w:color="auto"/>
              <w:right w:val="single" w:sz="6" w:space="0" w:color="auto"/>
            </w:tcBorders>
          </w:tcPr>
          <w:p w14:paraId="53BE3E93" w14:textId="77777777" w:rsidR="00E14754" w:rsidRPr="0071784C" w:rsidRDefault="00E14754" w:rsidP="00E14754">
            <w:pPr>
              <w:tabs>
                <w:tab w:val="right" w:leader="dot" w:pos="9639"/>
              </w:tabs>
              <w:spacing w:before="60"/>
              <w:ind w:left="284" w:right="282" w:hanging="284"/>
              <w:jc w:val="center"/>
            </w:pPr>
            <w:r w:rsidRPr="0071784C">
              <w:t>50</w:t>
            </w:r>
          </w:p>
        </w:tc>
        <w:tc>
          <w:tcPr>
            <w:tcW w:w="1114" w:type="dxa"/>
            <w:tcBorders>
              <w:top w:val="single" w:sz="6" w:space="0" w:color="auto"/>
              <w:left w:val="single" w:sz="6" w:space="0" w:color="auto"/>
              <w:bottom w:val="single" w:sz="6" w:space="0" w:color="auto"/>
              <w:right w:val="single" w:sz="6" w:space="0" w:color="auto"/>
            </w:tcBorders>
          </w:tcPr>
          <w:p w14:paraId="4473799A" w14:textId="77777777" w:rsidR="00E14754" w:rsidRPr="0071784C" w:rsidRDefault="00E14754" w:rsidP="00E14754">
            <w:pPr>
              <w:tabs>
                <w:tab w:val="right" w:leader="dot" w:pos="9639"/>
              </w:tabs>
              <w:spacing w:before="60"/>
              <w:ind w:left="284" w:right="282" w:hanging="284"/>
              <w:jc w:val="center"/>
            </w:pPr>
            <w:r w:rsidRPr="0071784C">
              <w:t>67</w:t>
            </w:r>
          </w:p>
        </w:tc>
        <w:tc>
          <w:tcPr>
            <w:tcW w:w="1114" w:type="dxa"/>
            <w:tcBorders>
              <w:top w:val="single" w:sz="6" w:space="0" w:color="auto"/>
              <w:left w:val="single" w:sz="6" w:space="0" w:color="auto"/>
              <w:bottom w:val="single" w:sz="6" w:space="0" w:color="auto"/>
              <w:right w:val="single" w:sz="6" w:space="0" w:color="auto"/>
            </w:tcBorders>
          </w:tcPr>
          <w:p w14:paraId="1D0CDE84" w14:textId="77777777" w:rsidR="00E14754" w:rsidRPr="0071784C" w:rsidRDefault="00E14754" w:rsidP="00E14754">
            <w:pPr>
              <w:tabs>
                <w:tab w:val="right" w:leader="dot" w:pos="9639"/>
              </w:tabs>
              <w:spacing w:before="60"/>
              <w:ind w:left="284" w:right="282" w:hanging="284"/>
              <w:jc w:val="center"/>
            </w:pPr>
            <w:r w:rsidRPr="0071784C">
              <w:t>83</w:t>
            </w:r>
          </w:p>
        </w:tc>
        <w:tc>
          <w:tcPr>
            <w:tcW w:w="1114" w:type="dxa"/>
            <w:tcBorders>
              <w:top w:val="single" w:sz="6" w:space="0" w:color="auto"/>
              <w:left w:val="single" w:sz="6" w:space="0" w:color="auto"/>
              <w:bottom w:val="single" w:sz="6" w:space="0" w:color="auto"/>
              <w:right w:val="single" w:sz="6" w:space="0" w:color="auto"/>
            </w:tcBorders>
          </w:tcPr>
          <w:p w14:paraId="11C13211" w14:textId="77777777" w:rsidR="00E14754" w:rsidRPr="0071784C" w:rsidRDefault="00E14754" w:rsidP="00E14754">
            <w:pPr>
              <w:tabs>
                <w:tab w:val="right" w:leader="dot" w:pos="9639"/>
              </w:tabs>
              <w:spacing w:before="60"/>
              <w:ind w:left="284" w:right="282" w:hanging="284"/>
              <w:jc w:val="center"/>
            </w:pPr>
            <w:r w:rsidRPr="0071784C">
              <w:t>100</w:t>
            </w:r>
          </w:p>
        </w:tc>
      </w:tr>
      <w:tr w:rsidR="00E14754" w:rsidRPr="0071784C" w14:paraId="716C9A51" w14:textId="77777777" w:rsidTr="00E14754">
        <w:tc>
          <w:tcPr>
            <w:tcW w:w="1276" w:type="dxa"/>
            <w:tcBorders>
              <w:top w:val="single" w:sz="6" w:space="0" w:color="auto"/>
              <w:left w:val="single" w:sz="6" w:space="0" w:color="auto"/>
              <w:bottom w:val="single" w:sz="6" w:space="0" w:color="auto"/>
              <w:right w:val="single" w:sz="6" w:space="0" w:color="auto"/>
            </w:tcBorders>
            <w:shd w:val="pct20" w:color="auto" w:fill="FFFFFF"/>
          </w:tcPr>
          <w:p w14:paraId="1447D5F9" w14:textId="77777777" w:rsidR="00E14754" w:rsidRPr="0071784C" w:rsidRDefault="00E14754" w:rsidP="00E14754">
            <w:pPr>
              <w:tabs>
                <w:tab w:val="right" w:leader="dot" w:pos="9639"/>
              </w:tabs>
              <w:spacing w:before="60"/>
              <w:ind w:left="284" w:right="282" w:hanging="284"/>
            </w:pPr>
            <w:r w:rsidRPr="0071784C">
              <w:t>t in s</w:t>
            </w:r>
          </w:p>
        </w:tc>
        <w:tc>
          <w:tcPr>
            <w:tcW w:w="951" w:type="dxa"/>
            <w:tcBorders>
              <w:top w:val="single" w:sz="6" w:space="0" w:color="auto"/>
              <w:left w:val="single" w:sz="6" w:space="0" w:color="auto"/>
              <w:bottom w:val="single" w:sz="6" w:space="0" w:color="auto"/>
              <w:right w:val="single" w:sz="6" w:space="0" w:color="auto"/>
            </w:tcBorders>
          </w:tcPr>
          <w:p w14:paraId="22E85FC4" w14:textId="77777777" w:rsidR="00E14754" w:rsidRPr="0071784C" w:rsidRDefault="00E14754" w:rsidP="00E14754">
            <w:pPr>
              <w:tabs>
                <w:tab w:val="right" w:leader="dot" w:pos="9639"/>
              </w:tabs>
              <w:spacing w:before="60"/>
              <w:ind w:left="284" w:right="282" w:hanging="284"/>
              <w:jc w:val="center"/>
            </w:pPr>
            <w:r w:rsidRPr="0071784C">
              <w:t>0</w:t>
            </w:r>
          </w:p>
        </w:tc>
        <w:tc>
          <w:tcPr>
            <w:tcW w:w="951" w:type="dxa"/>
            <w:tcBorders>
              <w:top w:val="single" w:sz="6" w:space="0" w:color="auto"/>
              <w:left w:val="single" w:sz="6" w:space="0" w:color="auto"/>
              <w:bottom w:val="single" w:sz="6" w:space="0" w:color="auto"/>
              <w:right w:val="single" w:sz="6" w:space="0" w:color="auto"/>
            </w:tcBorders>
          </w:tcPr>
          <w:p w14:paraId="47AE9F6B" w14:textId="77777777" w:rsidR="00E14754" w:rsidRPr="0071784C" w:rsidRDefault="00E14754" w:rsidP="00E14754">
            <w:pPr>
              <w:tabs>
                <w:tab w:val="right" w:leader="dot" w:pos="9639"/>
              </w:tabs>
              <w:spacing w:before="60"/>
              <w:ind w:left="284" w:right="282" w:hanging="284"/>
              <w:jc w:val="center"/>
            </w:pPr>
            <w:r w:rsidRPr="0071784C">
              <w:t>1</w:t>
            </w:r>
          </w:p>
        </w:tc>
        <w:tc>
          <w:tcPr>
            <w:tcW w:w="1114" w:type="dxa"/>
            <w:tcBorders>
              <w:top w:val="single" w:sz="6" w:space="0" w:color="auto"/>
              <w:left w:val="single" w:sz="6" w:space="0" w:color="auto"/>
              <w:bottom w:val="single" w:sz="6" w:space="0" w:color="auto"/>
              <w:right w:val="single" w:sz="6" w:space="0" w:color="auto"/>
            </w:tcBorders>
          </w:tcPr>
          <w:p w14:paraId="1126B513" w14:textId="77777777" w:rsidR="00E14754" w:rsidRPr="0071784C" w:rsidRDefault="00E14754" w:rsidP="00E14754">
            <w:pPr>
              <w:tabs>
                <w:tab w:val="right" w:leader="dot" w:pos="9639"/>
              </w:tabs>
              <w:spacing w:before="60"/>
              <w:ind w:left="284" w:right="282" w:hanging="284"/>
              <w:jc w:val="center"/>
            </w:pPr>
            <w:r w:rsidRPr="0071784C">
              <w:t>2</w:t>
            </w:r>
          </w:p>
        </w:tc>
        <w:tc>
          <w:tcPr>
            <w:tcW w:w="1114" w:type="dxa"/>
            <w:tcBorders>
              <w:top w:val="single" w:sz="6" w:space="0" w:color="auto"/>
              <w:left w:val="single" w:sz="6" w:space="0" w:color="auto"/>
              <w:bottom w:val="single" w:sz="6" w:space="0" w:color="auto"/>
              <w:right w:val="single" w:sz="6" w:space="0" w:color="auto"/>
            </w:tcBorders>
          </w:tcPr>
          <w:p w14:paraId="14FD4E48" w14:textId="77777777" w:rsidR="00E14754" w:rsidRPr="0071784C" w:rsidRDefault="00E14754" w:rsidP="00E14754">
            <w:pPr>
              <w:tabs>
                <w:tab w:val="right" w:leader="dot" w:pos="9639"/>
              </w:tabs>
              <w:spacing w:before="60"/>
              <w:ind w:left="284" w:right="282" w:hanging="284"/>
              <w:jc w:val="center"/>
            </w:pPr>
            <w:r w:rsidRPr="0071784C">
              <w:t>3</w:t>
            </w:r>
          </w:p>
        </w:tc>
        <w:tc>
          <w:tcPr>
            <w:tcW w:w="1114" w:type="dxa"/>
            <w:tcBorders>
              <w:top w:val="single" w:sz="6" w:space="0" w:color="auto"/>
              <w:left w:val="single" w:sz="6" w:space="0" w:color="auto"/>
              <w:bottom w:val="single" w:sz="6" w:space="0" w:color="auto"/>
              <w:right w:val="single" w:sz="6" w:space="0" w:color="auto"/>
            </w:tcBorders>
          </w:tcPr>
          <w:p w14:paraId="54B0D25B" w14:textId="77777777" w:rsidR="00E14754" w:rsidRPr="0071784C" w:rsidRDefault="00E14754" w:rsidP="00E14754">
            <w:pPr>
              <w:tabs>
                <w:tab w:val="right" w:leader="dot" w:pos="9639"/>
              </w:tabs>
              <w:spacing w:before="60"/>
              <w:ind w:left="284" w:right="282" w:hanging="284"/>
              <w:jc w:val="center"/>
            </w:pPr>
            <w:r w:rsidRPr="0071784C">
              <w:t>4</w:t>
            </w:r>
          </w:p>
        </w:tc>
        <w:tc>
          <w:tcPr>
            <w:tcW w:w="1114" w:type="dxa"/>
            <w:tcBorders>
              <w:top w:val="single" w:sz="6" w:space="0" w:color="auto"/>
              <w:left w:val="single" w:sz="6" w:space="0" w:color="auto"/>
              <w:bottom w:val="single" w:sz="6" w:space="0" w:color="auto"/>
              <w:right w:val="single" w:sz="6" w:space="0" w:color="auto"/>
            </w:tcBorders>
          </w:tcPr>
          <w:p w14:paraId="1E82E1B9" w14:textId="77777777" w:rsidR="00E14754" w:rsidRPr="0071784C" w:rsidRDefault="00E14754" w:rsidP="00E14754">
            <w:pPr>
              <w:tabs>
                <w:tab w:val="right" w:leader="dot" w:pos="9639"/>
              </w:tabs>
              <w:spacing w:before="60"/>
              <w:ind w:left="284" w:right="282" w:hanging="284"/>
              <w:jc w:val="center"/>
            </w:pPr>
            <w:r w:rsidRPr="0071784C">
              <w:t>5</w:t>
            </w:r>
          </w:p>
        </w:tc>
        <w:tc>
          <w:tcPr>
            <w:tcW w:w="1114" w:type="dxa"/>
            <w:tcBorders>
              <w:top w:val="single" w:sz="6" w:space="0" w:color="auto"/>
              <w:left w:val="single" w:sz="6" w:space="0" w:color="auto"/>
              <w:bottom w:val="single" w:sz="6" w:space="0" w:color="auto"/>
              <w:right w:val="single" w:sz="6" w:space="0" w:color="auto"/>
            </w:tcBorders>
          </w:tcPr>
          <w:p w14:paraId="1E1A48EE" w14:textId="77777777" w:rsidR="00E14754" w:rsidRPr="0071784C" w:rsidRDefault="00E14754" w:rsidP="00E14754">
            <w:pPr>
              <w:tabs>
                <w:tab w:val="right" w:leader="dot" w:pos="9639"/>
              </w:tabs>
              <w:spacing w:before="60"/>
              <w:ind w:left="284" w:right="282" w:hanging="284"/>
              <w:jc w:val="center"/>
            </w:pPr>
            <w:r w:rsidRPr="0071784C">
              <w:t>6</w:t>
            </w:r>
          </w:p>
        </w:tc>
      </w:tr>
    </w:tbl>
    <w:p w14:paraId="6E68F6AE" w14:textId="77777777" w:rsidR="00E14754" w:rsidRDefault="00E14754" w:rsidP="00E14754">
      <w:pPr>
        <w:pStyle w:val="Aufzhlung-abc"/>
        <w:tabs>
          <w:tab w:val="right" w:leader="dot" w:pos="9639"/>
        </w:tabs>
        <w:ind w:left="284" w:right="282"/>
        <w:rPr>
          <w:rFonts w:ascii="Arial" w:hAnsi="Arial"/>
          <w:sz w:val="22"/>
        </w:rPr>
      </w:pPr>
      <w:r>
        <w:rPr>
          <w:rFonts w:ascii="Arial" w:hAnsi="Arial"/>
          <w:sz w:val="22"/>
        </w:rPr>
        <w:br/>
        <w:t>a) Zeichne für diese Bewegung das s-t-Diagramm.</w:t>
      </w:r>
      <w:r>
        <w:rPr>
          <w:rFonts w:ascii="Arial" w:hAnsi="Arial"/>
          <w:sz w:val="22"/>
        </w:rPr>
        <w:br/>
        <w:t>b) Ergänze mit Hilfe deines Diagramms die fehlenden Werte!</w:t>
      </w:r>
    </w:p>
    <w:p w14:paraId="4BCC68B9" w14:textId="77777777" w:rsidR="00E14754" w:rsidRDefault="00E14754" w:rsidP="00E14754">
      <w:pPr>
        <w:tabs>
          <w:tab w:val="right" w:leader="dot" w:pos="9639"/>
        </w:tabs>
        <w:ind w:left="284" w:right="282" w:hanging="284"/>
      </w:pPr>
    </w:p>
    <w:tbl>
      <w:tblPr>
        <w:tblW w:w="0" w:type="auto"/>
        <w:tblInd w:w="354" w:type="dxa"/>
        <w:tblLayout w:type="fixed"/>
        <w:tblCellMar>
          <w:left w:w="70" w:type="dxa"/>
          <w:right w:w="70" w:type="dxa"/>
        </w:tblCellMar>
        <w:tblLook w:val="0000" w:firstRow="0" w:lastRow="0" w:firstColumn="0" w:lastColumn="0" w:noHBand="0" w:noVBand="0"/>
      </w:tblPr>
      <w:tblGrid>
        <w:gridCol w:w="1559"/>
        <w:gridCol w:w="1559"/>
        <w:gridCol w:w="1560"/>
        <w:gridCol w:w="1559"/>
        <w:gridCol w:w="1560"/>
      </w:tblGrid>
      <w:tr w:rsidR="00E14754" w:rsidRPr="0071784C" w14:paraId="1E54B914" w14:textId="77777777" w:rsidTr="00E14754">
        <w:tc>
          <w:tcPr>
            <w:tcW w:w="1559" w:type="dxa"/>
            <w:tcBorders>
              <w:top w:val="single" w:sz="6" w:space="0" w:color="auto"/>
              <w:left w:val="single" w:sz="6" w:space="0" w:color="auto"/>
              <w:bottom w:val="single" w:sz="6" w:space="0" w:color="auto"/>
              <w:right w:val="single" w:sz="6" w:space="0" w:color="auto"/>
            </w:tcBorders>
            <w:shd w:val="pct20" w:color="auto" w:fill="FFFFFF"/>
          </w:tcPr>
          <w:p w14:paraId="7BDA5041" w14:textId="77777777" w:rsidR="00E14754" w:rsidRPr="0071784C" w:rsidRDefault="00E14754" w:rsidP="00E14754">
            <w:pPr>
              <w:pStyle w:val="berschrift2"/>
              <w:tabs>
                <w:tab w:val="right" w:leader="dot" w:pos="9639"/>
              </w:tabs>
              <w:spacing w:before="60"/>
              <w:ind w:right="282"/>
              <w:rPr>
                <w:i/>
                <w:sz w:val="22"/>
              </w:rPr>
            </w:pPr>
            <w:r w:rsidRPr="0071784C">
              <w:rPr>
                <w:i/>
                <w:sz w:val="22"/>
              </w:rPr>
              <w:t>s</w:t>
            </w:r>
          </w:p>
        </w:tc>
        <w:tc>
          <w:tcPr>
            <w:tcW w:w="1559" w:type="dxa"/>
            <w:tcBorders>
              <w:top w:val="single" w:sz="6" w:space="0" w:color="auto"/>
              <w:left w:val="single" w:sz="6" w:space="0" w:color="auto"/>
              <w:bottom w:val="single" w:sz="6" w:space="0" w:color="auto"/>
              <w:right w:val="single" w:sz="6" w:space="0" w:color="auto"/>
            </w:tcBorders>
          </w:tcPr>
          <w:p w14:paraId="0145BFA9" w14:textId="77777777" w:rsidR="00E14754" w:rsidRPr="0071784C" w:rsidRDefault="00E14754" w:rsidP="00E14754">
            <w:pPr>
              <w:tabs>
                <w:tab w:val="right" w:leader="dot" w:pos="9639"/>
              </w:tabs>
              <w:spacing w:before="60"/>
              <w:ind w:left="284" w:right="282" w:hanging="284"/>
              <w:jc w:val="center"/>
            </w:pPr>
            <w:r w:rsidRPr="0071784C">
              <w:t>30 m</w:t>
            </w:r>
          </w:p>
        </w:tc>
        <w:tc>
          <w:tcPr>
            <w:tcW w:w="1560" w:type="dxa"/>
            <w:tcBorders>
              <w:top w:val="single" w:sz="6" w:space="0" w:color="auto"/>
              <w:left w:val="single" w:sz="6" w:space="0" w:color="auto"/>
              <w:bottom w:val="single" w:sz="6" w:space="0" w:color="auto"/>
              <w:right w:val="single" w:sz="6" w:space="0" w:color="auto"/>
            </w:tcBorders>
          </w:tcPr>
          <w:p w14:paraId="6BD65530" w14:textId="77777777" w:rsidR="00E14754" w:rsidRPr="0071784C" w:rsidRDefault="00E14754" w:rsidP="00E14754">
            <w:pPr>
              <w:tabs>
                <w:tab w:val="right" w:leader="dot" w:pos="9639"/>
              </w:tabs>
              <w:spacing w:before="60"/>
              <w:ind w:left="284" w:right="282" w:hanging="284"/>
              <w:jc w:val="center"/>
            </w:pPr>
            <w:r w:rsidRPr="0071784C">
              <w:t>90 m</w:t>
            </w:r>
          </w:p>
        </w:tc>
        <w:tc>
          <w:tcPr>
            <w:tcW w:w="1559" w:type="dxa"/>
            <w:tcBorders>
              <w:top w:val="single" w:sz="6" w:space="0" w:color="auto"/>
              <w:left w:val="single" w:sz="6" w:space="0" w:color="auto"/>
              <w:bottom w:val="single" w:sz="6" w:space="0" w:color="auto"/>
              <w:right w:val="single" w:sz="6" w:space="0" w:color="auto"/>
            </w:tcBorders>
          </w:tcPr>
          <w:p w14:paraId="188F0562" w14:textId="77777777" w:rsidR="00E14754" w:rsidRPr="0071784C" w:rsidRDefault="00E14754" w:rsidP="00E14754">
            <w:pPr>
              <w:tabs>
                <w:tab w:val="right" w:leader="dot" w:pos="9639"/>
              </w:tabs>
              <w:spacing w:before="60"/>
              <w:ind w:left="284" w:right="282" w:hanging="284"/>
              <w:jc w:val="center"/>
              <w:rPr>
                <w:i/>
              </w:rPr>
            </w:pPr>
          </w:p>
        </w:tc>
        <w:tc>
          <w:tcPr>
            <w:tcW w:w="1560" w:type="dxa"/>
            <w:tcBorders>
              <w:top w:val="single" w:sz="6" w:space="0" w:color="auto"/>
              <w:left w:val="single" w:sz="6" w:space="0" w:color="auto"/>
              <w:bottom w:val="single" w:sz="6" w:space="0" w:color="auto"/>
              <w:right w:val="single" w:sz="6" w:space="0" w:color="auto"/>
            </w:tcBorders>
          </w:tcPr>
          <w:p w14:paraId="41CE31AE" w14:textId="77777777" w:rsidR="00E14754" w:rsidRPr="0071784C" w:rsidRDefault="00E14754" w:rsidP="00E14754">
            <w:pPr>
              <w:tabs>
                <w:tab w:val="right" w:leader="dot" w:pos="9639"/>
              </w:tabs>
              <w:spacing w:before="60"/>
              <w:ind w:left="284" w:right="282" w:hanging="284"/>
              <w:jc w:val="center"/>
              <w:rPr>
                <w:i/>
              </w:rPr>
            </w:pPr>
          </w:p>
        </w:tc>
      </w:tr>
      <w:tr w:rsidR="00E14754" w:rsidRPr="0071784C" w14:paraId="3DF70182" w14:textId="77777777" w:rsidTr="00E14754">
        <w:tc>
          <w:tcPr>
            <w:tcW w:w="1559" w:type="dxa"/>
            <w:tcBorders>
              <w:top w:val="single" w:sz="6" w:space="0" w:color="auto"/>
              <w:left w:val="single" w:sz="6" w:space="0" w:color="auto"/>
              <w:bottom w:val="single" w:sz="6" w:space="0" w:color="auto"/>
              <w:right w:val="single" w:sz="6" w:space="0" w:color="auto"/>
            </w:tcBorders>
            <w:shd w:val="pct20" w:color="auto" w:fill="FFFFFF"/>
          </w:tcPr>
          <w:p w14:paraId="334CF814" w14:textId="77777777" w:rsidR="00E14754" w:rsidRPr="0071784C" w:rsidRDefault="00E14754" w:rsidP="00E14754">
            <w:pPr>
              <w:tabs>
                <w:tab w:val="right" w:leader="dot" w:pos="9639"/>
              </w:tabs>
              <w:spacing w:before="60"/>
              <w:ind w:left="284" w:right="282" w:hanging="284"/>
              <w:jc w:val="center"/>
            </w:pPr>
            <w:r w:rsidRPr="0071784C">
              <w:t>t</w:t>
            </w:r>
          </w:p>
        </w:tc>
        <w:tc>
          <w:tcPr>
            <w:tcW w:w="1559" w:type="dxa"/>
            <w:tcBorders>
              <w:top w:val="single" w:sz="6" w:space="0" w:color="auto"/>
              <w:left w:val="single" w:sz="6" w:space="0" w:color="auto"/>
              <w:bottom w:val="single" w:sz="6" w:space="0" w:color="auto"/>
              <w:right w:val="single" w:sz="6" w:space="0" w:color="auto"/>
            </w:tcBorders>
          </w:tcPr>
          <w:p w14:paraId="2AD5D981" w14:textId="77777777" w:rsidR="00E14754" w:rsidRPr="0071784C" w:rsidRDefault="00E14754" w:rsidP="00E14754">
            <w:pPr>
              <w:tabs>
                <w:tab w:val="right" w:leader="dot" w:pos="9639"/>
              </w:tabs>
              <w:spacing w:before="60"/>
              <w:ind w:left="284" w:right="282" w:hanging="284"/>
              <w:jc w:val="center"/>
              <w:rPr>
                <w:i/>
              </w:rPr>
            </w:pPr>
          </w:p>
        </w:tc>
        <w:tc>
          <w:tcPr>
            <w:tcW w:w="1560" w:type="dxa"/>
            <w:tcBorders>
              <w:top w:val="single" w:sz="6" w:space="0" w:color="auto"/>
              <w:left w:val="single" w:sz="6" w:space="0" w:color="auto"/>
              <w:bottom w:val="single" w:sz="6" w:space="0" w:color="auto"/>
              <w:right w:val="single" w:sz="6" w:space="0" w:color="auto"/>
            </w:tcBorders>
          </w:tcPr>
          <w:p w14:paraId="6905F337" w14:textId="77777777" w:rsidR="00E14754" w:rsidRPr="0071784C" w:rsidRDefault="00E14754" w:rsidP="00E14754">
            <w:pPr>
              <w:tabs>
                <w:tab w:val="right" w:leader="dot" w:pos="9639"/>
              </w:tabs>
              <w:spacing w:before="60"/>
              <w:ind w:left="284" w:right="282" w:hanging="284"/>
              <w:jc w:val="center"/>
              <w:rPr>
                <w:i/>
              </w:rPr>
            </w:pPr>
          </w:p>
        </w:tc>
        <w:tc>
          <w:tcPr>
            <w:tcW w:w="1559" w:type="dxa"/>
            <w:tcBorders>
              <w:top w:val="single" w:sz="6" w:space="0" w:color="auto"/>
              <w:left w:val="single" w:sz="6" w:space="0" w:color="auto"/>
              <w:bottom w:val="single" w:sz="6" w:space="0" w:color="auto"/>
              <w:right w:val="single" w:sz="6" w:space="0" w:color="auto"/>
            </w:tcBorders>
          </w:tcPr>
          <w:p w14:paraId="24507E84" w14:textId="77777777" w:rsidR="00E14754" w:rsidRPr="0071784C" w:rsidRDefault="00E14754" w:rsidP="00E14754">
            <w:pPr>
              <w:tabs>
                <w:tab w:val="right" w:leader="dot" w:pos="9639"/>
              </w:tabs>
              <w:spacing w:before="60"/>
              <w:ind w:left="284" w:right="282" w:hanging="284"/>
              <w:jc w:val="center"/>
            </w:pPr>
            <w:r w:rsidRPr="0071784C">
              <w:t>1,5 s</w:t>
            </w:r>
          </w:p>
        </w:tc>
        <w:tc>
          <w:tcPr>
            <w:tcW w:w="1560" w:type="dxa"/>
            <w:tcBorders>
              <w:top w:val="single" w:sz="6" w:space="0" w:color="auto"/>
              <w:left w:val="single" w:sz="6" w:space="0" w:color="auto"/>
              <w:bottom w:val="single" w:sz="6" w:space="0" w:color="auto"/>
              <w:right w:val="single" w:sz="6" w:space="0" w:color="auto"/>
            </w:tcBorders>
          </w:tcPr>
          <w:p w14:paraId="3F125942" w14:textId="77777777" w:rsidR="00E14754" w:rsidRPr="0071784C" w:rsidRDefault="00E14754" w:rsidP="00E14754">
            <w:pPr>
              <w:tabs>
                <w:tab w:val="right" w:leader="dot" w:pos="9639"/>
              </w:tabs>
              <w:spacing w:before="60"/>
              <w:ind w:left="284" w:right="282" w:hanging="284"/>
              <w:jc w:val="center"/>
            </w:pPr>
            <w:r w:rsidRPr="0071784C">
              <w:t>4,5 s</w:t>
            </w:r>
          </w:p>
        </w:tc>
      </w:tr>
    </w:tbl>
    <w:p w14:paraId="4801AB79" w14:textId="77777777" w:rsidR="00E14754" w:rsidRDefault="00E14754" w:rsidP="00E14754">
      <w:pPr>
        <w:pStyle w:val="Standard-1"/>
        <w:tabs>
          <w:tab w:val="clear" w:pos="567"/>
          <w:tab w:val="left" w:pos="142"/>
          <w:tab w:val="right" w:leader="dot" w:pos="9639"/>
        </w:tabs>
        <w:ind w:right="282"/>
        <w:rPr>
          <w:rFonts w:ascii="Arial" w:hAnsi="Arial"/>
          <w:sz w:val="22"/>
        </w:rPr>
      </w:pPr>
    </w:p>
    <w:p w14:paraId="031C133B" w14:textId="77777777" w:rsidR="00E14754" w:rsidRDefault="00E14754" w:rsidP="00E14754">
      <w:pPr>
        <w:pStyle w:val="Standard-1"/>
        <w:tabs>
          <w:tab w:val="clear" w:pos="567"/>
          <w:tab w:val="left" w:pos="142"/>
          <w:tab w:val="right" w:leader="dot" w:pos="9639"/>
        </w:tabs>
        <w:ind w:right="282"/>
        <w:rPr>
          <w:rFonts w:ascii="Arial" w:hAnsi="Arial"/>
          <w:sz w:val="22"/>
        </w:rPr>
      </w:pPr>
      <w:r>
        <w:rPr>
          <w:rFonts w:ascii="Arial" w:hAnsi="Arial"/>
          <w:sz w:val="22"/>
        </w:rPr>
        <w:tab/>
      </w:r>
      <w:r>
        <w:rPr>
          <w:rFonts w:ascii="Arial" w:hAnsi="Arial"/>
          <w:sz w:val="22"/>
        </w:rPr>
        <w:tab/>
        <w:t>c) Berechne die Geschwindigkeit des Fahrzeuges in m/s und in km/h.</w:t>
      </w:r>
    </w:p>
    <w:p w14:paraId="671A82D7" w14:textId="77777777" w:rsidR="00E14754" w:rsidRDefault="00E14754" w:rsidP="00E14754">
      <w:pPr>
        <w:pStyle w:val="Standard-1"/>
        <w:tabs>
          <w:tab w:val="clear" w:pos="567"/>
          <w:tab w:val="left" w:pos="142"/>
          <w:tab w:val="right" w:leader="dot" w:pos="9639"/>
        </w:tabs>
        <w:ind w:right="282"/>
        <w:rPr>
          <w:rFonts w:ascii="Arial" w:hAnsi="Arial"/>
          <w:sz w:val="22"/>
        </w:rPr>
      </w:pPr>
    </w:p>
    <w:bookmarkStart w:id="735" w:name="_Hlt193117009"/>
    <w:p w14:paraId="7F1A6C16" w14:textId="2293430A" w:rsidR="00E14754" w:rsidRDefault="00E14754" w:rsidP="00E14754">
      <w:pPr>
        <w:pStyle w:val="Vorgabetext"/>
        <w:rPr>
          <w:rFonts w:ascii="Arial" w:hAnsi="Arial"/>
          <w:sz w:val="22"/>
        </w:rPr>
      </w:pPr>
      <w:r>
        <w:rPr>
          <w:rFonts w:ascii="Arial" w:hAnsi="Arial"/>
          <w:sz w:val="22"/>
        </w:rPr>
        <w:fldChar w:fldCharType="begin"/>
      </w:r>
      <w:r w:rsidR="00626526">
        <w:rPr>
          <w:rFonts w:ascii="Arial" w:hAnsi="Arial"/>
          <w:sz w:val="22"/>
        </w:rPr>
        <w:instrText>HYPERLINK "lsgmech.docx" \l "m679"</w:instrText>
      </w:r>
      <w:r>
        <w:rPr>
          <w:rFonts w:ascii="Arial" w:hAnsi="Arial"/>
          <w:sz w:val="22"/>
        </w:rPr>
        <w:fldChar w:fldCharType="separate"/>
      </w:r>
      <w:r>
        <w:rPr>
          <w:rStyle w:val="Hyperlink"/>
          <w:sz w:val="22"/>
        </w:rPr>
        <w:t>6</w:t>
      </w:r>
      <w:bookmarkStart w:id="736" w:name="_Hlt194562632"/>
      <w:r>
        <w:rPr>
          <w:rStyle w:val="Hyperlink"/>
          <w:sz w:val="22"/>
        </w:rPr>
        <w:t>7</w:t>
      </w:r>
      <w:bookmarkEnd w:id="736"/>
      <w:r>
        <w:rPr>
          <w:rStyle w:val="Hyperlink"/>
          <w:sz w:val="22"/>
        </w:rPr>
        <w:t>9.</w:t>
      </w:r>
      <w:r>
        <w:rPr>
          <w:rFonts w:ascii="Arial" w:hAnsi="Arial"/>
          <w:sz w:val="22"/>
        </w:rPr>
        <w:fldChar w:fldCharType="end"/>
      </w:r>
      <w:bookmarkEnd w:id="735"/>
      <w:r>
        <w:rPr>
          <w:rFonts w:ascii="Arial" w:hAnsi="Arial"/>
          <w:sz w:val="22"/>
        </w:rPr>
        <w:t xml:space="preserve"> Der „Race Across Amerika” ist ein Rad-Marathon quer durch die USA. 5000 Kilometer sind zurückzulegen, teilweise bei bis zu 40°C. Der Rekord liegt bei 8 Tagen, 3 Stunden und 11 Minuten.</w:t>
      </w:r>
    </w:p>
    <w:p w14:paraId="33B1941C" w14:textId="77777777" w:rsidR="00E14754" w:rsidRDefault="00E14754" w:rsidP="00E14754">
      <w:pPr>
        <w:pStyle w:val="Vorgabetext"/>
        <w:rPr>
          <w:rFonts w:ascii="Arial" w:hAnsi="Arial"/>
          <w:sz w:val="22"/>
        </w:rPr>
      </w:pPr>
      <w:r>
        <w:rPr>
          <w:rFonts w:ascii="Arial" w:hAnsi="Arial"/>
          <w:sz w:val="22"/>
        </w:rPr>
        <w:t>Berechne die Durchschnittsgeschwindigkeit des Radfahrers.</w:t>
      </w:r>
    </w:p>
    <w:p w14:paraId="3E8BC36C" w14:textId="77777777" w:rsidR="00E14754" w:rsidRDefault="00E14754" w:rsidP="00E14754">
      <w:pPr>
        <w:pStyle w:val="Vorgabetext"/>
        <w:rPr>
          <w:rFonts w:ascii="Arial" w:hAnsi="Arial"/>
          <w:sz w:val="22"/>
        </w:rPr>
      </w:pPr>
    </w:p>
    <w:p w14:paraId="12D4EA7E" w14:textId="1577DF6D" w:rsidR="00E14754" w:rsidRDefault="00E14754" w:rsidP="00E14754">
      <w:pPr>
        <w:pStyle w:val="Vorgabetext"/>
        <w:rPr>
          <w:rFonts w:ascii="Arial" w:hAnsi="Arial"/>
          <w:sz w:val="22"/>
        </w:rPr>
      </w:pPr>
      <w:r>
        <w:rPr>
          <w:color w:val="FF0000"/>
          <w:sz w:val="22"/>
        </w:rPr>
        <w:sym w:font="Symbol" w:char="F02A"/>
      </w:r>
      <w:bookmarkStart w:id="737" w:name="_Hlt210194834"/>
      <w:bookmarkEnd w:id="737"/>
      <w:r>
        <w:rPr>
          <w:rFonts w:ascii="Arial" w:hAnsi="Arial"/>
          <w:sz w:val="22"/>
        </w:rPr>
        <w:fldChar w:fldCharType="begin"/>
      </w:r>
      <w:r w:rsidR="00790441">
        <w:rPr>
          <w:rFonts w:ascii="Arial" w:hAnsi="Arial"/>
          <w:sz w:val="22"/>
        </w:rPr>
        <w:instrText>HYPERLINK "lsgmech.docx" \l "m682"</w:instrText>
      </w:r>
      <w:r>
        <w:rPr>
          <w:rFonts w:ascii="Arial" w:hAnsi="Arial"/>
          <w:sz w:val="22"/>
        </w:rPr>
        <w:fldChar w:fldCharType="separate"/>
      </w:r>
      <w:r>
        <w:rPr>
          <w:rStyle w:val="Hyperlink"/>
          <w:sz w:val="22"/>
        </w:rPr>
        <w:t>6</w:t>
      </w:r>
      <w:bookmarkStart w:id="738" w:name="_Hlt214003247"/>
      <w:bookmarkStart w:id="739" w:name="_Hlt194570532"/>
      <w:bookmarkEnd w:id="738"/>
      <w:r>
        <w:rPr>
          <w:rStyle w:val="Hyperlink"/>
          <w:sz w:val="22"/>
        </w:rPr>
        <w:t>8</w:t>
      </w:r>
      <w:bookmarkEnd w:id="739"/>
      <w:r>
        <w:rPr>
          <w:rStyle w:val="Hyperlink"/>
          <w:sz w:val="22"/>
        </w:rPr>
        <w:t>2.</w:t>
      </w:r>
      <w:r>
        <w:rPr>
          <w:rFonts w:ascii="Arial" w:hAnsi="Arial"/>
          <w:sz w:val="22"/>
        </w:rPr>
        <w:fldChar w:fldCharType="end"/>
      </w:r>
      <w:r>
        <w:rPr>
          <w:rFonts w:ascii="Arial" w:hAnsi="Arial"/>
          <w:sz w:val="22"/>
        </w:rPr>
        <w:t xml:space="preserve"> </w:t>
      </w:r>
      <w:bookmarkStart w:id="740" w:name="_Hlt194641792"/>
      <w:r>
        <w:rPr>
          <w:rFonts w:ascii="Arial" w:hAnsi="Arial"/>
          <w:sz w:val="22"/>
        </w:rPr>
        <w:t>Eine junge Familie (Vater, Mutter, Baby im Wagen) machen einen langen Spaziergang. Auf dem Rückweg bekommt das Baby 1500 m vor dem Haus der Familie Hunger und ist nur durch ein Fläschchen zu beruhigen. Der Vater sprintet mit einer konstanten Geschwindigkeit von 11,0 km/h los, schnappt sich zu Hause ohne Pause das bereit stehende Fläschchen und rennt mit der gleichen Geschwindigkeit zurück. Die Mutter ist während dessen mit konstant 5,0 km/h weiter gelaufen. Wie lange muss das Baby nach dem Losrennen des Vaters schreien, bis es was zu trinken bekommt?</w:t>
      </w:r>
    </w:p>
    <w:p w14:paraId="0D34989A" w14:textId="77777777" w:rsidR="00E14754" w:rsidRDefault="00E14754" w:rsidP="00E14754">
      <w:pPr>
        <w:pStyle w:val="Vorgabetext"/>
        <w:rPr>
          <w:rFonts w:ascii="Arial" w:hAnsi="Arial"/>
          <w:sz w:val="22"/>
        </w:rPr>
      </w:pPr>
    </w:p>
    <w:bookmarkStart w:id="741" w:name="_Hlt212442465"/>
    <w:p w14:paraId="35CF0198" w14:textId="318ADF62" w:rsidR="00E14754" w:rsidRDefault="00E14754" w:rsidP="00E14754">
      <w:pPr>
        <w:pStyle w:val="Vorgabetext"/>
        <w:rPr>
          <w:rFonts w:ascii="Arial" w:hAnsi="Arial"/>
          <w:sz w:val="22"/>
        </w:rPr>
      </w:pPr>
      <w:r>
        <w:rPr>
          <w:rFonts w:ascii="Arial" w:hAnsi="Arial"/>
          <w:sz w:val="22"/>
        </w:rPr>
        <w:fldChar w:fldCharType="begin"/>
      </w:r>
      <w:r w:rsidR="00626526">
        <w:rPr>
          <w:rFonts w:ascii="Arial" w:hAnsi="Arial"/>
          <w:sz w:val="22"/>
        </w:rPr>
        <w:instrText>HYPERLINK "lsgmech.docx" \l "m689"</w:instrText>
      </w:r>
      <w:r>
        <w:rPr>
          <w:rFonts w:ascii="Arial" w:hAnsi="Arial"/>
          <w:sz w:val="22"/>
        </w:rPr>
        <w:fldChar w:fldCharType="separate"/>
      </w:r>
      <w:r>
        <w:rPr>
          <w:rStyle w:val="Hyperlink"/>
          <w:sz w:val="22"/>
        </w:rPr>
        <w:t>6</w:t>
      </w:r>
      <w:bookmarkStart w:id="742" w:name="_Hlt213396742"/>
      <w:r>
        <w:rPr>
          <w:rStyle w:val="Hyperlink"/>
          <w:sz w:val="22"/>
        </w:rPr>
        <w:t>8</w:t>
      </w:r>
      <w:bookmarkEnd w:id="742"/>
      <w:r>
        <w:rPr>
          <w:rStyle w:val="Hyperlink"/>
          <w:sz w:val="22"/>
        </w:rPr>
        <w:t>9.</w:t>
      </w:r>
      <w:r>
        <w:rPr>
          <w:rFonts w:ascii="Arial" w:hAnsi="Arial"/>
          <w:sz w:val="22"/>
        </w:rPr>
        <w:fldChar w:fldCharType="end"/>
      </w:r>
      <w:bookmarkEnd w:id="741"/>
      <w:r>
        <w:rPr>
          <w:rFonts w:ascii="Arial" w:hAnsi="Arial"/>
          <w:sz w:val="22"/>
        </w:rP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137BD381" w14:textId="77777777" w:rsidTr="00E14754">
        <w:tc>
          <w:tcPr>
            <w:tcW w:w="10061" w:type="dxa"/>
          </w:tcPr>
          <w:p w14:paraId="617D0027" w14:textId="77777777" w:rsidR="00E14754" w:rsidRPr="0071784C" w:rsidRDefault="00215B7B" w:rsidP="00E14754">
            <w:pPr>
              <w:pStyle w:val="Vorgabetext"/>
              <w:rPr>
                <w:rFonts w:ascii="Arial" w:hAnsi="Arial"/>
                <w:sz w:val="22"/>
              </w:rPr>
            </w:pPr>
            <w:r>
              <w:rPr>
                <w:rFonts w:ascii="Arial" w:hAnsi="Arial"/>
                <w:noProof/>
                <w:sz w:val="22"/>
              </w:rPr>
              <w:pict w14:anchorId="076C7441">
                <v:shape id="Bild 63" o:spid="_x0000_i1094" type="#_x0000_t75" alt="m689" style="width:498pt;height:264pt;visibility:visible">
                  <v:imagedata r:id="rId223" o:title="m689"/>
                </v:shape>
              </w:pict>
            </w:r>
          </w:p>
        </w:tc>
      </w:tr>
      <w:tr w:rsidR="00E14754" w:rsidRPr="0071784C" w14:paraId="0FD44F3A" w14:textId="77777777" w:rsidTr="00E14754">
        <w:tc>
          <w:tcPr>
            <w:tcW w:w="10061" w:type="dxa"/>
          </w:tcPr>
          <w:p w14:paraId="106DAE98" w14:textId="77777777" w:rsidR="00E14754" w:rsidRPr="0071784C" w:rsidRDefault="00E14754" w:rsidP="00E14754">
            <w:pPr>
              <w:pStyle w:val="Vorgabetext"/>
              <w:rPr>
                <w:rFonts w:ascii="Arial" w:hAnsi="Arial"/>
                <w:sz w:val="22"/>
              </w:rPr>
            </w:pPr>
            <w:r w:rsidRPr="0071784C">
              <w:rPr>
                <w:rFonts w:ascii="Arial" w:hAnsi="Arial"/>
                <w:sz w:val="22"/>
              </w:rPr>
              <w:t>Der Wikingerjunge Wicki ist oft mit dem Schiff auf großer Fahrt. Meistens lassen sich die Leute um den Anführer Halva vom Wind treiben und greifen nur selten zu den Rudern.</w:t>
            </w:r>
          </w:p>
          <w:p w14:paraId="5ACFAF92" w14:textId="77777777" w:rsidR="00E14754" w:rsidRPr="0071784C" w:rsidRDefault="00E14754" w:rsidP="00E14754">
            <w:pPr>
              <w:pStyle w:val="Vorgabetext"/>
              <w:rPr>
                <w:rFonts w:ascii="Arial" w:hAnsi="Arial"/>
                <w:sz w:val="22"/>
              </w:rPr>
            </w:pPr>
            <w:r w:rsidRPr="0071784C">
              <w:rPr>
                <w:rFonts w:ascii="Arial" w:hAnsi="Arial"/>
                <w:sz w:val="22"/>
              </w:rPr>
              <w:t>In welche Richtung zeigt die kleine Fahne am oberen Ende des Mastes, wenn das Schiff nur vom Wind angetrieben wird und der Wind genau von hinten kommt?</w:t>
            </w:r>
          </w:p>
          <w:p w14:paraId="6C8F5046" w14:textId="77777777" w:rsidR="00E14754" w:rsidRPr="0071784C" w:rsidRDefault="00E14754" w:rsidP="00E14754">
            <w:pPr>
              <w:pStyle w:val="Vorgabetext"/>
              <w:rPr>
                <w:rFonts w:ascii="Arial" w:hAnsi="Arial"/>
                <w:sz w:val="22"/>
              </w:rPr>
            </w:pPr>
            <w:r w:rsidRPr="0071784C">
              <w:rPr>
                <w:rFonts w:ascii="Arial" w:hAnsi="Arial"/>
                <w:sz w:val="22"/>
              </w:rPr>
              <w:t>a) in Fahrtrichtung.</w:t>
            </w:r>
          </w:p>
          <w:p w14:paraId="51077E45" w14:textId="77777777" w:rsidR="00E14754" w:rsidRPr="0071784C" w:rsidRDefault="00E14754" w:rsidP="00E14754">
            <w:pPr>
              <w:pStyle w:val="Vorgabetext"/>
              <w:rPr>
                <w:rFonts w:ascii="Arial" w:hAnsi="Arial"/>
                <w:sz w:val="22"/>
              </w:rPr>
            </w:pPr>
            <w:r w:rsidRPr="0071784C">
              <w:rPr>
                <w:rFonts w:ascii="Arial" w:hAnsi="Arial"/>
                <w:sz w:val="22"/>
              </w:rPr>
              <w:t>b) sie hängt herunter.</w:t>
            </w:r>
          </w:p>
          <w:p w14:paraId="27840C30" w14:textId="77777777" w:rsidR="00E14754" w:rsidRPr="0071784C" w:rsidRDefault="00E14754" w:rsidP="00E14754">
            <w:pPr>
              <w:pStyle w:val="Vorgabetext"/>
              <w:rPr>
                <w:rFonts w:ascii="Arial" w:hAnsi="Arial"/>
                <w:sz w:val="22"/>
              </w:rPr>
            </w:pPr>
            <w:r w:rsidRPr="0071784C">
              <w:rPr>
                <w:rFonts w:ascii="Arial" w:hAnsi="Arial"/>
                <w:sz w:val="22"/>
              </w:rPr>
              <w:lastRenderedPageBreak/>
              <w:t>c) entgegen der Fahrtrichtung.</w:t>
            </w:r>
          </w:p>
        </w:tc>
      </w:tr>
    </w:tbl>
    <w:p w14:paraId="5EF029FA" w14:textId="77777777" w:rsidR="00E14754" w:rsidRDefault="00E14754" w:rsidP="00E14754">
      <w:pPr>
        <w:pStyle w:val="Vorgabetext"/>
        <w:rPr>
          <w:rFonts w:ascii="Arial" w:hAnsi="Arial"/>
          <w:sz w:val="22"/>
        </w:rPr>
      </w:pPr>
    </w:p>
    <w:bookmarkEnd w:id="740"/>
    <w:p w14:paraId="3E8747B8" w14:textId="77777777" w:rsidR="00E14754" w:rsidRDefault="00E14754" w:rsidP="00E14754">
      <w:pPr>
        <w:pStyle w:val="Standard-1"/>
        <w:tabs>
          <w:tab w:val="clear" w:pos="567"/>
          <w:tab w:val="left" w:pos="142"/>
          <w:tab w:val="right" w:leader="dot" w:pos="9639"/>
        </w:tabs>
        <w:ind w:right="282"/>
        <w:rPr>
          <w:rFonts w:ascii="Arial" w:hAnsi="Arial"/>
          <w:sz w:val="22"/>
        </w:rPr>
      </w:pPr>
    </w:p>
    <w:p w14:paraId="66D726E6" w14:textId="36074922" w:rsidR="00E14754" w:rsidRDefault="00215B7B" w:rsidP="00E14754">
      <w:pPr>
        <w:pStyle w:val="Standard-1"/>
        <w:tabs>
          <w:tab w:val="clear" w:pos="567"/>
          <w:tab w:val="left" w:pos="142"/>
          <w:tab w:val="right" w:leader="dot" w:pos="9639"/>
        </w:tabs>
        <w:ind w:right="282"/>
        <w:rPr>
          <w:sz w:val="22"/>
        </w:rPr>
      </w:pPr>
      <w:hyperlink r:id="rId224" w:anchor="m700" w:history="1">
        <w:r w:rsidR="00E14754">
          <w:rPr>
            <w:rStyle w:val="Hyperlink"/>
            <w:sz w:val="22"/>
          </w:rPr>
          <w:t>7</w:t>
        </w:r>
        <w:bookmarkStart w:id="743" w:name="_Hlt214680365"/>
        <w:r w:rsidR="00E14754">
          <w:rPr>
            <w:rStyle w:val="Hyperlink"/>
            <w:sz w:val="22"/>
          </w:rPr>
          <w:t>0</w:t>
        </w:r>
        <w:bookmarkEnd w:id="743"/>
        <w:r w:rsidR="00E14754">
          <w:rPr>
            <w:rStyle w:val="Hyperlink"/>
            <w:sz w:val="22"/>
          </w:rPr>
          <w:t>0</w:t>
        </w:r>
      </w:hyperlink>
      <w:r w:rsidR="00E14754">
        <w:rPr>
          <w:sz w:val="22"/>
        </w:rPr>
        <w:t>.</w:t>
      </w:r>
    </w:p>
    <w:p w14:paraId="66FC2337" w14:textId="77777777" w:rsidR="00E14754" w:rsidRDefault="00E14754" w:rsidP="00E14754">
      <w:pPr>
        <w:pStyle w:val="Standard-1"/>
        <w:tabs>
          <w:tab w:val="clear" w:pos="567"/>
          <w:tab w:val="left" w:pos="142"/>
          <w:tab w:val="right" w:leader="dot" w:pos="9639"/>
        </w:tabs>
        <w:ind w:left="0" w:right="282" w:firstLine="0"/>
        <w:rPr>
          <w:rFonts w:ascii="Arial" w:hAnsi="Arial"/>
          <w:sz w:val="22"/>
        </w:rPr>
      </w:pPr>
      <w:r>
        <w:rPr>
          <w:rFonts w:ascii="Arial" w:hAnsi="Arial"/>
          <w:sz w:val="22"/>
        </w:rPr>
        <w:t>Franz Sommer fährt mit seinen Eltern in den Urlaub. Zunächst führt der Weg über Landstraßen. Dann können sie drei Viertel der Gesamtstrecke auf der Autobahn zurücklegen. Nur die letzten 20 km bis zum Ferienhaus am Meer führen noch einmal über Landstraßen. Franz beobachtet während der Fahrt die Anzeige des neuen Navigationsgerätes. Er notiert sich einige Wegpunkte, zu welcher Uhrzeit sie diese erreicht haben und wie viele Kilometer bis dahin zurückgelegt sind. Später ermittelt er mit Hilfe seiner Aufzeichnungen, dass die auf beiden Landstraßenabschnitten gefahrene Durchschnittsgeschwindigkeit jeweils 60 km/h betrug. Auf der Autobahn fuhren sie mit durchschnittlich 120 km/h.</w:t>
      </w:r>
    </w:p>
    <w:p w14:paraId="71DFD0C4" w14:textId="77777777" w:rsidR="00E14754" w:rsidRDefault="00E14754" w:rsidP="00E14754">
      <w:pPr>
        <w:pStyle w:val="Default"/>
        <w:spacing w:after="134"/>
        <w:rPr>
          <w:sz w:val="22"/>
        </w:rPr>
      </w:pPr>
      <w:r>
        <w:rPr>
          <w:sz w:val="22"/>
        </w:rPr>
        <w:t xml:space="preserve">Ermittle die Durchschnittsgeschwindigkeit für die gesamte Urlaubsfahrt! Welche Strecke hat Familie Sommer insgesamt zurückgelegt, wenn die reine Fahrzeit 5 Stunden betragen hat? </w:t>
      </w:r>
    </w:p>
    <w:p w14:paraId="3258DC99" w14:textId="77777777" w:rsidR="00E14754" w:rsidRDefault="00E14754" w:rsidP="00E14754">
      <w:pPr>
        <w:pStyle w:val="Default"/>
        <w:rPr>
          <w:sz w:val="22"/>
        </w:rPr>
      </w:pPr>
      <w:r>
        <w:rPr>
          <w:sz w:val="22"/>
        </w:rPr>
        <w:t xml:space="preserve"> (Quelle der Aufgabe: Sächsische Physikolympiade 2008)</w:t>
      </w:r>
    </w:p>
    <w:p w14:paraId="1613BAEB" w14:textId="77777777" w:rsidR="00E14754" w:rsidRDefault="00E14754" w:rsidP="00E14754">
      <w:pPr>
        <w:pStyle w:val="Default"/>
        <w:rPr>
          <w:sz w:val="22"/>
        </w:rPr>
      </w:pPr>
    </w:p>
    <w:p w14:paraId="0DF67AFA" w14:textId="508D5EEA" w:rsidR="00E14754" w:rsidRDefault="00E14754" w:rsidP="00E14754">
      <w:pPr>
        <w:pStyle w:val="Default"/>
        <w:rPr>
          <w:sz w:val="22"/>
        </w:rPr>
      </w:pPr>
      <w:r>
        <w:rPr>
          <w:color w:val="FF0000"/>
          <w:sz w:val="22"/>
        </w:rPr>
        <w:sym w:font="Symbol" w:char="F02A"/>
      </w:r>
      <w:hyperlink r:id="rId225" w:anchor="m720" w:history="1">
        <w:r>
          <w:rPr>
            <w:rStyle w:val="Hyperlink"/>
            <w:sz w:val="22"/>
          </w:rPr>
          <w:t>720.</w:t>
        </w:r>
      </w:hyperlink>
      <w:r>
        <w:rPr>
          <w:sz w:val="22"/>
        </w:rPr>
        <w:t xml:space="preserve"> Ein Wasserschlauch hat einen Innendurchmesser von 12 mm und liefert pro Minute 15 Liter Wasser. Mit welcher Geschwindigkeit strömt das Wasser in dem Schlauch?</w:t>
      </w:r>
    </w:p>
    <w:p w14:paraId="43D885BD" w14:textId="77777777" w:rsidR="00E14754" w:rsidRDefault="00E14754" w:rsidP="00E14754">
      <w:pPr>
        <w:pStyle w:val="Default"/>
        <w:rPr>
          <w:sz w:val="22"/>
        </w:rPr>
      </w:pPr>
    </w:p>
    <w:p w14:paraId="648F70FC" w14:textId="7ABDC01C" w:rsidR="00E14754" w:rsidRDefault="00E14754" w:rsidP="00E14754">
      <w:pPr>
        <w:pStyle w:val="Default"/>
        <w:rPr>
          <w:sz w:val="22"/>
        </w:rPr>
      </w:pPr>
      <w:r>
        <w:rPr>
          <w:color w:val="FF0000"/>
          <w:sz w:val="22"/>
        </w:rPr>
        <w:sym w:font="Symbol" w:char="F02A"/>
      </w:r>
      <w:bookmarkStart w:id="744" w:name="_Hlt216855656"/>
      <w:r>
        <w:rPr>
          <w:sz w:val="22"/>
        </w:rPr>
        <w:fldChar w:fldCharType="begin"/>
      </w:r>
      <w:r w:rsidR="00626526">
        <w:rPr>
          <w:sz w:val="22"/>
        </w:rPr>
        <w:instrText>HYPERLINK "lsgmech.docx" \l "m721"</w:instrText>
      </w:r>
      <w:r>
        <w:rPr>
          <w:sz w:val="22"/>
        </w:rPr>
        <w:fldChar w:fldCharType="separate"/>
      </w:r>
      <w:r>
        <w:rPr>
          <w:rStyle w:val="Hyperlink"/>
          <w:sz w:val="22"/>
        </w:rPr>
        <w:t>7</w:t>
      </w:r>
      <w:bookmarkStart w:id="745" w:name="_Hlt216856280"/>
      <w:r>
        <w:rPr>
          <w:rStyle w:val="Hyperlink"/>
          <w:sz w:val="22"/>
        </w:rPr>
        <w:t>2</w:t>
      </w:r>
      <w:bookmarkEnd w:id="745"/>
      <w:r>
        <w:rPr>
          <w:rStyle w:val="Hyperlink"/>
          <w:sz w:val="22"/>
        </w:rPr>
        <w:t>1.</w:t>
      </w:r>
      <w:r>
        <w:rPr>
          <w:sz w:val="22"/>
        </w:rPr>
        <w:fldChar w:fldCharType="end"/>
      </w:r>
      <w:bookmarkEnd w:id="744"/>
      <w:r>
        <w:rPr>
          <w:sz w:val="22"/>
        </w:rPr>
        <w:t xml:space="preserve"> </w:t>
      </w:r>
      <w:bookmarkStart w:id="746" w:name="_Hlk398224239"/>
      <w:r>
        <w:rPr>
          <w:sz w:val="22"/>
        </w:rPr>
        <w:t>Ein Brunnen liefert in 1,0 h  710 Liter Wasser, das durch einen 20,0 m langen Halbzollschlauch in ein Schwimmbassin gepumpt werden soll. Der Schlauch ist leer und wird an den Wasserhahn angeschlossen. Wie viele Sekunden dauert es, bis am Ende des Schlauches das Wasser ankommt?</w:t>
      </w:r>
    </w:p>
    <w:p w14:paraId="6DEE5EC4" w14:textId="77777777" w:rsidR="00CF5498" w:rsidRDefault="00CF5498" w:rsidP="00E14754">
      <w:pPr>
        <w:pStyle w:val="Default"/>
        <w:rPr>
          <w:sz w:val="22"/>
        </w:rPr>
      </w:pPr>
      <w:r>
        <w:rPr>
          <w:sz w:val="22"/>
        </w:rPr>
        <w:t xml:space="preserve">(Es gilt: </w:t>
      </w:r>
      <w:r>
        <w:rPr>
          <w:position w:val="-10"/>
        </w:rPr>
        <w:object w:dxaOrig="2780" w:dyaOrig="320" w14:anchorId="66B4910A">
          <v:shape id="_x0000_i1095" type="#_x0000_t75" style="width:138pt;height:12pt" o:ole="" fillcolor="window">
            <v:imagedata r:id="rId226" o:title=""/>
          </v:shape>
          <o:OLEObject Type="Embed" ProgID="Equation.DSMT4" ShapeID="_x0000_i1095" DrawAspect="Content" ObjectID="_1735305580" r:id="rId227"/>
        </w:object>
      </w:r>
      <w:r>
        <w:t>)</w:t>
      </w:r>
    </w:p>
    <w:bookmarkEnd w:id="746"/>
    <w:p w14:paraId="6CB682A1" w14:textId="77777777" w:rsidR="00D10862" w:rsidRDefault="00D10862" w:rsidP="00E14754">
      <w:pPr>
        <w:pStyle w:val="Default"/>
        <w:rPr>
          <w:sz w:val="22"/>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AC429B0" w14:textId="77777777" w:rsidTr="00E14754">
        <w:tc>
          <w:tcPr>
            <w:tcW w:w="5030" w:type="dxa"/>
          </w:tcPr>
          <w:bookmarkStart w:id="747" w:name="_Hlt221339636"/>
          <w:bookmarkStart w:id="748" w:name="_Hlt221337129"/>
          <w:bookmarkEnd w:id="747"/>
          <w:p w14:paraId="30BE5D64" w14:textId="558CE932" w:rsidR="00E14754" w:rsidRPr="0071784C" w:rsidRDefault="00E14754" w:rsidP="00E14754">
            <w:pPr>
              <w:widowControl w:val="0"/>
            </w:pPr>
            <w:r w:rsidRPr="0071784C">
              <w:fldChar w:fldCharType="begin"/>
            </w:r>
            <w:r w:rsidR="00626526">
              <w:instrText>HYPERLINK "lsgmech.docx" \l "m726"</w:instrText>
            </w:r>
            <w:r w:rsidRPr="0071784C">
              <w:fldChar w:fldCharType="separate"/>
            </w:r>
            <w:r>
              <w:rPr>
                <w:rStyle w:val="Hyperlink"/>
                <w:sz w:val="22"/>
              </w:rPr>
              <w:t>7</w:t>
            </w:r>
            <w:bookmarkStart w:id="749" w:name="_Hlt221343094"/>
            <w:r>
              <w:rPr>
                <w:rStyle w:val="Hyperlink"/>
                <w:sz w:val="22"/>
              </w:rPr>
              <w:t>2</w:t>
            </w:r>
            <w:bookmarkEnd w:id="749"/>
            <w:r>
              <w:rPr>
                <w:rStyle w:val="Hyperlink"/>
                <w:sz w:val="22"/>
              </w:rPr>
              <w:t>6.</w:t>
            </w:r>
            <w:r w:rsidRPr="0071784C">
              <w:fldChar w:fldCharType="end"/>
            </w:r>
            <w:bookmarkEnd w:id="748"/>
            <w:r w:rsidRPr="0071784C">
              <w:t xml:space="preserve"> Auf unterschiedlichen Fahrbahnen einer Straße bewegen sich zwei Fahrzeuge A und B so, wie es in dem t-x-Diagramm dargestellt ist. </w:t>
            </w:r>
          </w:p>
          <w:p w14:paraId="12118565" w14:textId="77777777" w:rsidR="00E14754" w:rsidRPr="0071784C" w:rsidRDefault="00E14754" w:rsidP="00E14754">
            <w:pPr>
              <w:widowControl w:val="0"/>
            </w:pPr>
            <w:r w:rsidRPr="0071784C">
              <w:t>a) Interpretieren Sie das Diagramm.</w:t>
            </w:r>
          </w:p>
          <w:p w14:paraId="453732C8" w14:textId="77777777" w:rsidR="00E14754" w:rsidRPr="0071784C" w:rsidRDefault="00E14754" w:rsidP="00E14754">
            <w:pPr>
              <w:widowControl w:val="0"/>
            </w:pPr>
            <w:r w:rsidRPr="0071784C">
              <w:t>b) Welche physikalische Bedeutung hat der Schnittpunkt der beiden Kurven?</w:t>
            </w:r>
          </w:p>
        </w:tc>
        <w:tc>
          <w:tcPr>
            <w:tcW w:w="5030" w:type="dxa"/>
          </w:tcPr>
          <w:p w14:paraId="71A3FA3F" w14:textId="77777777" w:rsidR="00E14754" w:rsidRPr="0071784C" w:rsidRDefault="00215B7B" w:rsidP="00E14754">
            <w:pPr>
              <w:widowControl w:val="0"/>
            </w:pPr>
            <w:r>
              <w:rPr>
                <w:noProof/>
              </w:rPr>
              <w:pict w14:anchorId="382D2C03">
                <v:shape id="Bild 65" o:spid="_x0000_i1096" type="#_x0000_t75" alt="m726" style="width:246pt;height:2in;visibility:visible">
                  <v:imagedata r:id="rId228" o:title="m726"/>
                </v:shape>
              </w:pict>
            </w:r>
          </w:p>
        </w:tc>
      </w:tr>
    </w:tbl>
    <w:p w14:paraId="128026DF" w14:textId="77777777" w:rsidR="00E14754" w:rsidRDefault="00E14754" w:rsidP="00E14754">
      <w:pPr>
        <w:pStyle w:val="Standard-1"/>
        <w:tabs>
          <w:tab w:val="clear" w:pos="567"/>
          <w:tab w:val="left" w:pos="142"/>
          <w:tab w:val="right" w:leader="dot" w:pos="9639"/>
        </w:tabs>
        <w:ind w:left="0" w:right="282" w:firstLine="0"/>
        <w:rPr>
          <w:rFonts w:ascii="Arial" w:hAnsi="Arial"/>
          <w:sz w:val="22"/>
        </w:rPr>
      </w:pPr>
    </w:p>
    <w:p w14:paraId="595FFBFF" w14:textId="5A7F0E5F" w:rsidR="00E14754" w:rsidRDefault="00215B7B" w:rsidP="00E14754">
      <w:pPr>
        <w:pStyle w:val="Standard-1"/>
        <w:tabs>
          <w:tab w:val="clear" w:pos="567"/>
          <w:tab w:val="left" w:pos="142"/>
          <w:tab w:val="right" w:leader="dot" w:pos="9639"/>
        </w:tabs>
        <w:ind w:left="0" w:right="282" w:firstLine="0"/>
        <w:rPr>
          <w:rFonts w:ascii="Arial" w:hAnsi="Arial"/>
          <w:sz w:val="22"/>
        </w:rPr>
      </w:pPr>
      <w:hyperlink r:id="rId229" w:anchor="m728" w:history="1">
        <w:r w:rsidR="00E14754">
          <w:rPr>
            <w:rStyle w:val="Hyperlink"/>
            <w:sz w:val="22"/>
          </w:rPr>
          <w:t>7</w:t>
        </w:r>
        <w:bookmarkStart w:id="750" w:name="_Hlt221343781"/>
        <w:r w:rsidR="00E14754">
          <w:rPr>
            <w:rStyle w:val="Hyperlink"/>
            <w:sz w:val="22"/>
          </w:rPr>
          <w:t>2</w:t>
        </w:r>
        <w:bookmarkStart w:id="751" w:name="_Hlt221343130"/>
        <w:bookmarkEnd w:id="750"/>
        <w:r w:rsidR="00E14754">
          <w:rPr>
            <w:rStyle w:val="Hyperlink"/>
            <w:sz w:val="22"/>
          </w:rPr>
          <w:t>8</w:t>
        </w:r>
        <w:bookmarkEnd w:id="751"/>
        <w:r w:rsidR="00E14754">
          <w:rPr>
            <w:rStyle w:val="Hyperlink"/>
            <w:sz w:val="22"/>
          </w:rPr>
          <w:t>.</w:t>
        </w:r>
      </w:hyperlink>
      <w:r w:rsidR="00E14754">
        <w:rPr>
          <w:rFonts w:ascii="Arial" w:hAnsi="Arial"/>
          <w:sz w:val="22"/>
        </w:rPr>
        <w:t xml:space="preserve"> Wie groß ist die Zeitersparnis, wenn man eine 240 km lange Autobahnstrecke statt mit 130 mit 160 km/h fährt?</w:t>
      </w:r>
    </w:p>
    <w:p w14:paraId="52534E50" w14:textId="77777777" w:rsidR="00E14754" w:rsidRDefault="00E14754" w:rsidP="00E14754">
      <w:pPr>
        <w:pStyle w:val="Standard-1"/>
        <w:tabs>
          <w:tab w:val="clear" w:pos="567"/>
          <w:tab w:val="left" w:pos="142"/>
          <w:tab w:val="right" w:leader="dot" w:pos="9639"/>
        </w:tabs>
        <w:ind w:left="0" w:right="282" w:firstLine="0"/>
        <w:rPr>
          <w:rFonts w:ascii="Arial" w:hAnsi="Arial"/>
          <w:sz w:val="22"/>
        </w:rPr>
      </w:pPr>
      <w:r>
        <w:rPr>
          <w:sz w:val="22"/>
        </w:rPr>
        <w:sym w:font="Symbol" w:char="F02A"/>
      </w:r>
    </w:p>
    <w:p w14:paraId="60F02362" w14:textId="77777777" w:rsidR="00E14754" w:rsidRDefault="00E14754" w:rsidP="00E14754">
      <w:pPr>
        <w:outlineLvl w:val="0"/>
      </w:pPr>
    </w:p>
    <w:p w14:paraId="778A5C03" w14:textId="57574AC5" w:rsidR="00E14754" w:rsidRDefault="00E14754" w:rsidP="00E14754">
      <w:pPr>
        <w:outlineLvl w:val="0"/>
      </w:pPr>
      <w:r>
        <w:rPr>
          <w:color w:val="FF0000"/>
        </w:rPr>
        <w:sym w:font="Symbol" w:char="F02A"/>
      </w:r>
      <w:hyperlink r:id="rId230" w:anchor="m729" w:history="1">
        <w:r>
          <w:rPr>
            <w:rStyle w:val="Hyperlink"/>
            <w:sz w:val="22"/>
          </w:rPr>
          <w:t>7</w:t>
        </w:r>
        <w:bookmarkStart w:id="752" w:name="_Hlt221343932"/>
        <w:r>
          <w:rPr>
            <w:rStyle w:val="Hyperlink"/>
            <w:sz w:val="22"/>
          </w:rPr>
          <w:t>2</w:t>
        </w:r>
        <w:bookmarkEnd w:id="752"/>
        <w:r>
          <w:rPr>
            <w:rStyle w:val="Hyperlink"/>
            <w:sz w:val="22"/>
          </w:rPr>
          <w:t>9.</w:t>
        </w:r>
      </w:hyperlink>
      <w:r>
        <w:t xml:space="preserve"> Ein Fahrzeug fährt 14 min mit einer konstanten Geschwindigkeit von 80 km/h. In den folgenden 10 min fährt es mit einer anderen konstanten Geschwindigkeit, wobei es in beiden Zeitintervallen eine gleich lange Strecke zurücklegt. </w:t>
      </w:r>
    </w:p>
    <w:p w14:paraId="11F8D122" w14:textId="77777777" w:rsidR="00E14754" w:rsidRDefault="00E14754" w:rsidP="00E14754">
      <w:pPr>
        <w:outlineLvl w:val="0"/>
      </w:pPr>
      <w:r>
        <w:t>a) Berechnen Sie die Länge der gesamten durchfahrenen Strecke.</w:t>
      </w:r>
    </w:p>
    <w:p w14:paraId="117BCA83" w14:textId="77777777" w:rsidR="00E14754" w:rsidRDefault="00E14754" w:rsidP="00E14754">
      <w:pPr>
        <w:outlineLvl w:val="0"/>
      </w:pPr>
      <w:r>
        <w:t>b) Welche Durchschnittsgeschwindigkeit ergibt sich für die gesamte Strecke?</w:t>
      </w:r>
    </w:p>
    <w:p w14:paraId="5514D02A" w14:textId="77777777" w:rsidR="00E14754" w:rsidRDefault="00E14754" w:rsidP="00E14754">
      <w:pPr>
        <w:outlineLvl w:val="0"/>
      </w:pPr>
      <w:r>
        <w:sym w:font="Symbol" w:char="F02A"/>
      </w:r>
      <w:r>
        <w:sym w:font="Symbol" w:char="F02A"/>
      </w:r>
    </w:p>
    <w:p w14:paraId="1A82CD87" w14:textId="77777777" w:rsidR="00E14754" w:rsidRDefault="00E14754" w:rsidP="00E14754">
      <w:pPr>
        <w:outlineLvl w:val="0"/>
      </w:pPr>
    </w:p>
    <w:p w14:paraId="27136798" w14:textId="4ADC55DC" w:rsidR="00E14754" w:rsidRDefault="00E14754" w:rsidP="00E14754">
      <w:pPr>
        <w:outlineLvl w:val="0"/>
      </w:pPr>
      <w:r>
        <w:rPr>
          <w:color w:val="FF0000"/>
        </w:rPr>
        <w:sym w:font="Symbol" w:char="F02A"/>
      </w:r>
      <w:hyperlink r:id="rId231" w:anchor="m730" w:history="1">
        <w:r>
          <w:rPr>
            <w:rStyle w:val="Hyperlink"/>
            <w:sz w:val="22"/>
          </w:rPr>
          <w:t>7</w:t>
        </w:r>
        <w:bookmarkStart w:id="753" w:name="_Hlt225645237"/>
        <w:r>
          <w:rPr>
            <w:rStyle w:val="Hyperlink"/>
            <w:sz w:val="22"/>
          </w:rPr>
          <w:t>3</w:t>
        </w:r>
        <w:bookmarkStart w:id="754" w:name="_Hlt221349218"/>
        <w:bookmarkEnd w:id="753"/>
        <w:r>
          <w:rPr>
            <w:rStyle w:val="Hyperlink"/>
            <w:sz w:val="22"/>
          </w:rPr>
          <w:t>0</w:t>
        </w:r>
        <w:bookmarkEnd w:id="754"/>
      </w:hyperlink>
      <w:r>
        <w:t xml:space="preserve">. </w:t>
      </w:r>
    </w:p>
    <w:p w14:paraId="2E7A0ADC" w14:textId="77777777" w:rsidR="00E14754" w:rsidRDefault="00E14754" w:rsidP="00E14754">
      <w:pPr>
        <w:outlineLvl w:val="0"/>
      </w:pPr>
      <w:r>
        <w:t xml:space="preserve">a) Ein Pkw fährt auf der Autobahn 10 Minuten lang mit 90 km/h und anschließend die gleiche Zeit mit 180 km/h. </w:t>
      </w:r>
    </w:p>
    <w:p w14:paraId="1AFF6F31" w14:textId="77777777" w:rsidR="00E14754" w:rsidRDefault="00E14754" w:rsidP="00E14754">
      <w:pPr>
        <w:outlineLvl w:val="0"/>
      </w:pPr>
      <w:r>
        <w:t>Wie groß ist seine Durchschnittsgeschwindigkeit?</w:t>
      </w:r>
    </w:p>
    <w:p w14:paraId="54597966" w14:textId="77777777" w:rsidR="00E14754" w:rsidRDefault="00E14754" w:rsidP="00E14754">
      <w:pPr>
        <w:outlineLvl w:val="0"/>
      </w:pPr>
      <w:r>
        <w:lastRenderedPageBreak/>
        <w:t xml:space="preserve">b) Ein anderer Pkw </w:t>
      </w:r>
      <w:proofErr w:type="gramStart"/>
      <w:r>
        <w:t>fährt</w:t>
      </w:r>
      <w:proofErr w:type="gramEnd"/>
      <w:r>
        <w:t xml:space="preserve"> 15 km mit 90 km/h und die gleiche Strecke mit 180 km/h. </w:t>
      </w:r>
    </w:p>
    <w:p w14:paraId="07932CA7" w14:textId="77777777" w:rsidR="00E14754" w:rsidRDefault="00E14754" w:rsidP="00E14754">
      <w:pPr>
        <w:outlineLvl w:val="0"/>
      </w:pPr>
      <w:r>
        <w:t>Wie groß ist dessen Durchschnittsgeschwindigkeit?</w:t>
      </w:r>
    </w:p>
    <w:p w14:paraId="3424BA0B" w14:textId="77777777" w:rsidR="00E14754" w:rsidRDefault="00E14754" w:rsidP="00E14754">
      <w:pPr>
        <w:outlineLvl w:val="0"/>
      </w:pPr>
      <w:r>
        <w:t>c) Erklären Sie die unterschiedlichen Ergebnisse.</w:t>
      </w:r>
    </w:p>
    <w:p w14:paraId="0001F464" w14:textId="77777777" w:rsidR="00E14754" w:rsidRDefault="00E14754" w:rsidP="00E14754">
      <w:pPr>
        <w:outlineLvl w:val="0"/>
      </w:pPr>
      <w:r>
        <w:sym w:font="Symbol" w:char="F02A"/>
      </w:r>
      <w:r>
        <w:sym w:font="Symbol" w:char="F02A"/>
      </w:r>
    </w:p>
    <w:bookmarkStart w:id="755" w:name="_Hlt225645230"/>
    <w:bookmarkStart w:id="756" w:name="_Hlt225746891"/>
    <w:bookmarkEnd w:id="755"/>
    <w:p w14:paraId="6609633D" w14:textId="283DFB38" w:rsidR="00E14754" w:rsidRDefault="00E14754" w:rsidP="00E14754">
      <w:pPr>
        <w:outlineLvl w:val="0"/>
      </w:pPr>
      <w:r>
        <w:fldChar w:fldCharType="begin"/>
      </w:r>
      <w:r w:rsidR="00626526">
        <w:instrText>HYPERLINK "lsgmech.docx" \l "m739"</w:instrText>
      </w:r>
      <w:r>
        <w:fldChar w:fldCharType="separate"/>
      </w:r>
      <w:r>
        <w:rPr>
          <w:rStyle w:val="Hyperlink"/>
          <w:sz w:val="22"/>
        </w:rPr>
        <w:t>7</w:t>
      </w:r>
      <w:bookmarkStart w:id="757" w:name="_Hlt225646836"/>
      <w:r>
        <w:rPr>
          <w:rStyle w:val="Hyperlink"/>
          <w:sz w:val="22"/>
        </w:rPr>
        <w:t>3</w:t>
      </w:r>
      <w:bookmarkEnd w:id="757"/>
      <w:r>
        <w:rPr>
          <w:rStyle w:val="Hyperlink"/>
          <w:sz w:val="22"/>
        </w:rPr>
        <w:t>9</w:t>
      </w:r>
      <w:r>
        <w:fldChar w:fldCharType="end"/>
      </w:r>
      <w:bookmarkEnd w:id="756"/>
      <w:r>
        <w:t>. Zwei Züge verkehren zwischen den 120 km voneinander entfernten Orten Kaburg und Elstedt. Zug 1 fährt Punkt 6.00 Uhr in Kaburg los und Zug 2 zum gleichen Zeitpunkt in Elstedt. Zug 1 fährt mit durchschnittlich 60 km/h und Zug 2 mit 85 km/h.</w:t>
      </w:r>
    </w:p>
    <w:p w14:paraId="1130FCDF" w14:textId="77777777" w:rsidR="00E14754" w:rsidRDefault="00E14754" w:rsidP="00E14754">
      <w:pPr>
        <w:outlineLvl w:val="0"/>
      </w:pPr>
      <w:r>
        <w:t>Beide Züge haben in ihren Zielbahnhöfen 15 min Aufenthalt und fahren dann wieder zurück.</w:t>
      </w:r>
    </w:p>
    <w:p w14:paraId="1F61B2F5" w14:textId="77777777" w:rsidR="00E14754" w:rsidRDefault="00E14754" w:rsidP="00E14754">
      <w:pPr>
        <w:outlineLvl w:val="0"/>
      </w:pPr>
      <w:r>
        <w:t>Zu welcher Zeit treffen sie sich das erste Mal in einer der beiden Endstationen?</w:t>
      </w:r>
    </w:p>
    <w:p w14:paraId="021B2079" w14:textId="77777777" w:rsidR="00E14754" w:rsidRDefault="00E14754" w:rsidP="00E14754">
      <w:pPr>
        <w:outlineLvl w:val="0"/>
      </w:pPr>
      <w:r>
        <w:sym w:font="Symbol" w:char="F02A"/>
      </w:r>
      <w:r>
        <w:sym w:font="Symbol" w:char="F02A"/>
      </w:r>
    </w:p>
    <w:p w14:paraId="65B96FA9" w14:textId="77777777" w:rsidR="00E14754" w:rsidRDefault="00E14754" w:rsidP="00E14754">
      <w:pPr>
        <w:outlineLvl w:val="0"/>
      </w:pPr>
    </w:p>
    <w:p w14:paraId="15FD9EF6" w14:textId="5CCA66BE" w:rsidR="00E14754" w:rsidRDefault="00E14754" w:rsidP="00E14754">
      <w:pPr>
        <w:outlineLvl w:val="0"/>
      </w:pPr>
      <w:r>
        <w:rPr>
          <w:color w:val="FF0000"/>
        </w:rPr>
        <w:sym w:font="Symbol" w:char="F02A"/>
      </w:r>
      <w:bookmarkStart w:id="758" w:name="_Hlt239400510"/>
      <w:r>
        <w:rPr>
          <w:color w:val="FF0000"/>
        </w:rPr>
        <w:fldChar w:fldCharType="begin"/>
      </w:r>
      <w:r w:rsidR="00626526">
        <w:rPr>
          <w:color w:val="FF0000"/>
        </w:rPr>
        <w:instrText>HYPERLINK "lsgmech.docx" \l "m747"</w:instrText>
      </w:r>
      <w:r>
        <w:rPr>
          <w:color w:val="FF0000"/>
        </w:rPr>
        <w:fldChar w:fldCharType="separate"/>
      </w:r>
      <w:r>
        <w:rPr>
          <w:rStyle w:val="Hyperlink"/>
        </w:rPr>
        <w:t>7</w:t>
      </w:r>
      <w:bookmarkStart w:id="759" w:name="_Hlt238542463"/>
      <w:r>
        <w:rPr>
          <w:rStyle w:val="Hyperlink"/>
        </w:rPr>
        <w:t>4</w:t>
      </w:r>
      <w:bookmarkEnd w:id="759"/>
      <w:r>
        <w:rPr>
          <w:rStyle w:val="Hyperlink"/>
        </w:rPr>
        <w:t>7.</w:t>
      </w:r>
      <w:r>
        <w:rPr>
          <w:color w:val="FF0000"/>
        </w:rPr>
        <w:fldChar w:fldCharType="end"/>
      </w:r>
      <w:bookmarkEnd w:id="758"/>
      <w:r>
        <w:t xml:space="preserve"> Um 7.00 Uhr fährt ein PKW mit konstanter Geschwindigkeit v1= 90 km/h von Ort A zu Ort B. Gleichzeitig fährt ein Lieferwagen von Ort B zu A mit v2 = 75 km/h. Die Entfernung von A nach B beträgt 30 km. Wann und in welcher Entfernung von A treffen sich beide?</w:t>
      </w:r>
    </w:p>
    <w:p w14:paraId="3DC7F173" w14:textId="77777777" w:rsidR="00E14754" w:rsidRDefault="00E14754" w:rsidP="00E14754">
      <w:pPr>
        <w:outlineLvl w:val="0"/>
      </w:pPr>
    </w:p>
    <w:p w14:paraId="3A869774" w14:textId="01D6C127" w:rsidR="00E14754" w:rsidRDefault="00215B7B" w:rsidP="00E14754">
      <w:pPr>
        <w:outlineLvl w:val="0"/>
      </w:pPr>
      <w:hyperlink r:id="rId232" w:anchor="m748" w:history="1">
        <w:r w:rsidR="00E14754">
          <w:rPr>
            <w:rStyle w:val="Hyperlink"/>
          </w:rPr>
          <w:t>7</w:t>
        </w:r>
        <w:bookmarkStart w:id="760" w:name="_Hlt239399881"/>
        <w:r w:rsidR="00E14754">
          <w:rPr>
            <w:rStyle w:val="Hyperlink"/>
          </w:rPr>
          <w:t>4</w:t>
        </w:r>
        <w:bookmarkEnd w:id="760"/>
        <w:r w:rsidR="00E14754">
          <w:rPr>
            <w:rStyle w:val="Hyperlink"/>
          </w:rPr>
          <w:t>8.</w:t>
        </w:r>
      </w:hyperlink>
      <w:r w:rsidR="00E14754">
        <w:t xml:space="preserve"> Auf einer Modelleisenbahnanlage fahren zwei Züge nebeneinander. Der eine (1) legt in 3 s eine Strecke von 30 cm und der andere (2) eine Strecke von 40 cm zurück. Begründen Sie an diesem Beispiel, dass der Quotient s/t als Maß für die Geschwindigkeit besser geeignet ist als der Quotient t/s.</w:t>
      </w:r>
    </w:p>
    <w:p w14:paraId="586D0C57" w14:textId="77777777" w:rsidR="00E14754" w:rsidRDefault="00E14754" w:rsidP="00E14754">
      <w:pPr>
        <w:outlineLvl w:val="0"/>
      </w:pPr>
    </w:p>
    <w:p w14:paraId="6A7F3F38" w14:textId="4DB388E4" w:rsidR="00E14754" w:rsidRDefault="00E14754" w:rsidP="00E14754">
      <w:pPr>
        <w:outlineLvl w:val="0"/>
      </w:pPr>
      <w:r>
        <w:rPr>
          <w:color w:val="FF0000"/>
        </w:rPr>
        <w:sym w:font="Symbol" w:char="F02A"/>
      </w:r>
      <w:bookmarkStart w:id="761" w:name="_Hlt246317955"/>
      <w:r>
        <w:fldChar w:fldCharType="begin"/>
      </w:r>
      <w:r w:rsidR="00626526">
        <w:instrText>HYPERLINK "lsgmech.docx" \l "m749"</w:instrText>
      </w:r>
      <w:r>
        <w:fldChar w:fldCharType="separate"/>
      </w:r>
      <w:r>
        <w:rPr>
          <w:rStyle w:val="Hyperlink"/>
        </w:rPr>
        <w:t>7</w:t>
      </w:r>
      <w:bookmarkStart w:id="762" w:name="_Hlt240286281"/>
      <w:r>
        <w:rPr>
          <w:rStyle w:val="Hyperlink"/>
        </w:rPr>
        <w:t>4</w:t>
      </w:r>
      <w:bookmarkEnd w:id="762"/>
      <w:r>
        <w:rPr>
          <w:rStyle w:val="Hyperlink"/>
        </w:rPr>
        <w:t>9.</w:t>
      </w:r>
      <w:r>
        <w:fldChar w:fldCharType="end"/>
      </w:r>
      <w:bookmarkEnd w:id="761"/>
      <w:r>
        <w:t xml:space="preserve"> Ein Fußgänger überquert eine 10,0 m breite, zweispurige Fahrbahn im normalen Schritttempo von 5,0 km/h. Vor dem Losgehen sieht er von links ein Auto mit konstanten 30,0 km/h ankommen (verkehrsberuhigte Zone). Wie weit muss das Auto beim Start des Fußgängers entfernt sein, damit er gefahrlos die Mitte der Fahrbahn erreichen kann?</w:t>
      </w:r>
    </w:p>
    <w:p w14:paraId="2EA92A7A" w14:textId="77777777" w:rsidR="00E14754" w:rsidRDefault="00E14754" w:rsidP="00E14754">
      <w:pPr>
        <w:outlineLvl w:val="0"/>
      </w:pPr>
    </w:p>
    <w:p w14:paraId="2ACF49B6" w14:textId="26BC9BAF" w:rsidR="00E14754" w:rsidRDefault="00E14754" w:rsidP="00E14754">
      <w:pPr>
        <w:outlineLvl w:val="0"/>
      </w:pPr>
      <w:r>
        <w:rPr>
          <w:color w:val="FF0000"/>
        </w:rPr>
        <w:sym w:font="Symbol" w:char="F02A"/>
      </w:r>
      <w:hyperlink r:id="rId233" w:anchor="m750" w:history="1">
        <w:r>
          <w:rPr>
            <w:rStyle w:val="Hyperlink"/>
          </w:rPr>
          <w:t>7</w:t>
        </w:r>
        <w:bookmarkStart w:id="763" w:name="_Hlt241208762"/>
        <w:r>
          <w:rPr>
            <w:rStyle w:val="Hyperlink"/>
          </w:rPr>
          <w:t>5</w:t>
        </w:r>
        <w:bookmarkEnd w:id="763"/>
        <w:r>
          <w:rPr>
            <w:rStyle w:val="Hyperlink"/>
          </w:rPr>
          <w:t>0.</w:t>
        </w:r>
      </w:hyperlink>
      <w:r>
        <w:t xml:space="preserve"> Bei einem Rugbyspiel löst sich Spieler A mit dem Ball aus dem Spielerknäuel und rennt auf die  80 m entfernte Torlinie zu. Seine Geschwindigkeit beträgt 5,0 m/s. Erst nach 3s bemerkt Spieler B im Knäuel, dass Spieler A den Ball hat, er rennt mit 7,0 m/s hinter A her. Kann er </w:t>
      </w:r>
      <w:proofErr w:type="gramStart"/>
      <w:r>
        <w:t>den ,,Dropdown</w:t>
      </w:r>
      <w:proofErr w:type="gramEnd"/>
      <w:r>
        <w:t>“ hinter der Linie verhindern? bzw. Welche Geschwindigkeit wäre hierzu erforderlich?</w:t>
      </w:r>
    </w:p>
    <w:p w14:paraId="6D4B9837" w14:textId="77777777" w:rsidR="00E14754" w:rsidRDefault="00E14754" w:rsidP="00E14754">
      <w:pPr>
        <w:outlineLvl w:val="0"/>
      </w:pPr>
    </w:p>
    <w:bookmarkStart w:id="764" w:name="_Hlt245615855"/>
    <w:bookmarkStart w:id="765" w:name="_Hlt245614764"/>
    <w:bookmarkEnd w:id="764"/>
    <w:p w14:paraId="081B72AA" w14:textId="6B642860" w:rsidR="00E14754" w:rsidRDefault="00E14754" w:rsidP="00E14754">
      <w:pPr>
        <w:outlineLvl w:val="0"/>
      </w:pPr>
      <w:r>
        <w:fldChar w:fldCharType="begin"/>
      </w:r>
      <w:r w:rsidR="00626526">
        <w:instrText>HYPERLINK "lsgmech.docx" \l "m759"</w:instrText>
      </w:r>
      <w:r>
        <w:fldChar w:fldCharType="separate"/>
      </w:r>
      <w:r>
        <w:rPr>
          <w:rStyle w:val="Hyperlink"/>
        </w:rPr>
        <w:t>7</w:t>
      </w:r>
      <w:bookmarkStart w:id="766" w:name="_Hlt245768603"/>
      <w:r>
        <w:rPr>
          <w:rStyle w:val="Hyperlink"/>
        </w:rPr>
        <w:t>5</w:t>
      </w:r>
      <w:bookmarkEnd w:id="766"/>
      <w:r>
        <w:rPr>
          <w:rStyle w:val="Hyperlink"/>
        </w:rPr>
        <w:t>9</w:t>
      </w:r>
      <w:r>
        <w:fldChar w:fldCharType="end"/>
      </w:r>
      <w:bookmarkEnd w:id="765"/>
      <w:r>
        <w:t xml:space="preserve">. Max fährt mit der Straßenbahn zu einem Aussichtsturm. Die Bahn nähert sich dem Turm mit einer Geschwindigkeit von 3,6 Meter pro Sekunde. Max läuft mit dem Gesicht in Fahrtrichtung in der Straßenbahn nach vorn mit 9 Dezimetern pro Sekunde. Er isst dabei ein Brötchen, das mit 5 Zentimeter pro Sekunde in seinem Mund verschwindet. Auf </w:t>
      </w:r>
      <w:proofErr w:type="gramStart"/>
      <w:r>
        <w:t>dem</w:t>
      </w:r>
      <w:proofErr w:type="gramEnd"/>
      <w:r>
        <w:t xml:space="preserve"> Brötchen wiederum läuft die kleine Ameise Amelie weg von Max seinem Mund mit einer Geschwindigkeit von 30 Millimeter pro Sekunde.</w:t>
      </w:r>
    </w:p>
    <w:p w14:paraId="200AA0D4" w14:textId="77777777" w:rsidR="00E14754" w:rsidRDefault="00E14754" w:rsidP="00E14754">
      <w:pPr>
        <w:outlineLvl w:val="0"/>
      </w:pPr>
      <w:r>
        <w:t>Wie schnell nähert sich Amelie dem Aussichtsturm?</w:t>
      </w:r>
    </w:p>
    <w:p w14:paraId="52C899EA" w14:textId="77777777" w:rsidR="00E14754" w:rsidRPr="00FC50D7" w:rsidRDefault="00E14754" w:rsidP="00E14754">
      <w:pPr>
        <w:outlineLvl w:val="0"/>
      </w:pPr>
      <w:r>
        <w:t>(</w:t>
      </w:r>
      <w:r w:rsidRPr="00FC50D7">
        <w:t>Quelle der Aufgabe: Sächsische Physikolympiade 2009, Klasse 6)</w:t>
      </w:r>
    </w:p>
    <w:p w14:paraId="74C588FC" w14:textId="77777777" w:rsidR="00E14754" w:rsidRPr="00FC50D7" w:rsidRDefault="00E14754" w:rsidP="00E14754">
      <w:pPr>
        <w:outlineLvl w:val="0"/>
      </w:pPr>
    </w:p>
    <w:p w14:paraId="592529BA" w14:textId="2CAD49FE" w:rsidR="00E14754" w:rsidRPr="00FC50D7" w:rsidRDefault="00215B7B" w:rsidP="00E14754">
      <w:hyperlink r:id="rId234" w:anchor="m761" w:history="1">
        <w:r w:rsidR="00E14754" w:rsidRPr="00FC50D7">
          <w:rPr>
            <w:rStyle w:val="Hyperlink"/>
            <w:sz w:val="22"/>
          </w:rPr>
          <w:t>7</w:t>
        </w:r>
        <w:bookmarkStart w:id="767" w:name="_Hlt245768965"/>
        <w:r w:rsidR="00E14754" w:rsidRPr="00FC50D7">
          <w:rPr>
            <w:rStyle w:val="Hyperlink"/>
            <w:sz w:val="22"/>
          </w:rPr>
          <w:t>6</w:t>
        </w:r>
        <w:bookmarkEnd w:id="767"/>
        <w:r w:rsidR="00E14754" w:rsidRPr="00FC50D7">
          <w:rPr>
            <w:rStyle w:val="Hyperlink"/>
            <w:sz w:val="22"/>
          </w:rPr>
          <w:t>1.</w:t>
        </w:r>
      </w:hyperlink>
      <w:r w:rsidR="00E14754" w:rsidRPr="00FC50D7">
        <w:t xml:space="preserve"> Max Schleicher und Susi Sprint trainieren für einen Wettkampf im Ausdauerlauf. </w:t>
      </w:r>
    </w:p>
    <w:p w14:paraId="01BE99EB" w14:textId="677DAC43" w:rsidR="00E14754" w:rsidRPr="00FC50D7" w:rsidRDefault="00E14754" w:rsidP="00E14754">
      <w:r w:rsidRPr="00FC50D7">
        <w:t xml:space="preserve">14:00 Uhr startet Susi auf dem Sportplatz und läuft auf der abgesprochenen Strecke mit einer Geschwindigkeit von 6 km/h. Max startet erst 20 Minuten später und läuft die gleiche Strecke wie Susi, aber mit einer Geschwindigkeit von 8 km/h. </w:t>
      </w:r>
    </w:p>
    <w:p w14:paraId="08237B94" w14:textId="77777777" w:rsidR="00E14754" w:rsidRPr="00FC50D7" w:rsidRDefault="00E14754" w:rsidP="00E14754">
      <w:r w:rsidRPr="00FC50D7">
        <w:t>Nachdem Max seine Partnerin Susi unterwegs eingeholt hat, laufen sie 20 Minuten mit Susis Geschwindigkeit gemeinsam weiter. Dann entschließen sie sich umzukehren.</w:t>
      </w:r>
    </w:p>
    <w:p w14:paraId="5448A0E0" w14:textId="77777777" w:rsidR="00E14754" w:rsidRPr="00FC50D7" w:rsidRDefault="00E14754" w:rsidP="00E14754">
      <w:r w:rsidRPr="00FC50D7">
        <w:t>Sie erreichen den Sportplatz genau 17:00 Uhr.</w:t>
      </w:r>
    </w:p>
    <w:p w14:paraId="0150A67C" w14:textId="77777777" w:rsidR="00E14754" w:rsidRPr="00FC50D7" w:rsidRDefault="00E14754" w:rsidP="00E14754">
      <w:r w:rsidRPr="00FC50D7">
        <w:t>a) Wann treffen sich Max und Susi?</w:t>
      </w:r>
    </w:p>
    <w:p w14:paraId="0E0F8392" w14:textId="77777777" w:rsidR="00E14754" w:rsidRPr="00FC50D7" w:rsidRDefault="00E14754" w:rsidP="00E14754">
      <w:r w:rsidRPr="00FC50D7">
        <w:t>b) Wie groß ist die maximale Entfernung vom Sportplatz?</w:t>
      </w:r>
    </w:p>
    <w:p w14:paraId="04372513" w14:textId="77777777" w:rsidR="00E14754" w:rsidRPr="00FC50D7" w:rsidRDefault="00E14754" w:rsidP="00E14754">
      <w:pPr>
        <w:outlineLvl w:val="0"/>
      </w:pPr>
      <w:r w:rsidRPr="00FC50D7">
        <w:t>c) Mit welcher Geschwindigkeit laufen sie zum Sportplatz zurück?</w:t>
      </w:r>
    </w:p>
    <w:p w14:paraId="52960F3F" w14:textId="77777777" w:rsidR="00E14754" w:rsidRPr="00FC50D7" w:rsidRDefault="00E14754" w:rsidP="00E14754">
      <w:pPr>
        <w:outlineLvl w:val="0"/>
      </w:pPr>
      <w:r w:rsidRPr="00FC50D7">
        <w:t>(Quelle der Aufgabe: Sächsische Physikolympiade 2009, Klasse 6)</w:t>
      </w:r>
    </w:p>
    <w:p w14:paraId="61D3D510" w14:textId="77777777" w:rsidR="00E14754" w:rsidRPr="00FC50D7" w:rsidRDefault="00E14754" w:rsidP="00E14754">
      <w:pPr>
        <w:outlineLvl w:val="0"/>
      </w:pPr>
    </w:p>
    <w:p w14:paraId="16A1C1FF" w14:textId="0EFC4F59" w:rsidR="00E14754" w:rsidRDefault="00E14754" w:rsidP="00E14754">
      <w:pPr>
        <w:outlineLvl w:val="0"/>
      </w:pPr>
      <w:r w:rsidRPr="00FC50D7">
        <w:rPr>
          <w:color w:val="FF0000"/>
        </w:rPr>
        <w:sym w:font="Symbol" w:char="F02A"/>
      </w:r>
      <w:hyperlink r:id="rId235" w:anchor="m763" w:history="1">
        <w:r w:rsidRPr="00FC50D7">
          <w:rPr>
            <w:rStyle w:val="Hyperlink"/>
            <w:sz w:val="22"/>
          </w:rPr>
          <w:t>7</w:t>
        </w:r>
        <w:bookmarkStart w:id="768" w:name="_Hlt247767287"/>
        <w:r w:rsidRPr="00FC50D7">
          <w:rPr>
            <w:rStyle w:val="Hyperlink"/>
            <w:sz w:val="22"/>
          </w:rPr>
          <w:t>6</w:t>
        </w:r>
        <w:bookmarkEnd w:id="768"/>
        <w:r w:rsidRPr="00FC50D7">
          <w:rPr>
            <w:rStyle w:val="Hyperlink"/>
            <w:sz w:val="22"/>
          </w:rPr>
          <w:t>3.</w:t>
        </w:r>
      </w:hyperlink>
      <w:r w:rsidRPr="00FC50D7">
        <w:t xml:space="preserve"> Ein Autofahrer fährt auf 9.00 Uhr auf die Autobahn und um 10.45 Uhr nach einer Strecke von 220 km wieder runter. Auf dem ersten Teil der Strecke gilt eine Geschwindigkeitsbegrenzung von 120 </w:t>
      </w:r>
      <w:r w:rsidRPr="00FC50D7">
        <w:lastRenderedPageBreak/>
        <w:t>km/h, die der Fahrer auch</w:t>
      </w:r>
      <w:r>
        <w:t xml:space="preserve"> genau einhält. Den Rest fährt er mit konstanten 160 km/h. Zwischendurch legt er eine 15 minütige Pause ein. </w:t>
      </w:r>
    </w:p>
    <w:p w14:paraId="569C1ECA" w14:textId="77777777" w:rsidR="00E14754" w:rsidRDefault="00E14754" w:rsidP="00E14754">
      <w:pPr>
        <w:outlineLvl w:val="0"/>
      </w:pPr>
      <w:r>
        <w:t>Wie lang war der Teil mit der Geschwindigkeitsbegrenzung?</w:t>
      </w:r>
    </w:p>
    <w:p w14:paraId="3E560C57" w14:textId="77777777" w:rsidR="00E14754" w:rsidRDefault="00E14754" w:rsidP="00E14754">
      <w:pPr>
        <w:outlineLvl w:val="0"/>
      </w:pPr>
    </w:p>
    <w:p w14:paraId="06244119" w14:textId="007CB40C" w:rsidR="00E14754" w:rsidRDefault="00E14754" w:rsidP="00E14754">
      <w:r>
        <w:rPr>
          <w:color w:val="FF0000"/>
        </w:rPr>
        <w:sym w:font="Symbol" w:char="F02A"/>
      </w:r>
      <w:hyperlink r:id="rId236" w:anchor="m785" w:history="1">
        <w:r w:rsidRPr="008C23DE">
          <w:rPr>
            <w:rStyle w:val="Hyperlink"/>
            <w:sz w:val="22"/>
          </w:rPr>
          <w:t>785.</w:t>
        </w:r>
      </w:hyperlink>
      <w:r>
        <w:t xml:space="preserve"> Zwei Sportler trainieren für einen Langstreckenlauf. Der erste Sportler startet um 10.00 Uhr und läuft mit konstanten 8 km/h, der zweite Sportler startet 20 Minuten später auf der gleichen Strecke, läuft aber dafür mit konstant  10 km/h. Nachdem der schnelle  den langsamen Läufer eingeholt hat, laufen sie zusammen für 5 Minuten mit 9 km/h. Danach kehren sie um und laufen mit gleichbleibender Geschwindigkeit zum Sportplatz zurück, wo sie 13.00 Uhr ankommen. Mit welcher Geschwindigkeit sind sie zurückgelaufen?</w:t>
      </w:r>
    </w:p>
    <w:p w14:paraId="37E2073E" w14:textId="77777777" w:rsidR="00E14754" w:rsidRDefault="00E14754" w:rsidP="00E14754"/>
    <w:tbl>
      <w:tblPr>
        <w:tblW w:w="0" w:type="auto"/>
        <w:tblLook w:val="01E0" w:firstRow="1" w:lastRow="1" w:firstColumn="1" w:lastColumn="1" w:noHBand="0" w:noVBand="0"/>
      </w:tblPr>
      <w:tblGrid>
        <w:gridCol w:w="5030"/>
        <w:gridCol w:w="5031"/>
      </w:tblGrid>
      <w:tr w:rsidR="00E14754" w:rsidRPr="0071784C" w14:paraId="4AE4F6C8" w14:textId="77777777" w:rsidTr="00290065">
        <w:tc>
          <w:tcPr>
            <w:tcW w:w="5030" w:type="dxa"/>
            <w:shd w:val="clear" w:color="auto" w:fill="auto"/>
          </w:tcPr>
          <w:p w14:paraId="753CA0F9" w14:textId="4B13D200" w:rsidR="00E14754" w:rsidRPr="0071784C" w:rsidRDefault="00215B7B" w:rsidP="00290065">
            <w:pPr>
              <w:outlineLvl w:val="0"/>
            </w:pPr>
            <w:hyperlink r:id="rId237" w:anchor="m787" w:history="1">
              <w:r w:rsidR="00E14754" w:rsidRPr="00290065">
                <w:rPr>
                  <w:rStyle w:val="Hyperlink"/>
                  <w:sz w:val="22"/>
                </w:rPr>
                <w:t>787.</w:t>
              </w:r>
            </w:hyperlink>
            <w:r w:rsidR="00E14754" w:rsidRPr="0071784C">
              <w:t xml:space="preserve"> Im Diagramm sind die Bewegungen von 5 Autos dargestellt. Beantworte folgende Fragen.</w:t>
            </w:r>
          </w:p>
          <w:p w14:paraId="31F86D4A" w14:textId="77777777" w:rsidR="00E14754" w:rsidRPr="0071784C" w:rsidRDefault="00E14754" w:rsidP="00290065">
            <w:pPr>
              <w:outlineLvl w:val="0"/>
            </w:pPr>
            <w:r w:rsidRPr="0071784C">
              <w:t>a) Vergleiche ohne Berechnungen die Geschwindigkeiten von Auto 1, Auto 2 und Auto 3.</w:t>
            </w:r>
          </w:p>
          <w:p w14:paraId="22857B0A" w14:textId="77777777" w:rsidR="00E14754" w:rsidRPr="0071784C" w:rsidRDefault="00E14754" w:rsidP="00290065">
            <w:pPr>
              <w:outlineLvl w:val="0"/>
            </w:pPr>
            <w:r w:rsidRPr="0071784C">
              <w:t>b) Welche Geschwindigkeit hat Auto 1?</w:t>
            </w:r>
          </w:p>
          <w:p w14:paraId="75CDE939" w14:textId="77777777" w:rsidR="00E14754" w:rsidRPr="0071784C" w:rsidRDefault="00E14754" w:rsidP="00290065">
            <w:pPr>
              <w:outlineLvl w:val="0"/>
            </w:pPr>
            <w:r w:rsidRPr="0071784C">
              <w:t xml:space="preserve">c) Beschreibe die Bewegungen von Auto 2 und Auto 3 zueinander. </w:t>
            </w:r>
          </w:p>
          <w:p w14:paraId="7779318E" w14:textId="77777777" w:rsidR="00E14754" w:rsidRPr="0071784C" w:rsidRDefault="00E14754" w:rsidP="00290065">
            <w:pPr>
              <w:outlineLvl w:val="0"/>
            </w:pPr>
            <w:r w:rsidRPr="0071784C">
              <w:t>d) Wie groß ist die Geschwindigkeit von Auto 4?</w:t>
            </w:r>
          </w:p>
          <w:p w14:paraId="7F6F0C8B" w14:textId="77777777" w:rsidR="00E14754" w:rsidRPr="0071784C" w:rsidRDefault="00E14754" w:rsidP="00290065">
            <w:pPr>
              <w:outlineLvl w:val="0"/>
            </w:pPr>
            <w:r w:rsidRPr="0071784C">
              <w:t>e) Beschreibe so ausführlich wie möglich die Bewegung von Auto 5.</w:t>
            </w:r>
          </w:p>
          <w:p w14:paraId="6241295B" w14:textId="77777777" w:rsidR="00E14754" w:rsidRPr="0071784C" w:rsidRDefault="00E14754" w:rsidP="00290065">
            <w:pPr>
              <w:outlineLvl w:val="0"/>
            </w:pPr>
            <w:r w:rsidRPr="0071784C">
              <w:t>f) Zu welcher Zeit überholt Auto 3 das Auto 1?</w:t>
            </w:r>
          </w:p>
          <w:p w14:paraId="78DC6172" w14:textId="77777777" w:rsidR="00E14754" w:rsidRPr="0071784C" w:rsidRDefault="00E14754" w:rsidP="00290065">
            <w:pPr>
              <w:outlineLvl w:val="0"/>
            </w:pPr>
            <w:r w:rsidRPr="0071784C">
              <w:t xml:space="preserve">g) Gib die Reihenfolge der Autos </w:t>
            </w:r>
            <w:proofErr w:type="gramStart"/>
            <w:r w:rsidRPr="0071784C">
              <w:t>zur Zeit</w:t>
            </w:r>
            <w:proofErr w:type="gramEnd"/>
            <w:r w:rsidRPr="0071784C">
              <w:t xml:space="preserve"> 10 Sekunden vom Startpunkt aus gesehen an.</w:t>
            </w:r>
          </w:p>
          <w:p w14:paraId="39934701" w14:textId="77777777" w:rsidR="00E14754" w:rsidRPr="0071784C" w:rsidRDefault="00E14754" w:rsidP="00290065">
            <w:pPr>
              <w:outlineLvl w:val="0"/>
            </w:pPr>
          </w:p>
          <w:p w14:paraId="6217BD1D" w14:textId="77777777" w:rsidR="00E14754" w:rsidRPr="0071784C" w:rsidRDefault="00E14754" w:rsidP="00290065">
            <w:pPr>
              <w:outlineLvl w:val="0"/>
            </w:pPr>
            <w:r w:rsidRPr="0071784C">
              <w:t xml:space="preserve"> </w:t>
            </w:r>
          </w:p>
          <w:p w14:paraId="43BEF3E0" w14:textId="77777777" w:rsidR="00E14754" w:rsidRPr="0071784C" w:rsidRDefault="00E14754" w:rsidP="00290065">
            <w:pPr>
              <w:outlineLvl w:val="0"/>
            </w:pPr>
          </w:p>
        </w:tc>
        <w:tc>
          <w:tcPr>
            <w:tcW w:w="5031" w:type="dxa"/>
            <w:shd w:val="clear" w:color="auto" w:fill="auto"/>
          </w:tcPr>
          <w:p w14:paraId="0F9EB943" w14:textId="77777777" w:rsidR="00E14754" w:rsidRPr="0071784C" w:rsidRDefault="00215B7B" w:rsidP="00290065">
            <w:pPr>
              <w:outlineLvl w:val="0"/>
            </w:pPr>
            <w:r>
              <w:rPr>
                <w:noProof/>
              </w:rPr>
              <w:pict w14:anchorId="37FE40D6">
                <v:shape id="Bild 66" o:spid="_x0000_i1097" type="#_x0000_t75" alt="m787" style="width:228pt;height:192pt;visibility:visible">
                  <v:imagedata r:id="rId238" o:title="m787"/>
                </v:shape>
              </w:pict>
            </w:r>
          </w:p>
          <w:p w14:paraId="5735ED7F" w14:textId="77777777" w:rsidR="00E14754" w:rsidRPr="0071784C" w:rsidRDefault="00E14754" w:rsidP="00290065">
            <w:pPr>
              <w:outlineLvl w:val="0"/>
            </w:pPr>
          </w:p>
        </w:tc>
      </w:tr>
    </w:tbl>
    <w:p w14:paraId="4CDC21BC" w14:textId="77777777" w:rsidR="00E14754" w:rsidRDefault="00E14754" w:rsidP="00E14754">
      <w:pPr>
        <w:outlineLvl w:val="0"/>
      </w:pPr>
    </w:p>
    <w:p w14:paraId="34070349" w14:textId="526C3932" w:rsidR="00E14754" w:rsidRDefault="00E14754" w:rsidP="00E14754">
      <w:pPr>
        <w:outlineLvl w:val="0"/>
        <w:rPr>
          <w:sz w:val="24"/>
        </w:rPr>
      </w:pPr>
      <w:r>
        <w:rPr>
          <w:color w:val="FF0000"/>
        </w:rPr>
        <w:sym w:font="Symbol" w:char="F02A"/>
      </w:r>
      <w:hyperlink r:id="rId239" w:anchor="m788" w:history="1">
        <w:r w:rsidRPr="00A63AC4">
          <w:rPr>
            <w:rStyle w:val="Hyperlink"/>
            <w:sz w:val="22"/>
          </w:rPr>
          <w:t>788.</w:t>
        </w:r>
      </w:hyperlink>
      <w:r>
        <w:t xml:space="preserve"> Der Jamaikaner </w:t>
      </w:r>
      <w:r w:rsidRPr="00A11E3C">
        <w:rPr>
          <w:sz w:val="24"/>
        </w:rPr>
        <w:t>Usain Bolt</w:t>
      </w:r>
      <w:r>
        <w:rPr>
          <w:sz w:val="24"/>
        </w:rPr>
        <w:t xml:space="preserve"> sprintete am 16. August 2009 bei der </w:t>
      </w:r>
      <w:r w:rsidRPr="00A11E3C">
        <w:rPr>
          <w:sz w:val="24"/>
        </w:rPr>
        <w:t>Leichtathletik-WM</w:t>
      </w:r>
      <w:r>
        <w:rPr>
          <w:sz w:val="24"/>
        </w:rPr>
        <w:t xml:space="preserve"> in Berlin die 100-m-Strecke in 9,58 Sekunden. </w:t>
      </w:r>
    </w:p>
    <w:p w14:paraId="0C15E722" w14:textId="77777777" w:rsidR="00E14754" w:rsidRDefault="00E14754" w:rsidP="00E14754">
      <w:pPr>
        <w:outlineLvl w:val="0"/>
        <w:rPr>
          <w:sz w:val="24"/>
        </w:rPr>
      </w:pPr>
      <w:r>
        <w:rPr>
          <w:sz w:val="24"/>
        </w:rPr>
        <w:t>a) Mit welcher Geschwindigkeit in km/h ist er gelaufen?</w:t>
      </w:r>
    </w:p>
    <w:p w14:paraId="3F50AE23" w14:textId="77777777" w:rsidR="00E14754" w:rsidRPr="00A11E3C" w:rsidRDefault="00E14754" w:rsidP="00E14754">
      <w:pPr>
        <w:outlineLvl w:val="0"/>
        <w:rPr>
          <w:sz w:val="24"/>
        </w:rPr>
      </w:pPr>
      <w:r>
        <w:rPr>
          <w:sz w:val="24"/>
        </w:rPr>
        <w:t>b) Wie weit käme er, wenn er den 100-m-Sprint noch weitere 3 Sekunden durchhalten würde?</w:t>
      </w:r>
    </w:p>
    <w:p w14:paraId="153543B1" w14:textId="77777777" w:rsidR="00E14754" w:rsidRDefault="00E14754" w:rsidP="00E14754">
      <w:pPr>
        <w:outlineLvl w:val="0"/>
      </w:pPr>
      <w:r w:rsidRPr="002605C8">
        <w:t>c) Wie lange würde er für die 60-m-Strecke benötigen?</w:t>
      </w:r>
    </w:p>
    <w:p w14:paraId="3772A203" w14:textId="77777777" w:rsidR="00E14754" w:rsidRPr="002605C8" w:rsidRDefault="00E14754" w:rsidP="00E14754">
      <w:pPr>
        <w:outlineLvl w:val="0"/>
      </w:pPr>
    </w:p>
    <w:p w14:paraId="43BE1638" w14:textId="1CDB0763" w:rsidR="00E14754" w:rsidRPr="002605C8" w:rsidRDefault="00E14754" w:rsidP="00E14754">
      <w:pPr>
        <w:pStyle w:val="HTMLVorformatiert"/>
        <w:rPr>
          <w:rFonts w:ascii="Arial" w:hAnsi="Arial" w:cs="Arial"/>
        </w:rPr>
      </w:pPr>
      <w:r>
        <w:rPr>
          <w:color w:val="FF0000"/>
        </w:rPr>
        <w:sym w:font="Symbol" w:char="F02A"/>
      </w:r>
      <w:hyperlink r:id="rId240" w:anchor="m789" w:history="1">
        <w:r w:rsidRPr="002605C8">
          <w:rPr>
            <w:rStyle w:val="Hyperlink"/>
            <w:rFonts w:cs="Arial"/>
            <w:sz w:val="22"/>
          </w:rPr>
          <w:t>789.</w:t>
        </w:r>
      </w:hyperlink>
      <w:r w:rsidRPr="002605C8">
        <w:rPr>
          <w:rFonts w:ascii="Arial" w:hAnsi="Arial" w:cs="Arial"/>
        </w:rPr>
        <w:t xml:space="preserve"> Zwei ehemalige Schulfreunde, die nun 80 km voneinander entfernt wohnen, wollen sich treffen. Sie brechen beide um 8.00 Uhr von ihren Wohnorten auf. Fritz fährt mit seinem Mofa zunächst eine Stunde lang mit einer Durchschnittsgeschwindigkeit von 25 km/h. Nach einer Panne, die eine halbe Stunde lang aufhält, setzt er seine Fahrt fort. Kann aber jetzt nur noch durchschnittlich 20 km/h fahren. Karl erreicht mit seinem Fahrrad eine Durchschnittsgeschwindigkeit von 15 km/h. Um 9.30 Uhr legt er eine Pause von 45 Minuten ein und fährt anschließend mit dem ursprünglichen Tempo weiter.</w:t>
      </w:r>
    </w:p>
    <w:p w14:paraId="6E6746F8" w14:textId="77777777" w:rsidR="00E14754" w:rsidRPr="002605C8" w:rsidRDefault="00E14754" w:rsidP="00E14754">
      <w:pPr>
        <w:pStyle w:val="HTMLVorformatiert"/>
        <w:rPr>
          <w:rFonts w:ascii="Arial" w:hAnsi="Arial" w:cs="Arial"/>
        </w:rPr>
      </w:pPr>
      <w:r w:rsidRPr="002605C8">
        <w:rPr>
          <w:rFonts w:ascii="Arial" w:hAnsi="Arial" w:cs="Arial"/>
        </w:rPr>
        <w:t>a) Um wie viel Uhr treffen sie sich?</w:t>
      </w:r>
    </w:p>
    <w:p w14:paraId="0B1A9620" w14:textId="77777777" w:rsidR="00E14754" w:rsidRDefault="00E14754" w:rsidP="00E14754">
      <w:pPr>
        <w:pStyle w:val="HTMLVorformatiert"/>
        <w:rPr>
          <w:rFonts w:ascii="Arial" w:hAnsi="Arial" w:cs="Arial"/>
        </w:rPr>
      </w:pPr>
      <w:r w:rsidRPr="002605C8">
        <w:rPr>
          <w:rFonts w:ascii="Arial" w:hAnsi="Arial" w:cs="Arial"/>
        </w:rPr>
        <w:t>b) Wie viele Kilometer hat Karl bis zum Treffpunkt zurückgelegt?</w:t>
      </w:r>
    </w:p>
    <w:p w14:paraId="15FE112F" w14:textId="77777777" w:rsidR="00E14754" w:rsidRDefault="00E14754" w:rsidP="00E14754">
      <w:pPr>
        <w:pStyle w:val="HTMLVorformatiert"/>
        <w:rPr>
          <w:rFonts w:ascii="Arial" w:hAnsi="Arial" w:cs="Arial"/>
        </w:rPr>
      </w:pPr>
    </w:p>
    <w:p w14:paraId="4EE5FD75" w14:textId="19B71ABD" w:rsidR="00E14754" w:rsidRDefault="00E14754" w:rsidP="00E14754">
      <w:pPr>
        <w:outlineLvl w:val="0"/>
      </w:pPr>
      <w:r>
        <w:rPr>
          <w:color w:val="FF0000"/>
        </w:rPr>
        <w:sym w:font="Symbol" w:char="F02A"/>
      </w:r>
      <w:hyperlink r:id="rId241" w:anchor="m794" w:history="1">
        <w:r w:rsidRPr="00B3507C">
          <w:rPr>
            <w:rStyle w:val="Hyperlink"/>
            <w:sz w:val="22"/>
          </w:rPr>
          <w:t>794.</w:t>
        </w:r>
      </w:hyperlink>
      <w:r>
        <w:t xml:space="preserve"> Ein Luchs lauert einem Hasen auf und lässt es das ahnungslose und schmackhafte Tier bis auf 30,0 m herankommen. Dann sprintet er mit 68 km/h auf sein Opfer los, dass sofort davon rennt. Nach 5,0 s verlassen den Luchs die Kräfte und er gibt das Rennen auf.</w:t>
      </w:r>
    </w:p>
    <w:p w14:paraId="683952FC" w14:textId="77777777" w:rsidR="00E14754" w:rsidRDefault="00E14754" w:rsidP="00E14754">
      <w:pPr>
        <w:outlineLvl w:val="0"/>
      </w:pPr>
      <w:r>
        <w:t>Wie schnell musste der Hase mindestens sein, damit er sich von der Speisekarte des Luchses retten konnte?</w:t>
      </w:r>
    </w:p>
    <w:p w14:paraId="7A317372" w14:textId="77777777" w:rsidR="00E14754" w:rsidRDefault="00E14754" w:rsidP="00E14754">
      <w:pPr>
        <w:outlineLvl w:val="0"/>
      </w:pPr>
    </w:p>
    <w:p w14:paraId="5626DDD0" w14:textId="77777777" w:rsidR="00E14754" w:rsidRDefault="00E14754" w:rsidP="00E14754">
      <w:pPr>
        <w:outlineLvl w:val="0"/>
      </w:pPr>
    </w:p>
    <w:tbl>
      <w:tblPr>
        <w:tblW w:w="0" w:type="auto"/>
        <w:tblLook w:val="01E0" w:firstRow="1" w:lastRow="1" w:firstColumn="1" w:lastColumn="1" w:noHBand="0" w:noVBand="0"/>
      </w:tblPr>
      <w:tblGrid>
        <w:gridCol w:w="10137"/>
      </w:tblGrid>
      <w:tr w:rsidR="00E14754" w:rsidRPr="0071784C" w14:paraId="28A7390E" w14:textId="77777777" w:rsidTr="00290065">
        <w:tc>
          <w:tcPr>
            <w:tcW w:w="10061" w:type="dxa"/>
            <w:shd w:val="clear" w:color="auto" w:fill="auto"/>
          </w:tcPr>
          <w:p w14:paraId="2C186914" w14:textId="208979DD" w:rsidR="00E14754" w:rsidRPr="0071784C" w:rsidRDefault="00215B7B" w:rsidP="00290065">
            <w:pPr>
              <w:outlineLvl w:val="0"/>
            </w:pPr>
            <w:hyperlink r:id="rId242" w:anchor="m797" w:history="1">
              <w:r w:rsidR="00E14754" w:rsidRPr="00290065">
                <w:rPr>
                  <w:rStyle w:val="Hyperlink"/>
                  <w:sz w:val="22"/>
                </w:rPr>
                <w:t>797.</w:t>
              </w:r>
            </w:hyperlink>
            <w:r w:rsidR="00E14754" w:rsidRPr="0071784C">
              <w:t xml:space="preserve"> Ein Wanderer wird von einem heftigen Regen überrascht und möchte auf schnellstem Wege in das Rasthaus, das sich auf der anderen Seite des Flusses befindet. Auf dem Weg kann er mit 7 km/h laufen, auf der nassen Wiese kommt er nur mit 4 km/h voran.</w:t>
            </w:r>
          </w:p>
          <w:p w14:paraId="3F83E90D" w14:textId="77777777" w:rsidR="00E14754" w:rsidRPr="0071784C" w:rsidRDefault="00E14754" w:rsidP="00290065">
            <w:pPr>
              <w:outlineLvl w:val="0"/>
            </w:pPr>
            <w:r w:rsidRPr="0071784C">
              <w:t>a) Wie lange braucht der Wanderer, wenn er den Weg bis zum Ende der Wiese und dann auf der Wiese zur Brücke geht?</w:t>
            </w:r>
          </w:p>
          <w:p w14:paraId="429067D2" w14:textId="77777777" w:rsidR="00E14754" w:rsidRPr="0071784C" w:rsidRDefault="00E14754" w:rsidP="00290065">
            <w:pPr>
              <w:outlineLvl w:val="0"/>
            </w:pPr>
            <w:r w:rsidRPr="0071784C">
              <w:t>b) Wie lange braucht er, wenn er sofort den Weg verlässt und diagonal über die Wiese die Brücke erreicht?</w:t>
            </w:r>
          </w:p>
          <w:p w14:paraId="38EBC3CC" w14:textId="77777777" w:rsidR="00E14754" w:rsidRPr="0071784C" w:rsidRDefault="00E14754" w:rsidP="00290065">
            <w:pPr>
              <w:outlineLvl w:val="0"/>
            </w:pPr>
            <w:r w:rsidRPr="0071784C">
              <w:t>c) Wie weit muss der Wanderer auf dem Weg gehen, damit er so schnell wie möglich zur Brücke gelangt und aus dem Mistwetter rauskommt? (Weg A-B-C)</w:t>
            </w:r>
          </w:p>
          <w:p w14:paraId="47C34126" w14:textId="77777777" w:rsidR="00E14754" w:rsidRPr="0071784C" w:rsidRDefault="00E14754" w:rsidP="00290065">
            <w:pPr>
              <w:outlineLvl w:val="0"/>
            </w:pPr>
          </w:p>
        </w:tc>
      </w:tr>
      <w:tr w:rsidR="00E14754" w:rsidRPr="0071784C" w14:paraId="0C6CDD7C" w14:textId="77777777" w:rsidTr="00290065">
        <w:tc>
          <w:tcPr>
            <w:tcW w:w="10061" w:type="dxa"/>
            <w:shd w:val="clear" w:color="auto" w:fill="auto"/>
          </w:tcPr>
          <w:p w14:paraId="3244974B" w14:textId="77777777" w:rsidR="00E14754" w:rsidRPr="0071784C" w:rsidRDefault="00E14754" w:rsidP="00290065">
            <w:pPr>
              <w:outlineLvl w:val="0"/>
            </w:pPr>
            <w:r w:rsidRPr="0071784C">
              <w:t xml:space="preserve">  </w:t>
            </w:r>
            <w:r w:rsidR="00215B7B">
              <w:rPr>
                <w:noProof/>
              </w:rPr>
              <w:pict w14:anchorId="300A321A">
                <v:shape id="Bild 67" o:spid="_x0000_i1098" type="#_x0000_t75" alt="m796" style="width:498pt;height:294pt;visibility:visible">
                  <v:imagedata r:id="rId243" o:title="m796"/>
                </v:shape>
              </w:pict>
            </w:r>
          </w:p>
        </w:tc>
      </w:tr>
    </w:tbl>
    <w:p w14:paraId="47798B3A" w14:textId="77777777" w:rsidR="00E14754" w:rsidRDefault="00E14754" w:rsidP="00E14754">
      <w:pPr>
        <w:outlineLvl w:val="0"/>
      </w:pPr>
    </w:p>
    <w:tbl>
      <w:tblPr>
        <w:tblW w:w="0" w:type="auto"/>
        <w:tblLook w:val="01E0" w:firstRow="1" w:lastRow="1" w:firstColumn="1" w:lastColumn="1" w:noHBand="0" w:noVBand="0"/>
      </w:tblPr>
      <w:tblGrid>
        <w:gridCol w:w="5030"/>
        <w:gridCol w:w="5031"/>
      </w:tblGrid>
      <w:tr w:rsidR="000757A4" w:rsidRPr="0071784C" w14:paraId="3B1A5C1A" w14:textId="77777777" w:rsidTr="00290065">
        <w:tc>
          <w:tcPr>
            <w:tcW w:w="5030" w:type="dxa"/>
            <w:shd w:val="clear" w:color="auto" w:fill="auto"/>
          </w:tcPr>
          <w:p w14:paraId="1CDF1E38" w14:textId="5514C569" w:rsidR="000757A4" w:rsidRPr="0071784C" w:rsidRDefault="00215B7B" w:rsidP="000757A4">
            <w:hyperlink r:id="rId244" w:anchor="m801" w:history="1">
              <w:r w:rsidR="000757A4" w:rsidRPr="00290065">
                <w:rPr>
                  <w:rStyle w:val="Hyperlink"/>
                  <w:sz w:val="22"/>
                </w:rPr>
                <w:t>801.</w:t>
              </w:r>
            </w:hyperlink>
            <w:r w:rsidR="000757A4" w:rsidRPr="0071784C">
              <w:t xml:space="preserve"> Für die Bewegung eines Fahrzeuges wurde das </w:t>
            </w:r>
            <w:r w:rsidR="001B609C" w:rsidRPr="0071784C">
              <w:t>s(t)</w:t>
            </w:r>
            <w:r w:rsidR="000757A4" w:rsidRPr="0071784C">
              <w:t>-Diagramm aufgenommen.</w:t>
            </w:r>
          </w:p>
          <w:p w14:paraId="3696FE45" w14:textId="77777777" w:rsidR="000757A4" w:rsidRPr="0071784C" w:rsidRDefault="000757A4" w:rsidP="000757A4">
            <w:r w:rsidRPr="0071784C">
              <w:t xml:space="preserve">Skizziere für diese Bewegung das t-v-Diagramm. </w:t>
            </w:r>
          </w:p>
        </w:tc>
        <w:tc>
          <w:tcPr>
            <w:tcW w:w="5031" w:type="dxa"/>
            <w:shd w:val="clear" w:color="auto" w:fill="auto"/>
          </w:tcPr>
          <w:p w14:paraId="59A5722F" w14:textId="77777777" w:rsidR="000757A4" w:rsidRPr="0071784C" w:rsidRDefault="00215B7B" w:rsidP="000757A4">
            <w:r>
              <w:rPr>
                <w:noProof/>
              </w:rPr>
              <w:pict w14:anchorId="1230D98D">
                <v:shape id="Bild 68" o:spid="_x0000_i1099" type="#_x0000_t75" alt="m802" style="width:3in;height:150pt;visibility:visible">
                  <v:imagedata r:id="rId245" o:title="m802"/>
                </v:shape>
              </w:pict>
            </w:r>
          </w:p>
        </w:tc>
      </w:tr>
    </w:tbl>
    <w:p w14:paraId="7D4C21EA" w14:textId="77777777" w:rsidR="00E14754" w:rsidRPr="000757A4" w:rsidRDefault="00E14754" w:rsidP="000757A4"/>
    <w:p w14:paraId="6CBE115B" w14:textId="18E63AD8" w:rsidR="00E14754" w:rsidRPr="00AC502E" w:rsidRDefault="00215B7B" w:rsidP="00E14754">
      <w:pPr>
        <w:pStyle w:val="HTMLVorformatiert"/>
        <w:rPr>
          <w:rFonts w:ascii="Arial" w:hAnsi="Arial" w:cs="Arial"/>
        </w:rPr>
      </w:pPr>
      <w:hyperlink r:id="rId246" w:anchor="m803" w:history="1">
        <w:r w:rsidR="00AC502E" w:rsidRPr="00EF2D80">
          <w:rPr>
            <w:rStyle w:val="Hyperlink"/>
            <w:rFonts w:cs="Arial"/>
            <w:sz w:val="22"/>
          </w:rPr>
          <w:t>803.</w:t>
        </w:r>
      </w:hyperlink>
      <w:r w:rsidR="00AC502E" w:rsidRPr="00AC502E">
        <w:rPr>
          <w:rFonts w:ascii="Arial" w:hAnsi="Arial" w:cs="Arial"/>
        </w:rPr>
        <w:t xml:space="preserve"> In einem Kaufhaus fährt eine Person mit einer Rolltreppe vom 2. in die 3.  Etage. Beschreiben Sie die Bewegung in drei verschiedenen Bezugssystemen.</w:t>
      </w:r>
    </w:p>
    <w:p w14:paraId="52ACB9EE" w14:textId="77777777" w:rsidR="00E14754" w:rsidRDefault="00E14754" w:rsidP="00E14754">
      <w:pPr>
        <w:outlineLvl w:val="0"/>
      </w:pPr>
    </w:p>
    <w:p w14:paraId="4765D2A0" w14:textId="536C20F2" w:rsidR="00DB0138" w:rsidRDefault="00215B7B" w:rsidP="00E14754">
      <w:pPr>
        <w:outlineLvl w:val="0"/>
      </w:pPr>
      <w:hyperlink r:id="rId247" w:anchor="m806" w:history="1">
        <w:r w:rsidR="000C63A0" w:rsidRPr="002C785E">
          <w:rPr>
            <w:rStyle w:val="Hyperlink"/>
            <w:sz w:val="22"/>
          </w:rPr>
          <w:t>806.</w:t>
        </w:r>
      </w:hyperlink>
      <w:r w:rsidR="000C63A0">
        <w:t xml:space="preserve"> </w:t>
      </w:r>
      <w:r w:rsidR="00BD4B3F">
        <w:t xml:space="preserve">Eine Radfahrerin und ein Spaziergänger </w:t>
      </w:r>
      <w:r w:rsidR="009C59B9">
        <w:t xml:space="preserve">mit seinem Hund </w:t>
      </w:r>
      <w:r w:rsidR="00BD4B3F">
        <w:t xml:space="preserve">bewegen sich mit gleichbleibenden </w:t>
      </w:r>
      <w:r w:rsidR="009C59B9">
        <w:t>Geschwindigkeiten aufeinander zu, die Radfahrerin mit 5,6 m/s und der Spazi</w:t>
      </w:r>
      <w:r w:rsidR="006C4314">
        <w:t>ergänger mit 1,4 m/s. Als sie 1400</w:t>
      </w:r>
      <w:r w:rsidR="009C59B9">
        <w:t xml:space="preserve"> m voneinander entfernt sind, rennt der Hund mit konstanten 10 m/s los und pendelt so lange zwischen den beiden hin und her</w:t>
      </w:r>
      <w:r w:rsidR="007F6357">
        <w:t>,</w:t>
      </w:r>
      <w:r w:rsidR="009C59B9">
        <w:t xml:space="preserve"> bis sie sich treffen.</w:t>
      </w:r>
      <w:r w:rsidR="007F6357">
        <w:t xml:space="preserve"> Welchen Weg legt der Hund dabei zurück?</w:t>
      </w:r>
      <w:r w:rsidR="009C59B9">
        <w:t xml:space="preserve"> </w:t>
      </w:r>
    </w:p>
    <w:p w14:paraId="284E24EF" w14:textId="77777777" w:rsidR="00DB0138" w:rsidRDefault="00DB0138" w:rsidP="00E14754">
      <w:pPr>
        <w:outlineLvl w:val="0"/>
      </w:pPr>
    </w:p>
    <w:p w14:paraId="58EBB260" w14:textId="7638D1C2" w:rsidR="00DB0138" w:rsidRDefault="00DB0138" w:rsidP="00DB0138">
      <w:pPr>
        <w:widowControl w:val="0"/>
      </w:pPr>
      <w:r>
        <w:rPr>
          <w:color w:val="FF0000"/>
        </w:rPr>
        <w:sym w:font="Symbol" w:char="F02A"/>
      </w:r>
      <w:hyperlink r:id="rId248" w:anchor="m815" w:history="1">
        <w:r w:rsidRPr="00807DF2">
          <w:rPr>
            <w:rStyle w:val="Hyperlink"/>
            <w:sz w:val="22"/>
          </w:rPr>
          <w:t>815.</w:t>
        </w:r>
      </w:hyperlink>
      <w:r>
        <w:t xml:space="preserve"> Ein Auto benötigt für eine Strecke genau 50 min. Die Hälfte der Strecke ist es mit 80 km/h gefahren, den Rest mit 120 km/h. Wie lang war die Strecke?</w:t>
      </w:r>
    </w:p>
    <w:p w14:paraId="6526E6A3" w14:textId="77777777" w:rsidR="005D7E74" w:rsidRDefault="005D7E74" w:rsidP="00DB0138">
      <w:pPr>
        <w:widowControl w:val="0"/>
      </w:pPr>
    </w:p>
    <w:p w14:paraId="206AEC49" w14:textId="7CD3E440" w:rsidR="005D7E74" w:rsidRDefault="00215B7B" w:rsidP="00DB0138">
      <w:pPr>
        <w:widowControl w:val="0"/>
      </w:pPr>
      <w:hyperlink r:id="rId249" w:anchor="m819" w:history="1">
        <w:r w:rsidR="005D7E74" w:rsidRPr="008B5F61">
          <w:rPr>
            <w:rStyle w:val="Hyperlink"/>
            <w:sz w:val="22"/>
          </w:rPr>
          <w:t>819.</w:t>
        </w:r>
      </w:hyperlink>
      <w:r w:rsidR="005D7E74">
        <w:t xml:space="preserve"> </w:t>
      </w:r>
      <w:r w:rsidR="005D414F">
        <w:t xml:space="preserve">Ein Auto fährt auf der Autobahn eine halbe Stunde lang mit gleichmäßiger Geschwindigkeit. Nach 60 Kilometer kommt ein Rastplatz und der Fahrer macht eine 10minütige Pause. Bis zur Autobahnabfahrt in 30 km Entfernung braucht der Autofahrer bei gleichmäßiger Geschwindigkeit noch mal 10 Minuten. </w:t>
      </w:r>
    </w:p>
    <w:p w14:paraId="40F763AB" w14:textId="77777777" w:rsidR="005D414F" w:rsidRDefault="005D414F" w:rsidP="00DB0138">
      <w:pPr>
        <w:widowControl w:val="0"/>
      </w:pPr>
      <w:r>
        <w:t>a) Zeichne für die gesamte Fahrt ein Weg-Zeit-Diagramm.</w:t>
      </w:r>
    </w:p>
    <w:p w14:paraId="6DB764F8" w14:textId="77777777" w:rsidR="005D414F" w:rsidRDefault="005D414F" w:rsidP="00DB0138">
      <w:pPr>
        <w:widowControl w:val="0"/>
      </w:pPr>
      <w:r>
        <w:t>b) Berechne für alle drei Abschnitte die Geschwindigkeit</w:t>
      </w:r>
      <w:r w:rsidR="003D796E">
        <w:t>en in m/</w:t>
      </w:r>
      <w:r w:rsidR="00A23687">
        <w:t>s</w:t>
      </w:r>
      <w:r w:rsidR="003D796E">
        <w:t xml:space="preserve"> und km/h.</w:t>
      </w:r>
    </w:p>
    <w:p w14:paraId="2FA973BC" w14:textId="77777777" w:rsidR="005D414F" w:rsidRDefault="005D414F" w:rsidP="00DB0138">
      <w:pPr>
        <w:widowControl w:val="0"/>
      </w:pPr>
      <w:r>
        <w:t>c) Berechne die Durchschnittsgeschwindigkeit</w:t>
      </w:r>
      <w:r w:rsidR="000C208C">
        <w:t xml:space="preserve"> in m/s und km/h.</w:t>
      </w:r>
    </w:p>
    <w:p w14:paraId="12C9ADAB" w14:textId="77777777" w:rsidR="00C41D07" w:rsidRDefault="00C41D07" w:rsidP="00DB0138">
      <w:pPr>
        <w:widowControl w:val="0"/>
      </w:pPr>
    </w:p>
    <w:tbl>
      <w:tblPr>
        <w:tblW w:w="0" w:type="auto"/>
        <w:tblLook w:val="01E0" w:firstRow="1" w:lastRow="1" w:firstColumn="1" w:lastColumn="1" w:noHBand="0" w:noVBand="0"/>
      </w:tblPr>
      <w:tblGrid>
        <w:gridCol w:w="5030"/>
        <w:gridCol w:w="5031"/>
      </w:tblGrid>
      <w:tr w:rsidR="006E0686" w:rsidRPr="0071784C" w14:paraId="3BE0447C" w14:textId="77777777" w:rsidTr="00290065">
        <w:tc>
          <w:tcPr>
            <w:tcW w:w="5030" w:type="dxa"/>
            <w:shd w:val="clear" w:color="auto" w:fill="auto"/>
          </w:tcPr>
          <w:p w14:paraId="5E183FB4" w14:textId="67E8774A" w:rsidR="006E0686" w:rsidRPr="0071784C" w:rsidRDefault="00215B7B" w:rsidP="00290065">
            <w:pPr>
              <w:widowControl w:val="0"/>
            </w:pPr>
            <w:hyperlink r:id="rId250" w:anchor="m820" w:history="1">
              <w:r w:rsidR="006E0686" w:rsidRPr="00290065">
                <w:rPr>
                  <w:rStyle w:val="Hyperlink"/>
                  <w:sz w:val="22"/>
                </w:rPr>
                <w:t>820.</w:t>
              </w:r>
            </w:hyperlink>
            <w:r w:rsidR="006E0686" w:rsidRPr="0071784C">
              <w:t xml:space="preserve"> Das Diagramm stellt die Fahrt eines Autos in einer Großstadt dar. </w:t>
            </w:r>
          </w:p>
          <w:p w14:paraId="6350BA46" w14:textId="77777777" w:rsidR="00944DC8" w:rsidRPr="0071784C" w:rsidRDefault="00944DC8" w:rsidP="00290065">
            <w:pPr>
              <w:widowControl w:val="0"/>
            </w:pPr>
            <w:r w:rsidRPr="0071784C">
              <w:t>a) Beschreibe, wie sich die Geschwindigkeit während der gesamten Fahrt verhält.</w:t>
            </w:r>
          </w:p>
          <w:p w14:paraId="2B070020" w14:textId="77777777" w:rsidR="00944DC8" w:rsidRPr="0071784C" w:rsidRDefault="00944DC8" w:rsidP="00290065">
            <w:pPr>
              <w:widowControl w:val="0"/>
            </w:pPr>
            <w:r w:rsidRPr="0071784C">
              <w:t xml:space="preserve">b) Kennzeichne auf der t-Achse die Abschnitte, in </w:t>
            </w:r>
            <w:r w:rsidR="00D214FD" w:rsidRPr="0071784C">
              <w:t>denen</w:t>
            </w:r>
            <w:r w:rsidRPr="0071784C">
              <w:t xml:space="preserve"> sich das Auto</w:t>
            </w:r>
          </w:p>
          <w:p w14:paraId="469C864B" w14:textId="77777777" w:rsidR="006E0686" w:rsidRPr="0071784C" w:rsidRDefault="00944DC8" w:rsidP="00290065">
            <w:pPr>
              <w:widowControl w:val="0"/>
              <w:numPr>
                <w:ilvl w:val="0"/>
                <w:numId w:val="24"/>
              </w:numPr>
            </w:pPr>
            <w:r w:rsidRPr="0071784C">
              <w:t xml:space="preserve">gleichförmig </w:t>
            </w:r>
          </w:p>
          <w:p w14:paraId="7DD8CDB3" w14:textId="77777777" w:rsidR="00944DC8" w:rsidRPr="0071784C" w:rsidRDefault="00944DC8" w:rsidP="00290065">
            <w:pPr>
              <w:widowControl w:val="0"/>
              <w:numPr>
                <w:ilvl w:val="0"/>
                <w:numId w:val="24"/>
              </w:numPr>
            </w:pPr>
            <w:r w:rsidRPr="0071784C">
              <w:t>beschleunigt</w:t>
            </w:r>
          </w:p>
          <w:p w14:paraId="01583FCC" w14:textId="77777777" w:rsidR="00944DC8" w:rsidRPr="0071784C" w:rsidRDefault="00944DC8" w:rsidP="00290065">
            <w:pPr>
              <w:widowControl w:val="0"/>
              <w:numPr>
                <w:ilvl w:val="0"/>
                <w:numId w:val="24"/>
              </w:numPr>
            </w:pPr>
            <w:r w:rsidRPr="0071784C">
              <w:t>verzögert</w:t>
            </w:r>
          </w:p>
          <w:p w14:paraId="31941AA6" w14:textId="77777777" w:rsidR="00944DC8" w:rsidRPr="0071784C" w:rsidRDefault="00944DC8" w:rsidP="00290065">
            <w:pPr>
              <w:widowControl w:val="0"/>
            </w:pPr>
            <w:r w:rsidRPr="0071784C">
              <w:t xml:space="preserve">bewegt. </w:t>
            </w:r>
          </w:p>
        </w:tc>
        <w:tc>
          <w:tcPr>
            <w:tcW w:w="5031" w:type="dxa"/>
            <w:shd w:val="clear" w:color="auto" w:fill="auto"/>
          </w:tcPr>
          <w:p w14:paraId="19CF2C39" w14:textId="77777777" w:rsidR="006E0686" w:rsidRPr="0071784C" w:rsidRDefault="00215B7B" w:rsidP="00290065">
            <w:pPr>
              <w:widowControl w:val="0"/>
            </w:pPr>
            <w:r>
              <w:rPr>
                <w:noProof/>
              </w:rPr>
              <w:pict w14:anchorId="7716C259">
                <v:shape id="Bild 69" o:spid="_x0000_i1100" type="#_x0000_t75" alt="m820" style="width:168pt;height:102pt;visibility:visible">
                  <v:imagedata r:id="rId251" o:title="m820"/>
                </v:shape>
              </w:pict>
            </w:r>
          </w:p>
        </w:tc>
      </w:tr>
    </w:tbl>
    <w:p w14:paraId="25B02CF7" w14:textId="77777777" w:rsidR="009C59B9" w:rsidRDefault="009C59B9" w:rsidP="00E14754">
      <w:pPr>
        <w:outlineLvl w:val="0"/>
      </w:pPr>
    </w:p>
    <w:p w14:paraId="72B9CEB4" w14:textId="5C353E74" w:rsidR="009848C4" w:rsidRDefault="00906549" w:rsidP="00E14754">
      <w:pPr>
        <w:outlineLvl w:val="0"/>
      </w:pPr>
      <w:r>
        <w:rPr>
          <w:color w:val="FF0000"/>
        </w:rPr>
        <w:sym w:font="Symbol" w:char="F02A"/>
      </w:r>
      <w:hyperlink r:id="rId252" w:anchor="m821" w:history="1">
        <w:r w:rsidR="001D647D" w:rsidRPr="00DF1DB3">
          <w:rPr>
            <w:rStyle w:val="Hyperlink"/>
            <w:sz w:val="22"/>
          </w:rPr>
          <w:t>821.</w:t>
        </w:r>
      </w:hyperlink>
      <w:r w:rsidR="002A2DCB">
        <w:t xml:space="preserve"> Ein Auto fährt auf der Autobahn 10,0 min mit einer konstanten Geschwindigkeit von 130 km/h. In den folgenden 7,5 min fährt es mit einer anderen konstanten Geschwindigkeit und kommt dabei genau so weit wie im ersten </w:t>
      </w:r>
      <w:r w:rsidR="00A73D1D">
        <w:t>T</w:t>
      </w:r>
      <w:r w:rsidR="002A2DCB">
        <w:t xml:space="preserve">eil der Bewegung. </w:t>
      </w:r>
    </w:p>
    <w:p w14:paraId="5D3BBA76" w14:textId="77777777" w:rsidR="001D647D" w:rsidRDefault="009848C4" w:rsidP="00E14754">
      <w:pPr>
        <w:outlineLvl w:val="0"/>
      </w:pPr>
      <w:r>
        <w:t xml:space="preserve">Wie groß ist die Durchschnittsgeschwindigkeit für die </w:t>
      </w:r>
      <w:r w:rsidR="00906549">
        <w:t>g</w:t>
      </w:r>
      <w:r>
        <w:t>esamte Strecke?</w:t>
      </w:r>
      <w:r w:rsidR="002A2DCB">
        <w:t xml:space="preserve">  </w:t>
      </w:r>
    </w:p>
    <w:p w14:paraId="576D306F" w14:textId="77777777" w:rsidR="001D647D" w:rsidRDefault="009848C4" w:rsidP="00E14754">
      <w:pPr>
        <w:outlineLvl w:val="0"/>
      </w:pPr>
      <w:r>
        <w:sym w:font="Symbol" w:char="F02A"/>
      </w:r>
      <w:r>
        <w:sym w:font="Symbol" w:char="F02A"/>
      </w:r>
    </w:p>
    <w:p w14:paraId="12E7FDED" w14:textId="77777777" w:rsidR="00A639F6" w:rsidRDefault="00A639F6" w:rsidP="00E14754">
      <w:pPr>
        <w:outlineLvl w:val="0"/>
      </w:pPr>
    </w:p>
    <w:p w14:paraId="69051A47" w14:textId="01A9C98D" w:rsidR="00926304" w:rsidRDefault="00215B7B" w:rsidP="00E14754">
      <w:pPr>
        <w:outlineLvl w:val="0"/>
      </w:pPr>
      <w:hyperlink r:id="rId253" w:anchor="m829" w:history="1">
        <w:r w:rsidR="00A639F6" w:rsidRPr="00E304A2">
          <w:rPr>
            <w:rStyle w:val="Hyperlink"/>
            <w:sz w:val="22"/>
          </w:rPr>
          <w:t>829.</w:t>
        </w:r>
      </w:hyperlink>
      <w:r w:rsidR="00A639F6">
        <w:t xml:space="preserve"> </w:t>
      </w:r>
      <w:bookmarkStart w:id="769" w:name="_Hlk310873915"/>
      <w:r w:rsidR="00495A1F">
        <w:t xml:space="preserve">Anne und Zacharias sind beide begeisterte Wanderer, allerdings läuft Anne schneller </w:t>
      </w:r>
      <w:r w:rsidR="00926304">
        <w:t xml:space="preserve">als Zacharias. Sie schafft in der Stunde </w:t>
      </w:r>
      <w:r w:rsidR="00FE0130">
        <w:t>6</w:t>
      </w:r>
      <w:r w:rsidR="00926304">
        <w:t xml:space="preserve"> Kilometer, er nur </w:t>
      </w:r>
      <w:r w:rsidR="00FE0130">
        <w:t>5</w:t>
      </w:r>
      <w:r w:rsidR="00926304">
        <w:t xml:space="preserve"> Kilometer.</w:t>
      </w:r>
    </w:p>
    <w:p w14:paraId="03CE03F1" w14:textId="77777777" w:rsidR="00926304" w:rsidRDefault="00926304" w:rsidP="00E14754">
      <w:pPr>
        <w:outlineLvl w:val="0"/>
      </w:pPr>
      <w:r>
        <w:t xml:space="preserve">Sie wohnen in zwei verschiedenen Dörfern, die 12 Kilometer entfernt sind. Genau in der Mitte gibt es ein nettes Lokal, in dem sich die beiden am Sonntagmittag </w:t>
      </w:r>
      <w:r w:rsidR="00FE0130">
        <w:t xml:space="preserve">treffen </w:t>
      </w:r>
      <w:r>
        <w:t>wollen.</w:t>
      </w:r>
    </w:p>
    <w:p w14:paraId="1179E87B" w14:textId="77777777" w:rsidR="00A97618" w:rsidRDefault="00A97618" w:rsidP="00E14754">
      <w:pPr>
        <w:outlineLvl w:val="0"/>
      </w:pPr>
      <w:r>
        <w:t>Anne läuft um 11.00 Uhr los.</w:t>
      </w:r>
    </w:p>
    <w:p w14:paraId="0CD86571" w14:textId="77777777" w:rsidR="00B67F6C" w:rsidRPr="007678DF" w:rsidRDefault="00B67F6C" w:rsidP="00E14754">
      <w:pPr>
        <w:outlineLvl w:val="0"/>
      </w:pPr>
      <w:r>
        <w:t xml:space="preserve">Da Zacharias am Tag vorher spät ins </w:t>
      </w:r>
      <w:r w:rsidR="00DC48A8">
        <w:t>B</w:t>
      </w:r>
      <w:r>
        <w:t xml:space="preserve">ett gekommen ist, will er gemütlich mit 10 Kilometer pro </w:t>
      </w:r>
      <w:r w:rsidRPr="007678DF">
        <w:t>Stunde mit dem Fahrrad fahren. Damit aber Anne nichts merkt, stellt er das Rad einen Kilometer vor dem Lokal ab und läuft den Rest mit den gewohnten 5 Kilometer pro Stunde.</w:t>
      </w:r>
      <w:r w:rsidR="00E821BF" w:rsidRPr="007678DF">
        <w:t xml:space="preserve"> Zum ordentlichen Anschließen des Rades braucht er 1 Minute.</w:t>
      </w:r>
    </w:p>
    <w:p w14:paraId="64B860B6" w14:textId="77777777" w:rsidR="007678DF" w:rsidRPr="007678DF" w:rsidRDefault="007678DF" w:rsidP="007678DF">
      <w:pPr>
        <w:outlineLvl w:val="0"/>
      </w:pPr>
      <w:r w:rsidRPr="007678DF">
        <w:t>Wann muss Zacharias starten, um gleichzeitig mit Anne im Lokal zu sein?</w:t>
      </w:r>
    </w:p>
    <w:bookmarkEnd w:id="769"/>
    <w:p w14:paraId="10631CF5" w14:textId="77777777" w:rsidR="00D745D6" w:rsidRDefault="00D745D6" w:rsidP="00E14754">
      <w:pPr>
        <w:outlineLvl w:val="0"/>
      </w:pPr>
    </w:p>
    <w:p w14:paraId="455A99A0" w14:textId="69A5DECB" w:rsidR="00A639F6" w:rsidRDefault="00215B7B" w:rsidP="00E14754">
      <w:pPr>
        <w:outlineLvl w:val="0"/>
      </w:pPr>
      <w:hyperlink r:id="rId254" w:anchor="m835" w:history="1">
        <w:r w:rsidR="00D745D6" w:rsidRPr="00A65436">
          <w:rPr>
            <w:rStyle w:val="Hyperlink"/>
            <w:sz w:val="22"/>
          </w:rPr>
          <w:t>835.</w:t>
        </w:r>
      </w:hyperlink>
      <w:r w:rsidR="00D745D6">
        <w:t xml:space="preserve"> An einem mit </w:t>
      </w:r>
      <w:r w:rsidR="00C4506D">
        <w:t>120</w:t>
      </w:r>
      <w:r w:rsidR="00D745D6">
        <w:t xml:space="preserve"> km/h fahrenden </w:t>
      </w:r>
      <w:r w:rsidR="00C4506D">
        <w:t>200 m langen ICE</w:t>
      </w:r>
      <w:r w:rsidR="00D745D6">
        <w:t xml:space="preserve"> fährt in entgegen gesetzter </w:t>
      </w:r>
      <w:r w:rsidR="00926304" w:rsidRPr="007678DF">
        <w:t xml:space="preserve"> </w:t>
      </w:r>
      <w:r w:rsidR="00D745D6">
        <w:t xml:space="preserve">Richtung ein </w:t>
      </w:r>
      <w:r w:rsidR="00C4506D">
        <w:t>150</w:t>
      </w:r>
      <w:r w:rsidR="00D745D6">
        <w:t xml:space="preserve"> m langer </w:t>
      </w:r>
      <w:r w:rsidR="00C4506D">
        <w:t>Güterzug</w:t>
      </w:r>
      <w:r w:rsidR="00D745D6">
        <w:t xml:space="preserve"> vorbei, der eine Geschwindigkeit von 60 km/h hat. Wie lange sieht eine in dem </w:t>
      </w:r>
      <w:r w:rsidR="00C4506D">
        <w:t>ICE</w:t>
      </w:r>
      <w:r w:rsidR="00D745D6">
        <w:t xml:space="preserve"> sitzende Person den </w:t>
      </w:r>
      <w:r w:rsidR="00C4506D">
        <w:t>Güterzug</w:t>
      </w:r>
      <w:r w:rsidR="000E30D6">
        <w:t xml:space="preserve"> am Fenster vorbeifahren</w:t>
      </w:r>
      <w:r w:rsidR="00C4506D">
        <w:t>?</w:t>
      </w:r>
    </w:p>
    <w:p w14:paraId="3FC478ED" w14:textId="77777777" w:rsidR="00E72A9E" w:rsidRPr="00E72A9E" w:rsidRDefault="00E72A9E" w:rsidP="00E14754">
      <w:pPr>
        <w:outlineLvl w:val="0"/>
      </w:pPr>
    </w:p>
    <w:p w14:paraId="6F5FE1DA" w14:textId="1B60F0E9" w:rsidR="00E72A9E" w:rsidRDefault="00E72A9E" w:rsidP="00E72A9E">
      <w:pPr>
        <w:pStyle w:val="HTMLVorformatiert"/>
        <w:rPr>
          <w:rFonts w:ascii="Arial" w:hAnsi="Arial" w:cs="Arial"/>
        </w:rPr>
      </w:pPr>
      <w:r>
        <w:rPr>
          <w:color w:val="FF0000"/>
        </w:rPr>
        <w:sym w:font="Symbol" w:char="F02A"/>
      </w:r>
      <w:hyperlink r:id="rId255" w:anchor="m859" w:history="1">
        <w:r w:rsidRPr="00E72A9E">
          <w:rPr>
            <w:rStyle w:val="Hyperlink"/>
            <w:rFonts w:cs="Arial"/>
            <w:sz w:val="22"/>
          </w:rPr>
          <w:t>859.</w:t>
        </w:r>
      </w:hyperlink>
      <w:r w:rsidRPr="00E72A9E">
        <w:rPr>
          <w:rFonts w:ascii="Arial" w:hAnsi="Arial" w:cs="Arial"/>
        </w:rPr>
        <w:t xml:space="preserve"> Zwei Autos fahren mit verschiedenen Geschwindigkeiten v</w:t>
      </w:r>
      <w:r w:rsidRPr="00E72A9E">
        <w:rPr>
          <w:rFonts w:ascii="Arial" w:hAnsi="Arial" w:cs="Arial"/>
          <w:vertAlign w:val="subscript"/>
        </w:rPr>
        <w:t>1</w:t>
      </w:r>
      <w:r w:rsidRPr="00E72A9E">
        <w:rPr>
          <w:rFonts w:ascii="Arial" w:hAnsi="Arial" w:cs="Arial"/>
        </w:rPr>
        <w:t>= 160 km/h bzw. v</w:t>
      </w:r>
      <w:r w:rsidRPr="00E72A9E">
        <w:rPr>
          <w:rFonts w:ascii="Arial" w:hAnsi="Arial" w:cs="Arial"/>
          <w:vertAlign w:val="subscript"/>
        </w:rPr>
        <w:t>2</w:t>
      </w:r>
      <w:r w:rsidRPr="00E72A9E">
        <w:rPr>
          <w:rFonts w:ascii="Arial" w:hAnsi="Arial" w:cs="Arial"/>
        </w:rPr>
        <w:t>= 125 km/h dieselbe Strecke von 200</w:t>
      </w:r>
      <w:r>
        <w:rPr>
          <w:rFonts w:ascii="Arial" w:hAnsi="Arial" w:cs="Arial"/>
        </w:rPr>
        <w:t xml:space="preserve"> </w:t>
      </w:r>
      <w:r w:rsidRPr="00E72A9E">
        <w:rPr>
          <w:rFonts w:ascii="Arial" w:hAnsi="Arial" w:cs="Arial"/>
        </w:rPr>
        <w:t>km Länge. Beide Wagen starten gleichzeitig in derselben Richtung. Der Fahrer des schnelleren Wagens macht nach 45min Fahrzeit 15min Pause.</w:t>
      </w:r>
    </w:p>
    <w:p w14:paraId="4C686C85" w14:textId="77777777" w:rsidR="00E72A9E" w:rsidRDefault="00E72A9E" w:rsidP="00E72A9E">
      <w:pPr>
        <w:pStyle w:val="HTMLVorformatiert"/>
        <w:rPr>
          <w:rFonts w:ascii="Arial" w:hAnsi="Arial" w:cs="Arial"/>
        </w:rPr>
      </w:pPr>
      <w:r>
        <w:rPr>
          <w:rFonts w:ascii="Arial" w:hAnsi="Arial" w:cs="Arial"/>
        </w:rPr>
        <w:lastRenderedPageBreak/>
        <w:t>Wann und wo begegnen sich die Autos auf der Strecke?</w:t>
      </w:r>
    </w:p>
    <w:p w14:paraId="5D17FBC3" w14:textId="77777777" w:rsidR="00A55EB3" w:rsidRDefault="00A55EB3" w:rsidP="00E72A9E">
      <w:pPr>
        <w:pStyle w:val="HTMLVorformatiert"/>
        <w:rPr>
          <w:rFonts w:ascii="Arial" w:hAnsi="Arial" w:cs="Arial"/>
        </w:rPr>
      </w:pPr>
    </w:p>
    <w:tbl>
      <w:tblPr>
        <w:tblW w:w="0" w:type="auto"/>
        <w:tblLook w:val="01E0" w:firstRow="1" w:lastRow="1" w:firstColumn="1" w:lastColumn="1" w:noHBand="0" w:noVBand="0"/>
      </w:tblPr>
      <w:tblGrid>
        <w:gridCol w:w="5030"/>
        <w:gridCol w:w="5031"/>
      </w:tblGrid>
      <w:tr w:rsidR="003B0089" w:rsidRPr="0071784C" w14:paraId="3D4071E6" w14:textId="77777777" w:rsidTr="00290065">
        <w:tc>
          <w:tcPr>
            <w:tcW w:w="5030" w:type="dxa"/>
            <w:shd w:val="clear" w:color="auto" w:fill="auto"/>
          </w:tcPr>
          <w:bookmarkStart w:id="770" w:name="_Hlk348690929"/>
          <w:p w14:paraId="7C2252AF" w14:textId="700169CF" w:rsidR="003B0089" w:rsidRPr="0071784C" w:rsidRDefault="00781730" w:rsidP="003B0089">
            <w:pPr>
              <w:pStyle w:val="HTMLVorformatiert"/>
              <w:rPr>
                <w:rFonts w:ascii="Arial" w:hAnsi="Arial" w:cs="Arial"/>
              </w:rPr>
            </w:pPr>
            <w:r w:rsidRPr="0071784C">
              <w:rPr>
                <w:rFonts w:ascii="Arial" w:hAnsi="Arial" w:cs="Arial"/>
              </w:rPr>
              <w:fldChar w:fldCharType="begin"/>
            </w:r>
            <w:r w:rsidR="00626526">
              <w:rPr>
                <w:rFonts w:ascii="Arial" w:hAnsi="Arial" w:cs="Arial"/>
              </w:rPr>
              <w:instrText>HYPERLINK "lsgmech.docx" \l "m860"</w:instrText>
            </w:r>
            <w:r w:rsidRPr="0071784C">
              <w:rPr>
                <w:rFonts w:ascii="Arial" w:hAnsi="Arial" w:cs="Arial"/>
              </w:rPr>
              <w:fldChar w:fldCharType="separate"/>
            </w:r>
            <w:r w:rsidR="003B0089" w:rsidRPr="00290065">
              <w:rPr>
                <w:rStyle w:val="Hyperlink"/>
                <w:rFonts w:cs="Arial"/>
                <w:sz w:val="22"/>
              </w:rPr>
              <w:t>860.</w:t>
            </w:r>
            <w:r w:rsidRPr="0071784C">
              <w:rPr>
                <w:rFonts w:ascii="Arial" w:hAnsi="Arial" w:cs="Arial"/>
              </w:rPr>
              <w:fldChar w:fldCharType="end"/>
            </w:r>
            <w:r w:rsidR="003B0089" w:rsidRPr="0071784C">
              <w:rPr>
                <w:rFonts w:ascii="Arial" w:hAnsi="Arial" w:cs="Arial"/>
              </w:rPr>
              <w:t xml:space="preserve"> Ein Wasserrad von 5 m Durchmesser steht an einem 2m breiten und 0,7 m tiefem Bach. Das Rad dreht sich in der Minute </w:t>
            </w:r>
            <w:r w:rsidR="00572376" w:rsidRPr="0071784C">
              <w:rPr>
                <w:rFonts w:ascii="Arial" w:hAnsi="Arial" w:cs="Arial"/>
              </w:rPr>
              <w:t>5-mal</w:t>
            </w:r>
            <w:r w:rsidRPr="0071784C">
              <w:rPr>
                <w:rFonts w:ascii="Arial" w:hAnsi="Arial" w:cs="Arial"/>
              </w:rPr>
              <w:t xml:space="preserve"> </w:t>
            </w:r>
            <w:r w:rsidR="00D724C9" w:rsidRPr="0071784C">
              <w:rPr>
                <w:rFonts w:ascii="Arial" w:hAnsi="Arial" w:cs="Arial"/>
              </w:rPr>
              <w:t xml:space="preserve">und ist am Rand </w:t>
            </w:r>
            <w:r w:rsidR="00572376" w:rsidRPr="0071784C">
              <w:rPr>
                <w:rFonts w:ascii="Arial" w:hAnsi="Arial" w:cs="Arial"/>
              </w:rPr>
              <w:t>genauso</w:t>
            </w:r>
            <w:r w:rsidR="00D724C9" w:rsidRPr="0071784C">
              <w:rPr>
                <w:rFonts w:ascii="Arial" w:hAnsi="Arial" w:cs="Arial"/>
              </w:rPr>
              <w:t xml:space="preserve"> schnell, wie der Bach fließt.</w:t>
            </w:r>
            <w:r w:rsidR="003B0089" w:rsidRPr="0071784C">
              <w:rPr>
                <w:rFonts w:ascii="Arial" w:hAnsi="Arial" w:cs="Arial"/>
              </w:rPr>
              <w:t xml:space="preserve"> Wie viel  Liter Wasser fließen je Sekunde </w:t>
            </w:r>
            <w:r w:rsidR="00793710" w:rsidRPr="0071784C">
              <w:rPr>
                <w:rFonts w:ascii="Arial" w:hAnsi="Arial" w:cs="Arial"/>
              </w:rPr>
              <w:t xml:space="preserve">unter dem Wasserrad </w:t>
            </w:r>
            <w:r w:rsidRPr="0071784C">
              <w:rPr>
                <w:rFonts w:ascii="Arial" w:hAnsi="Arial" w:cs="Arial"/>
              </w:rPr>
              <w:t>hindurch?</w:t>
            </w:r>
          </w:p>
          <w:bookmarkEnd w:id="770"/>
          <w:p w14:paraId="4BCB0487" w14:textId="77777777" w:rsidR="003B0089" w:rsidRPr="0071784C" w:rsidRDefault="003B0089" w:rsidP="00E72A9E">
            <w:pPr>
              <w:pStyle w:val="HTMLVorformatiert"/>
              <w:rPr>
                <w:rFonts w:ascii="Arial" w:hAnsi="Arial" w:cs="Arial"/>
              </w:rPr>
            </w:pPr>
          </w:p>
        </w:tc>
        <w:tc>
          <w:tcPr>
            <w:tcW w:w="5031" w:type="dxa"/>
            <w:shd w:val="clear" w:color="auto" w:fill="auto"/>
          </w:tcPr>
          <w:p w14:paraId="467979BF" w14:textId="77777777" w:rsidR="003B0089" w:rsidRPr="0071784C" w:rsidRDefault="00215B7B" w:rsidP="00E72A9E">
            <w:pPr>
              <w:pStyle w:val="HTMLVorformatiert"/>
              <w:rPr>
                <w:rFonts w:ascii="Arial" w:hAnsi="Arial" w:cs="Arial"/>
              </w:rPr>
            </w:pPr>
            <w:r>
              <w:rPr>
                <w:rFonts w:ascii="Arial" w:hAnsi="Arial" w:cs="Arial"/>
                <w:noProof/>
              </w:rPr>
              <w:pict w14:anchorId="3F2ABF27">
                <v:shape id="Bild 70" o:spid="_x0000_i1101" type="#_x0000_t75" alt="m860" style="width:228pt;height:174pt;visibility:visible">
                  <v:imagedata r:id="rId256" o:title="m860"/>
                </v:shape>
              </w:pict>
            </w:r>
          </w:p>
        </w:tc>
      </w:tr>
    </w:tbl>
    <w:p w14:paraId="6C5E5267" w14:textId="77777777" w:rsidR="00A55EB3" w:rsidRDefault="00A55EB3" w:rsidP="00E72A9E">
      <w:pPr>
        <w:pStyle w:val="HTMLVorformatiert"/>
        <w:rPr>
          <w:rFonts w:ascii="Arial" w:hAnsi="Arial" w:cs="Arial"/>
        </w:rPr>
      </w:pPr>
    </w:p>
    <w:p w14:paraId="798C2F0D" w14:textId="7106CD71" w:rsidR="00A55EB3" w:rsidRDefault="00215B7B" w:rsidP="00E72A9E">
      <w:pPr>
        <w:pStyle w:val="HTMLVorformatiert"/>
        <w:rPr>
          <w:rFonts w:ascii="Arial" w:hAnsi="Arial" w:cs="Arial"/>
        </w:rPr>
      </w:pPr>
      <w:hyperlink r:id="rId257" w:anchor="m863" w:history="1">
        <w:r w:rsidR="0099554C" w:rsidRPr="0015065C">
          <w:rPr>
            <w:rStyle w:val="Hyperlink"/>
            <w:rFonts w:cs="Arial"/>
            <w:sz w:val="22"/>
          </w:rPr>
          <w:t>863.</w:t>
        </w:r>
      </w:hyperlink>
      <w:r w:rsidR="0099554C">
        <w:rPr>
          <w:rFonts w:ascii="Arial" w:hAnsi="Arial" w:cs="Arial"/>
        </w:rPr>
        <w:t xml:space="preserve"> (LK 2013, ohne Hilfsmittel)</w:t>
      </w:r>
    </w:p>
    <w:p w14:paraId="11F60CD2" w14:textId="77777777" w:rsidR="0099554C" w:rsidRDefault="0099554C" w:rsidP="00E72A9E">
      <w:pPr>
        <w:pStyle w:val="HTMLVorformatiert"/>
        <w:rPr>
          <w:rFonts w:ascii="Arial" w:hAnsi="Arial" w:cs="Arial"/>
        </w:rPr>
      </w:pPr>
      <w:r>
        <w:rPr>
          <w:rFonts w:ascii="Arial" w:hAnsi="Arial" w:cs="Arial"/>
        </w:rPr>
        <w:t>Bei einem Straßenradrennen für Junioren passieren drei Fahrer eine Zwischensprintstrecke, die Zeitnahme beginnt am Ort 0.</w:t>
      </w:r>
    </w:p>
    <w:p w14:paraId="27569AF3" w14:textId="77777777" w:rsidR="0099554C" w:rsidRDefault="0099554C" w:rsidP="00E72A9E">
      <w:pPr>
        <w:pStyle w:val="HTMLVorformatiert"/>
        <w:rPr>
          <w:rFonts w:ascii="Arial" w:hAnsi="Arial" w:cs="Arial"/>
        </w:rPr>
      </w:pPr>
      <w:r>
        <w:rPr>
          <w:rFonts w:ascii="Arial" w:hAnsi="Arial" w:cs="Arial"/>
        </w:rPr>
        <w:t xml:space="preserve">Fahrer B und C passieren diesen </w:t>
      </w:r>
      <w:r w:rsidR="00A000E1">
        <w:rPr>
          <w:rFonts w:ascii="Arial" w:hAnsi="Arial" w:cs="Arial"/>
        </w:rPr>
        <w:t>O</w:t>
      </w:r>
      <w:r>
        <w:rPr>
          <w:rFonts w:ascii="Arial" w:hAnsi="Arial" w:cs="Arial"/>
        </w:rPr>
        <w:t>rt 7 s nach Fahrer A.</w:t>
      </w:r>
    </w:p>
    <w:p w14:paraId="40831AC5" w14:textId="77777777" w:rsidR="0099554C" w:rsidRDefault="0099554C" w:rsidP="00E72A9E">
      <w:pPr>
        <w:pStyle w:val="HTMLVorformatiert"/>
        <w:rPr>
          <w:rFonts w:ascii="Arial" w:hAnsi="Arial" w:cs="Arial"/>
        </w:rPr>
      </w:pPr>
      <w:r>
        <w:rPr>
          <w:rFonts w:ascii="Arial" w:hAnsi="Arial" w:cs="Arial"/>
        </w:rPr>
        <w:t xml:space="preserve">Die Geschwindigkeit von A </w:t>
      </w:r>
      <w:r w:rsidR="00A80C81">
        <w:rPr>
          <w:rFonts w:ascii="Arial" w:hAnsi="Arial" w:cs="Arial"/>
        </w:rPr>
        <w:t xml:space="preserve">beträgt 10 m </w:t>
      </w:r>
      <w:r w:rsidR="00A80C81">
        <w:rPr>
          <w:rFonts w:ascii="Arial" w:hAnsi="Arial" w:cs="Arial"/>
        </w:rPr>
        <w:sym w:font="Symbol" w:char="F0D7"/>
      </w:r>
      <w:r w:rsidR="00A80C81">
        <w:rPr>
          <w:rFonts w:ascii="Arial" w:hAnsi="Arial" w:cs="Arial"/>
        </w:rPr>
        <w:t xml:space="preserve"> s</w:t>
      </w:r>
      <w:r w:rsidR="00A80C81" w:rsidRPr="00A80C81">
        <w:rPr>
          <w:rFonts w:ascii="Arial" w:hAnsi="Arial" w:cs="Arial"/>
          <w:vertAlign w:val="superscript"/>
        </w:rPr>
        <w:t>-1</w:t>
      </w:r>
      <w:r w:rsidR="00A80C81">
        <w:rPr>
          <w:rFonts w:ascii="Arial" w:hAnsi="Arial" w:cs="Arial"/>
        </w:rPr>
        <w:t xml:space="preserve">, die Geschwindigkeit von B beträgt 15 m </w:t>
      </w:r>
      <w:r w:rsidR="00A80C81">
        <w:rPr>
          <w:rFonts w:ascii="Arial" w:hAnsi="Arial" w:cs="Arial"/>
        </w:rPr>
        <w:sym w:font="Symbol" w:char="F0D7"/>
      </w:r>
      <w:r w:rsidR="00A80C81">
        <w:rPr>
          <w:rFonts w:ascii="Arial" w:hAnsi="Arial" w:cs="Arial"/>
        </w:rPr>
        <w:t xml:space="preserve"> s</w:t>
      </w:r>
      <w:r w:rsidR="00A80C81" w:rsidRPr="00A80C81">
        <w:rPr>
          <w:rFonts w:ascii="Arial" w:hAnsi="Arial" w:cs="Arial"/>
          <w:vertAlign w:val="superscript"/>
        </w:rPr>
        <w:t>-1</w:t>
      </w:r>
      <w:r w:rsidR="00A80C81">
        <w:rPr>
          <w:rFonts w:ascii="Arial" w:hAnsi="Arial" w:cs="Arial"/>
        </w:rPr>
        <w:t>. Alle drei fahren gleichförmig.</w:t>
      </w:r>
    </w:p>
    <w:p w14:paraId="00A6BDC7" w14:textId="77777777" w:rsidR="00800095" w:rsidRDefault="00800095" w:rsidP="00E72A9E">
      <w:pPr>
        <w:pStyle w:val="HTMLVorformatiert"/>
        <w:rPr>
          <w:rFonts w:ascii="Arial" w:hAnsi="Arial" w:cs="Arial"/>
        </w:rPr>
      </w:pPr>
      <w:r w:rsidRPr="005C0F98">
        <w:rPr>
          <w:rFonts w:ascii="Arial" w:hAnsi="Arial" w:cs="Arial"/>
          <w:b/>
        </w:rPr>
        <w:t>a)</w:t>
      </w:r>
      <w:r>
        <w:rPr>
          <w:rFonts w:ascii="Arial" w:hAnsi="Arial" w:cs="Arial"/>
        </w:rPr>
        <w:t xml:space="preserve"> Ermitteln Sie grafisch die Zeitdauer, die Fahrer B benötigt, nachdem er den Ort 0 passiert hat, um Fahrer A einzuholen, sowie den zugehörigen Weg.</w:t>
      </w:r>
    </w:p>
    <w:p w14:paraId="17CB3657" w14:textId="77777777" w:rsidR="00800095" w:rsidRDefault="00800095" w:rsidP="00E72A9E">
      <w:pPr>
        <w:pStyle w:val="HTMLVorformatiert"/>
        <w:rPr>
          <w:rFonts w:ascii="Arial" w:hAnsi="Arial" w:cs="Arial"/>
        </w:rPr>
      </w:pPr>
      <w:r w:rsidRPr="005C0F98">
        <w:rPr>
          <w:rFonts w:ascii="Arial" w:hAnsi="Arial" w:cs="Arial"/>
          <w:b/>
        </w:rPr>
        <w:t>b)</w:t>
      </w:r>
      <w:r>
        <w:rPr>
          <w:rFonts w:ascii="Arial" w:hAnsi="Arial" w:cs="Arial"/>
        </w:rPr>
        <w:t xml:space="preserve"> Fahrer A wird nach 180 m von Fahrer C überholt. Ermitteln Sie die Geschwindigkeit von Fahrer C.</w:t>
      </w:r>
    </w:p>
    <w:p w14:paraId="69F0602D" w14:textId="77777777" w:rsidR="00C06073" w:rsidRDefault="00C060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p>
    <w:p w14:paraId="45A68902" w14:textId="2D046E19" w:rsidR="00800095" w:rsidRDefault="00215B7B"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hyperlink r:id="rId258" w:anchor="m873" w:history="1">
        <w:r w:rsidR="00C06073" w:rsidRPr="00A777FE">
          <w:rPr>
            <w:rStyle w:val="Hyperlink"/>
            <w:rFonts w:cs="Arial"/>
            <w:sz w:val="22"/>
          </w:rPr>
          <w:t>873.</w:t>
        </w:r>
      </w:hyperlink>
      <w:r w:rsidR="00C06073">
        <w:rPr>
          <w:rFonts w:ascii="Arial" w:hAnsi="Arial" w:cs="Arial"/>
        </w:rPr>
        <w:t xml:space="preserve"> </w:t>
      </w:r>
      <w:bookmarkStart w:id="771" w:name="_Hlk370469479"/>
      <w:r w:rsidR="00C06073">
        <w:rPr>
          <w:rFonts w:ascii="Arial" w:hAnsi="Arial" w:cs="Arial"/>
        </w:rPr>
        <w:t>Die beiden Orte Apfelwalde und Erdbeerburg sind 40</w:t>
      </w:r>
      <w:r w:rsidR="00112D75">
        <w:rPr>
          <w:rFonts w:ascii="Arial" w:hAnsi="Arial" w:cs="Arial"/>
        </w:rPr>
        <w:t>,0</w:t>
      </w:r>
      <w:r w:rsidR="00C06073">
        <w:rPr>
          <w:rFonts w:ascii="Arial" w:hAnsi="Arial" w:cs="Arial"/>
        </w:rPr>
        <w:t xml:space="preserve"> km entfernt; dazwischen liegt 13</w:t>
      </w:r>
      <w:r w:rsidR="00112D75">
        <w:rPr>
          <w:rFonts w:ascii="Arial" w:hAnsi="Arial" w:cs="Arial"/>
        </w:rPr>
        <w:t>,0</w:t>
      </w:r>
      <w:r w:rsidR="00C06073">
        <w:rPr>
          <w:rFonts w:ascii="Arial" w:hAnsi="Arial" w:cs="Arial"/>
        </w:rPr>
        <w:t xml:space="preserve"> km hinter Apfelwalde der Ort Birnenroda.</w:t>
      </w:r>
    </w:p>
    <w:p w14:paraId="20E2EE0A" w14:textId="77777777" w:rsidR="00C06073" w:rsidRDefault="00C060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r>
        <w:rPr>
          <w:rFonts w:ascii="Arial" w:hAnsi="Arial" w:cs="Arial"/>
        </w:rPr>
        <w:t xml:space="preserve">Von Birnenroda startet ein Zug und fährt ohne Halt und mit gleichbleibender Geschwindigkeit nach Erdbeerburg, dass er nach </w:t>
      </w:r>
      <w:r w:rsidR="00112D75">
        <w:rPr>
          <w:rFonts w:ascii="Arial" w:hAnsi="Arial" w:cs="Arial"/>
        </w:rPr>
        <w:t>30,0</w:t>
      </w:r>
      <w:r>
        <w:rPr>
          <w:rFonts w:ascii="Arial" w:hAnsi="Arial" w:cs="Arial"/>
        </w:rPr>
        <w:t xml:space="preserve"> min erreicht.</w:t>
      </w:r>
    </w:p>
    <w:p w14:paraId="3CD2C715" w14:textId="77777777" w:rsidR="00C06073" w:rsidRDefault="00C060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r>
        <w:rPr>
          <w:rFonts w:ascii="Arial" w:hAnsi="Arial" w:cs="Arial"/>
        </w:rPr>
        <w:t>In Erdbeerberg startet zur gleichen Zeit ein Zug, der mit konstanter Geschwindigkeit und ohne Halt nach Apfelburg fährt. Beide Züge erreichen zur gleichen Zeit ihren Zielbahnhof.</w:t>
      </w:r>
    </w:p>
    <w:p w14:paraId="7D2C351C" w14:textId="77777777" w:rsidR="00C06073" w:rsidRDefault="00C060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r>
        <w:rPr>
          <w:rFonts w:ascii="Arial" w:hAnsi="Arial" w:cs="Arial"/>
        </w:rPr>
        <w:t xml:space="preserve">Wie viel Minuten nach dem Start treffen sich beide Züge? </w:t>
      </w:r>
      <w:r w:rsidR="00D11FF4">
        <w:rPr>
          <w:rFonts w:ascii="Arial" w:hAnsi="Arial" w:cs="Arial"/>
        </w:rPr>
        <w:t>(Die Beschleunigungs- und Bremsphasen sollen vernachlässigt werden)</w:t>
      </w:r>
    </w:p>
    <w:p w14:paraId="23FE7420" w14:textId="77777777" w:rsidR="00B27373" w:rsidRDefault="00B273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p>
    <w:p w14:paraId="73B9BA53" w14:textId="1E008D46" w:rsidR="00B27373" w:rsidRDefault="0020197E" w:rsidP="00B27373">
      <w:r>
        <w:rPr>
          <w:color w:val="FF0000"/>
        </w:rPr>
        <w:sym w:font="Symbol" w:char="F02A"/>
      </w:r>
      <w:hyperlink r:id="rId259" w:anchor="m878" w:history="1">
        <w:r w:rsidR="00B27373" w:rsidRPr="00455A3A">
          <w:rPr>
            <w:rStyle w:val="Hyperlink"/>
            <w:sz w:val="22"/>
          </w:rPr>
          <w:t>878.</w:t>
        </w:r>
      </w:hyperlink>
      <w:r w:rsidR="00B27373" w:rsidRPr="00455A3A">
        <w:t xml:space="preserve"> </w:t>
      </w:r>
      <w:r w:rsidR="00B27373">
        <w:t>Ein Auto startet in einer Ortschaft und fährt 5,0 min bis zu einer Autobahnauffahrt. Die Durchschnittsgeschwindigkeit für dieses erste Wegstück wird im Auto mit 50 km/h angezeigt.</w:t>
      </w:r>
    </w:p>
    <w:p w14:paraId="372E0607" w14:textId="77777777" w:rsidR="00B27373" w:rsidRDefault="00B27373" w:rsidP="00B27373">
      <w:r>
        <w:t xml:space="preserve">Auf der Autobahn fährt der Fahrer mit einer konstanten Geschwindigkeit von 130 km/h. Wie weit muss er damit </w:t>
      </w:r>
      <w:r w:rsidR="004C2BEE">
        <w:t>auf der Autobahn fahren,</w:t>
      </w:r>
      <w:r>
        <w:t xml:space="preserve"> damit die Durchschnittsgeschwindigkeit auf 100 km/h ansteigt?</w:t>
      </w:r>
      <w:r w:rsidR="000D0FAA">
        <w:t xml:space="preserve"> (Die kurze Beschleunigungsstrecke kann vernachlässigt werden)</w:t>
      </w:r>
    </w:p>
    <w:p w14:paraId="7BAA0864" w14:textId="77777777" w:rsidR="00A8216B" w:rsidRDefault="00A8216B" w:rsidP="00B27373"/>
    <w:p w14:paraId="4510D9F7" w14:textId="16388841" w:rsidR="00A8216B" w:rsidRPr="00290065" w:rsidRDefault="00215B7B" w:rsidP="00A8216B">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hyperlink r:id="rId260" w:anchor="m884" w:history="1">
        <w:r w:rsidR="00A8216B" w:rsidRPr="00290065">
          <w:rPr>
            <w:rStyle w:val="Hyperlink"/>
            <w:rFonts w:cs="Arial"/>
            <w:sz w:val="22"/>
          </w:rPr>
          <w:t>884.</w:t>
        </w:r>
      </w:hyperlink>
      <w:r w:rsidR="00A8216B" w:rsidRPr="00290065">
        <w:rPr>
          <w:rFonts w:ascii="Arial" w:hAnsi="Arial" w:cs="Arial"/>
        </w:rPr>
        <w:t xml:space="preserve"> Anna, Berta und Carla starten gleichzeitig einen 100-Meter-Lauf. Alle drei laufen den gesamten Lauf mit konstanter Geschwindigkeit.</w:t>
      </w:r>
    </w:p>
    <w:p w14:paraId="3286B977" w14:textId="77777777" w:rsidR="00A8216B" w:rsidRPr="00290065" w:rsidRDefault="00A8216B" w:rsidP="00A8216B">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r w:rsidRPr="00290065">
        <w:rPr>
          <w:rFonts w:ascii="Arial" w:hAnsi="Arial" w:cs="Arial"/>
        </w:rPr>
        <w:t>Als Anna ins Ziel gelangt, hat Berta noch genau 10,0 m zu laufen. Als dann Berta als zweite Läuferin das Ziel erreicht, bleiben für Carla noch 10,0 m.</w:t>
      </w:r>
    </w:p>
    <w:p w14:paraId="7585D0CF" w14:textId="77777777" w:rsidR="00A8216B" w:rsidRPr="00290065" w:rsidRDefault="00A8216B" w:rsidP="00A8216B">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r w:rsidRPr="00290065">
        <w:rPr>
          <w:rFonts w:ascii="Arial" w:hAnsi="Arial" w:cs="Arial"/>
        </w:rPr>
        <w:t>Wie weit war Carla, die Letzte, vom Ziel entfernt, als Anna, die Gewinnerin, das Ziel durchlief?</w:t>
      </w:r>
    </w:p>
    <w:p w14:paraId="29A89973" w14:textId="77777777" w:rsidR="00A8216B" w:rsidRDefault="00A8216B" w:rsidP="00B27373"/>
    <w:p w14:paraId="44139B2E" w14:textId="77777777" w:rsidR="00B27373" w:rsidRPr="00B27373" w:rsidRDefault="00B27373" w:rsidP="00B27373"/>
    <w:p w14:paraId="3F351BB6" w14:textId="77777777" w:rsidR="00B27373" w:rsidRDefault="00B273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p>
    <w:p w14:paraId="7374F373" w14:textId="77777777" w:rsidR="00307673" w:rsidRDefault="00307673" w:rsidP="00FD7A61">
      <w:pPr>
        <w:pStyle w:val="HTMLVorformatiert"/>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9"/>
          <w:tab w:val="left" w:pos="1418"/>
          <w:tab w:val="left" w:pos="2127"/>
          <w:tab w:val="left" w:pos="2836"/>
          <w:tab w:val="left" w:pos="3545"/>
          <w:tab w:val="left" w:pos="4254"/>
          <w:tab w:val="left" w:pos="4963"/>
          <w:tab w:val="left" w:pos="5672"/>
          <w:tab w:val="left" w:pos="6381"/>
        </w:tabs>
        <w:rPr>
          <w:rFonts w:ascii="Arial" w:hAnsi="Arial" w:cs="Arial"/>
        </w:rPr>
      </w:pPr>
    </w:p>
    <w:bookmarkEnd w:id="771"/>
    <w:p w14:paraId="68AC76EA" w14:textId="77777777" w:rsidR="00A55EB3" w:rsidRPr="00E72A9E" w:rsidRDefault="00A55EB3" w:rsidP="00E72A9E">
      <w:pPr>
        <w:pStyle w:val="HTMLVorformatiert"/>
        <w:rPr>
          <w:rFonts w:ascii="Arial" w:hAnsi="Arial" w:cs="Arial"/>
        </w:rPr>
      </w:pPr>
    </w:p>
    <w:p w14:paraId="3B5ADDD4" w14:textId="3DE91028" w:rsidR="00E72A9E" w:rsidRDefault="004052E6" w:rsidP="00E14754">
      <w:pPr>
        <w:outlineLvl w:val="0"/>
      </w:pPr>
      <w:r>
        <w:rPr>
          <w:color w:val="FF0000"/>
        </w:rPr>
        <w:lastRenderedPageBreak/>
        <w:sym w:font="Symbol" w:char="F02A"/>
      </w:r>
      <w:r>
        <w:rPr>
          <w:color w:val="FF0000"/>
        </w:rPr>
        <w:t xml:space="preserve"> </w:t>
      </w:r>
      <w:hyperlink r:id="rId261" w:anchor="m888" w:history="1">
        <w:r w:rsidR="00A418E7" w:rsidRPr="004052E6">
          <w:rPr>
            <w:rStyle w:val="Hyperlink"/>
            <w:sz w:val="22"/>
          </w:rPr>
          <w:t>888.</w:t>
        </w:r>
      </w:hyperlink>
      <w:r w:rsidR="00A418E7">
        <w:t xml:space="preserve"> </w:t>
      </w:r>
      <w:r w:rsidR="00B82819">
        <w:t xml:space="preserve">Anton und Bastian sind mit 15 </w:t>
      </w:r>
      <w:r w:rsidR="003963D1">
        <w:t xml:space="preserve">Jahren endlich </w:t>
      </w:r>
      <w:r w:rsidR="00B82819">
        <w:t xml:space="preserve">stolze Besitzer eines Mopedführerscheins. Anton besitzt ein </w:t>
      </w:r>
      <w:r w:rsidR="002E3B81">
        <w:t xml:space="preserve">neues Moped, dass </w:t>
      </w:r>
      <w:r w:rsidR="003963D1">
        <w:t xml:space="preserve">im Durchschnitt </w:t>
      </w:r>
      <w:r w:rsidR="002E3B81">
        <w:t xml:space="preserve">45 km/h schafft, Bastian ein restauriertes S51 (Simson), mit dem er </w:t>
      </w:r>
      <w:r w:rsidR="003963D1">
        <w:t xml:space="preserve">durchschnittlich </w:t>
      </w:r>
      <w:r w:rsidR="002E3B81">
        <w:t xml:space="preserve">60 km/h fahren </w:t>
      </w:r>
      <w:r w:rsidR="003963D1">
        <w:t>darf</w:t>
      </w:r>
      <w:r w:rsidR="002E3B81">
        <w:t>.</w:t>
      </w:r>
    </w:p>
    <w:p w14:paraId="27FCDA4B" w14:textId="77777777" w:rsidR="002E3B81" w:rsidRDefault="002E3B81" w:rsidP="00E14754">
      <w:pPr>
        <w:outlineLvl w:val="0"/>
      </w:pPr>
      <w:r>
        <w:t xml:space="preserve">Anton und Bastian fahren nach der Schule gemeinsam los, sie wohnen nebeneinander im gleichen Ort. Bastian muss aber noch seine Freundin Celina nach Hause bringen, so dass er die doppelte Fahrstrecke wie Anton hat. </w:t>
      </w:r>
    </w:p>
    <w:p w14:paraId="2A4F45A4" w14:textId="77777777" w:rsidR="002E3B81" w:rsidRDefault="002E3B81" w:rsidP="00E14754">
      <w:pPr>
        <w:outlineLvl w:val="0"/>
      </w:pPr>
      <w:r>
        <w:t xml:space="preserve">Bastian kommt durch den längeren Weg 10 min </w:t>
      </w:r>
      <w:r w:rsidR="00D270E0">
        <w:t xml:space="preserve">später als </w:t>
      </w:r>
      <w:r>
        <w:t>Anton zu Hause an. Wie weit ist es von der Schule bis zu</w:t>
      </w:r>
      <w:r w:rsidR="00FD441B">
        <w:t>m</w:t>
      </w:r>
      <w:r>
        <w:t xml:space="preserve"> </w:t>
      </w:r>
      <w:r w:rsidR="007C39D9">
        <w:t>Heimatort der beiden Jungen?</w:t>
      </w:r>
    </w:p>
    <w:p w14:paraId="3E2F689D" w14:textId="77777777" w:rsidR="002E3B81" w:rsidRDefault="002E3B81" w:rsidP="00E14754">
      <w:pPr>
        <w:outlineLvl w:val="0"/>
      </w:pPr>
    </w:p>
    <w:tbl>
      <w:tblPr>
        <w:tblW w:w="0" w:type="auto"/>
        <w:tblLook w:val="01E0" w:firstRow="1" w:lastRow="1" w:firstColumn="1" w:lastColumn="1" w:noHBand="0" w:noVBand="0"/>
      </w:tblPr>
      <w:tblGrid>
        <w:gridCol w:w="3918"/>
        <w:gridCol w:w="6219"/>
      </w:tblGrid>
      <w:tr w:rsidR="00D6467E" w:rsidRPr="0071784C" w14:paraId="5E2DE3C0" w14:textId="77777777" w:rsidTr="00290065">
        <w:tc>
          <w:tcPr>
            <w:tcW w:w="5030" w:type="dxa"/>
            <w:shd w:val="clear" w:color="auto" w:fill="auto"/>
          </w:tcPr>
          <w:p w14:paraId="3BCD262D" w14:textId="6FCD81BF" w:rsidR="00D6467E" w:rsidRPr="0071784C" w:rsidRDefault="00215B7B" w:rsidP="00290065">
            <w:pPr>
              <w:outlineLvl w:val="0"/>
            </w:pPr>
            <w:hyperlink r:id="rId262" w:anchor="m892" w:history="1">
              <w:r w:rsidR="00D6467E" w:rsidRPr="00290065">
                <w:rPr>
                  <w:rStyle w:val="Hyperlink"/>
                  <w:sz w:val="22"/>
                </w:rPr>
                <w:t>892.</w:t>
              </w:r>
            </w:hyperlink>
            <w:r w:rsidR="00D6467E" w:rsidRPr="0071784C">
              <w:t xml:space="preserve"> </w:t>
            </w:r>
            <w:r w:rsidR="00860DB5" w:rsidRPr="0071784C">
              <w:t>a) Beschreiben Sie die Bewegung eines Wanderers, für den das s-t-Diagramm aufgezeichnet wurde.</w:t>
            </w:r>
          </w:p>
          <w:p w14:paraId="483E6FB4" w14:textId="77777777" w:rsidR="00860DB5" w:rsidRPr="0071784C" w:rsidRDefault="00860DB5" w:rsidP="00290065">
            <w:pPr>
              <w:outlineLvl w:val="0"/>
            </w:pPr>
            <w:r w:rsidRPr="0071784C">
              <w:t>b) Zeichen Sie das v-t-Diagramm für diese Wanderung.</w:t>
            </w:r>
          </w:p>
          <w:p w14:paraId="1E5020B0" w14:textId="77777777" w:rsidR="009C3C19" w:rsidRPr="0071784C" w:rsidRDefault="009C3C19" w:rsidP="00290065">
            <w:pPr>
              <w:outlineLvl w:val="0"/>
            </w:pPr>
          </w:p>
          <w:p w14:paraId="0302C0AE" w14:textId="77777777" w:rsidR="00D6467E" w:rsidRPr="0071784C" w:rsidRDefault="00D6467E" w:rsidP="00290065">
            <w:pPr>
              <w:outlineLvl w:val="0"/>
            </w:pPr>
          </w:p>
        </w:tc>
        <w:tc>
          <w:tcPr>
            <w:tcW w:w="5031" w:type="dxa"/>
            <w:shd w:val="clear" w:color="auto" w:fill="auto"/>
          </w:tcPr>
          <w:p w14:paraId="1BA6844B" w14:textId="77777777" w:rsidR="00D6467E" w:rsidRPr="0071784C" w:rsidRDefault="008B66C6" w:rsidP="00290065">
            <w:pPr>
              <w:outlineLvl w:val="0"/>
            </w:pPr>
            <w:r w:rsidRPr="0071784C">
              <w:rPr>
                <w:noProof/>
              </w:rPr>
              <w:object w:dxaOrig="6039" w:dyaOrig="3485" w14:anchorId="65F40785">
                <v:shape id="Objekt 72" o:spid="_x0000_i1102" type="#_x0000_t75" style="width:300pt;height:174pt;visibility:visible" o:ole="">
                  <v:imagedata r:id="rId263" o:title=""/>
                </v:shape>
                <o:OLEObject Type="Embed" ProgID="Excel.Sheet.8" ShapeID="Objekt 72" DrawAspect="Content" ObjectID="_1735305581" r:id="rId264">
                  <o:FieldCodes>\s</o:FieldCodes>
                </o:OLEObject>
              </w:object>
            </w:r>
          </w:p>
        </w:tc>
      </w:tr>
    </w:tbl>
    <w:p w14:paraId="21871791" w14:textId="77777777" w:rsidR="00D6467E" w:rsidRDefault="00D6467E" w:rsidP="00E14754">
      <w:pPr>
        <w:outlineLvl w:val="0"/>
      </w:pPr>
    </w:p>
    <w:bookmarkStart w:id="772" w:name="_Hlk490386674"/>
    <w:p w14:paraId="569FCED8" w14:textId="29CAC24E" w:rsidR="00364110" w:rsidRDefault="00E64B2B" w:rsidP="00E14754">
      <w:pPr>
        <w:outlineLvl w:val="0"/>
      </w:pPr>
      <w:r>
        <w:rPr>
          <w:rFonts w:cs="Times New Roman"/>
          <w:color w:val="auto"/>
          <w:sz w:val="20"/>
          <w:szCs w:val="20"/>
        </w:rPr>
        <w:fldChar w:fldCharType="begin"/>
      </w:r>
      <w:r w:rsidR="00626526">
        <w:rPr>
          <w:rFonts w:cs="Times New Roman"/>
          <w:color w:val="auto"/>
          <w:sz w:val="20"/>
          <w:szCs w:val="20"/>
        </w:rPr>
        <w:instrText>HYPERLINK "lsgmech.docx" \l "m902"</w:instrText>
      </w:r>
      <w:r>
        <w:rPr>
          <w:rFonts w:cs="Times New Roman"/>
          <w:color w:val="auto"/>
          <w:sz w:val="20"/>
          <w:szCs w:val="20"/>
        </w:rPr>
        <w:fldChar w:fldCharType="separate"/>
      </w:r>
      <w:r w:rsidR="007E3E9A" w:rsidRPr="006F6B27">
        <w:rPr>
          <w:rStyle w:val="Hyperlink"/>
          <w:sz w:val="22"/>
        </w:rPr>
        <w:t>902.</w:t>
      </w:r>
      <w:r>
        <w:rPr>
          <w:rStyle w:val="Hyperlink"/>
          <w:sz w:val="22"/>
        </w:rPr>
        <w:fldChar w:fldCharType="end"/>
      </w:r>
      <w:r w:rsidR="007E3E9A">
        <w:t xml:space="preserve"> Ein Schüler fährt bei schönem Wetter den</w:t>
      </w:r>
      <w:r w:rsidR="00364110">
        <w:t xml:space="preserve"> </w:t>
      </w:r>
      <w:r w:rsidR="00C17D25">
        <w:t>8</w:t>
      </w:r>
      <w:r w:rsidR="00364110">
        <w:t xml:space="preserve"> km langen</w:t>
      </w:r>
      <w:r w:rsidR="007E3E9A">
        <w:t xml:space="preserve"> Weg zur Schule mit dem Fahrrad</w:t>
      </w:r>
      <w:r w:rsidR="00364110">
        <w:t>, für den er insgesamt 35 min</w:t>
      </w:r>
      <w:r w:rsidR="004A58D0">
        <w:t xml:space="preserve"> braucht</w:t>
      </w:r>
      <w:r w:rsidR="007E3E9A">
        <w:t xml:space="preserve">. Das erste Teilstück </w:t>
      </w:r>
      <w:r w:rsidR="00CB09A6">
        <w:t>geht es einen Berg hinauf und er fährt mit einer Durchschnittsgeschwindigkeit von 10 km</w:t>
      </w:r>
      <w:r w:rsidR="00A54056">
        <w:t>/h</w:t>
      </w:r>
      <w:r w:rsidR="00CB09A6">
        <w:t xml:space="preserve">. </w:t>
      </w:r>
      <w:r w:rsidR="00364110">
        <w:t>Vom Gipfel aus geht es dann nur noch runter</w:t>
      </w:r>
      <w:r w:rsidR="00CB09A6">
        <w:t xml:space="preserve"> und er schafft</w:t>
      </w:r>
      <w:r w:rsidR="00364110">
        <w:t xml:space="preserve"> auf dieser Strecke </w:t>
      </w:r>
      <w:r w:rsidR="00CB09A6">
        <w:t xml:space="preserve"> durchschnittlich </w:t>
      </w:r>
      <w:r w:rsidR="00364110">
        <w:t xml:space="preserve">25 km/h. </w:t>
      </w:r>
    </w:p>
    <w:p w14:paraId="4BCF2503" w14:textId="77777777" w:rsidR="007E3E9A" w:rsidRDefault="00364110" w:rsidP="00E14754">
      <w:pPr>
        <w:outlineLvl w:val="0"/>
      </w:pPr>
      <w:r>
        <w:t xml:space="preserve">Wie lang ist der Weg, der zum Gipfel führt? </w:t>
      </w:r>
    </w:p>
    <w:bookmarkEnd w:id="772"/>
    <w:p w14:paraId="64CBB72F" w14:textId="77777777" w:rsidR="00E61D23" w:rsidRDefault="00E61D23" w:rsidP="00E14754">
      <w:pPr>
        <w:outlineLvl w:val="0"/>
      </w:pPr>
    </w:p>
    <w:tbl>
      <w:tblPr>
        <w:tblW w:w="0" w:type="auto"/>
        <w:tblLook w:val="01E0" w:firstRow="1" w:lastRow="1" w:firstColumn="1" w:lastColumn="1" w:noHBand="0" w:noVBand="0"/>
      </w:tblPr>
      <w:tblGrid>
        <w:gridCol w:w="4401"/>
        <w:gridCol w:w="5736"/>
      </w:tblGrid>
      <w:tr w:rsidR="00C35532" w:rsidRPr="0071784C" w14:paraId="04DFAF14" w14:textId="77777777" w:rsidTr="00290065">
        <w:tc>
          <w:tcPr>
            <w:tcW w:w="5030" w:type="dxa"/>
            <w:shd w:val="clear" w:color="auto" w:fill="auto"/>
          </w:tcPr>
          <w:p w14:paraId="763F70C5" w14:textId="39F76F41" w:rsidR="00C35532" w:rsidRPr="0071784C" w:rsidRDefault="00215B7B" w:rsidP="00290065">
            <w:pPr>
              <w:outlineLvl w:val="0"/>
            </w:pPr>
            <w:hyperlink r:id="rId265" w:anchor="m907" w:history="1">
              <w:r w:rsidR="00CA031B" w:rsidRPr="00290065">
                <w:rPr>
                  <w:rStyle w:val="Hyperlink"/>
                  <w:sz w:val="22"/>
                </w:rPr>
                <w:t>907</w:t>
              </w:r>
              <w:r w:rsidR="009B7305" w:rsidRPr="00290065">
                <w:rPr>
                  <w:rStyle w:val="Hyperlink"/>
                  <w:sz w:val="22"/>
                </w:rPr>
                <w:t>.</w:t>
              </w:r>
            </w:hyperlink>
            <w:r w:rsidR="009B7305" w:rsidRPr="0071784C">
              <w:t xml:space="preserve"> Auf</w:t>
            </w:r>
            <w:r w:rsidR="00CA031B" w:rsidRPr="0071784C">
              <w:t xml:space="preserve"> dem 500 m langen Rundkurs einer Radrennbahn starten die berühmten Fahrer Speiche und Nabe gleichzeitig von der Startlinie aus</w:t>
            </w:r>
            <w:r w:rsidR="00932AAF" w:rsidRPr="0071784C">
              <w:t xml:space="preserve"> mit konstanten Geschwindigkeiten</w:t>
            </w:r>
            <w:r w:rsidR="00CA031B" w:rsidRPr="0071784C">
              <w:t xml:space="preserve">. In den ersten 20 Minuten fährt Speiche 36 Runden, Nabe nur 33 Runden. </w:t>
            </w:r>
            <w:r w:rsidR="00932AAF" w:rsidRPr="0071784C">
              <w:t>Wie viele Sekunden nach dem</w:t>
            </w:r>
            <w:r w:rsidR="009B7305" w:rsidRPr="0071784C">
              <w:t xml:space="preserve"> Start überrundet Speiche den anderen Fahrer zum zweiten Mal?</w:t>
            </w:r>
          </w:p>
        </w:tc>
        <w:tc>
          <w:tcPr>
            <w:tcW w:w="5031" w:type="dxa"/>
            <w:shd w:val="clear" w:color="auto" w:fill="auto"/>
          </w:tcPr>
          <w:p w14:paraId="7AD62894" w14:textId="77777777" w:rsidR="00C35532" w:rsidRPr="0071784C" w:rsidRDefault="00215B7B" w:rsidP="00290065">
            <w:pPr>
              <w:outlineLvl w:val="0"/>
            </w:pPr>
            <w:r>
              <w:rPr>
                <w:noProof/>
              </w:rPr>
              <w:pict w14:anchorId="5DD156AD">
                <v:shape id="Bild 73" o:spid="_x0000_i1103" type="#_x0000_t75" alt="m907" style="width:276pt;height:180pt;visibility:visible">
                  <v:imagedata r:id="rId266" o:title="m907"/>
                </v:shape>
              </w:pict>
            </w:r>
          </w:p>
        </w:tc>
      </w:tr>
    </w:tbl>
    <w:p w14:paraId="144C48BE" w14:textId="77777777" w:rsidR="00C35532" w:rsidRDefault="00C35532" w:rsidP="00E14754">
      <w:pPr>
        <w:outlineLvl w:val="0"/>
      </w:pPr>
    </w:p>
    <w:p w14:paraId="4D8F5686" w14:textId="77777777" w:rsidR="00691771" w:rsidRDefault="00691771" w:rsidP="00E14754">
      <w:pPr>
        <w:outlineLvl w:val="0"/>
      </w:pPr>
    </w:p>
    <w:tbl>
      <w:tblPr>
        <w:tblW w:w="0" w:type="auto"/>
        <w:tblLook w:val="01E0" w:firstRow="1" w:lastRow="1" w:firstColumn="1" w:lastColumn="1" w:noHBand="0" w:noVBand="0"/>
      </w:tblPr>
      <w:tblGrid>
        <w:gridCol w:w="5920"/>
        <w:gridCol w:w="4141"/>
      </w:tblGrid>
      <w:tr w:rsidR="00691771" w:rsidRPr="0071784C" w14:paraId="16C72578" w14:textId="77777777" w:rsidTr="00290065">
        <w:tc>
          <w:tcPr>
            <w:tcW w:w="5920" w:type="dxa"/>
            <w:shd w:val="clear" w:color="auto" w:fill="auto"/>
          </w:tcPr>
          <w:p w14:paraId="0EF720AF" w14:textId="6473D59F" w:rsidR="00691771" w:rsidRPr="0071784C" w:rsidRDefault="00215B7B" w:rsidP="00290065">
            <w:pPr>
              <w:outlineLvl w:val="0"/>
              <w:rPr>
                <w:rStyle w:val="fragetext"/>
              </w:rPr>
            </w:pPr>
            <w:hyperlink r:id="rId267" w:anchor="m911" w:history="1">
              <w:r w:rsidR="00691771" w:rsidRPr="00290065">
                <w:rPr>
                  <w:rStyle w:val="Hyperlink"/>
                  <w:sz w:val="20"/>
                </w:rPr>
                <w:t>911.</w:t>
              </w:r>
            </w:hyperlink>
            <w:r w:rsidR="00691771" w:rsidRPr="0071784C">
              <w:t xml:space="preserve"> </w:t>
            </w:r>
            <w:r w:rsidR="00691771" w:rsidRPr="0071784C">
              <w:rPr>
                <w:rStyle w:val="fragetext"/>
              </w:rPr>
              <w:t>Das Diagramm zeigt für die Bewegung eines Autos den Zusammenhang zwischen Geschwindigkeit und Zeit. Schreibe die Buchstaben der richtigen Aussagen auf.</w:t>
            </w:r>
          </w:p>
          <w:p w14:paraId="39AD906C" w14:textId="77777777" w:rsidR="00691771" w:rsidRPr="0071784C" w:rsidRDefault="00691771" w:rsidP="00290065">
            <w:pPr>
              <w:outlineLvl w:val="0"/>
              <w:rPr>
                <w:rStyle w:val="antworttext"/>
              </w:rPr>
            </w:pPr>
            <w:r w:rsidRPr="0071784C">
              <w:rPr>
                <w:rStyle w:val="fragetext"/>
              </w:rPr>
              <w:t xml:space="preserve">a) </w:t>
            </w:r>
            <w:r w:rsidRPr="0071784C">
              <w:rPr>
                <w:rStyle w:val="antworttext"/>
              </w:rPr>
              <w:t>Im Abschnitt A fährt das Auto schneller als im Abschnitt B.</w:t>
            </w:r>
          </w:p>
          <w:p w14:paraId="528A5793" w14:textId="77777777" w:rsidR="00691771" w:rsidRPr="0071784C" w:rsidRDefault="00691771" w:rsidP="00290065">
            <w:pPr>
              <w:outlineLvl w:val="0"/>
            </w:pPr>
            <w:r w:rsidRPr="0071784C">
              <w:t>b) Im Abschnitt A fährt das Auto genau so schnell wie im Abschnitt C.</w:t>
            </w:r>
          </w:p>
          <w:p w14:paraId="204E822A" w14:textId="77777777" w:rsidR="00691771" w:rsidRPr="0071784C" w:rsidRDefault="00691771" w:rsidP="00290065">
            <w:pPr>
              <w:outlineLvl w:val="0"/>
            </w:pPr>
            <w:r w:rsidRPr="0071784C">
              <w:t>c) In Abschnitt D fährt das Auto ganz langsam.</w:t>
            </w:r>
          </w:p>
          <w:p w14:paraId="7EE43DFA" w14:textId="77777777" w:rsidR="00691771" w:rsidRPr="0071784C" w:rsidRDefault="00691771" w:rsidP="00290065">
            <w:pPr>
              <w:outlineLvl w:val="0"/>
            </w:pPr>
            <w:r w:rsidRPr="0071784C">
              <w:rPr>
                <w:rStyle w:val="antworttext"/>
              </w:rPr>
              <w:t>d) Im Abschnitt B ist das Auto schneller als im Abschnitt D.</w:t>
            </w:r>
          </w:p>
          <w:p w14:paraId="152A8CEB" w14:textId="77777777" w:rsidR="00691771" w:rsidRPr="0071784C" w:rsidRDefault="00691771" w:rsidP="00290065">
            <w:pPr>
              <w:outlineLvl w:val="0"/>
            </w:pPr>
          </w:p>
        </w:tc>
        <w:tc>
          <w:tcPr>
            <w:tcW w:w="4141" w:type="dxa"/>
            <w:shd w:val="clear" w:color="auto" w:fill="auto"/>
          </w:tcPr>
          <w:p w14:paraId="1C6CD8D5" w14:textId="77777777" w:rsidR="00691771" w:rsidRPr="0071784C" w:rsidRDefault="00215B7B" w:rsidP="00290065">
            <w:pPr>
              <w:outlineLvl w:val="0"/>
            </w:pPr>
            <w:r>
              <w:rPr>
                <w:noProof/>
              </w:rPr>
              <w:pict w14:anchorId="42F71120">
                <v:shape id="Bild 74" o:spid="_x0000_i1104" type="#_x0000_t75" alt="m911" style="width:2in;height:108pt;visibility:visible">
                  <v:imagedata r:id="rId268" o:title="m911"/>
                </v:shape>
              </w:pict>
            </w:r>
          </w:p>
        </w:tc>
      </w:tr>
    </w:tbl>
    <w:p w14:paraId="70F52802" w14:textId="77777777" w:rsidR="00691771" w:rsidRDefault="00691771" w:rsidP="00E14754">
      <w:pPr>
        <w:outlineLvl w:val="0"/>
      </w:pPr>
    </w:p>
    <w:p w14:paraId="080CD682" w14:textId="4AD719C4" w:rsidR="008E1CD2" w:rsidRDefault="00D6174A" w:rsidP="008E1CD2">
      <w:pPr>
        <w:widowControl w:val="0"/>
        <w:rPr>
          <w:shd w:val="clear" w:color="auto" w:fill="FFFFFF"/>
        </w:rPr>
      </w:pPr>
      <w:r>
        <w:rPr>
          <w:color w:val="FF0000"/>
        </w:rPr>
        <w:sym w:font="Symbol" w:char="F02A"/>
      </w:r>
      <w:hyperlink r:id="rId269" w:anchor="m914" w:history="1">
        <w:r w:rsidR="008E1CD2" w:rsidRPr="00C90CFE">
          <w:rPr>
            <w:rStyle w:val="Hyperlink"/>
            <w:sz w:val="22"/>
            <w:shd w:val="clear" w:color="auto" w:fill="FFFFFF"/>
          </w:rPr>
          <w:t>914</w:t>
        </w:r>
      </w:hyperlink>
      <w:r w:rsidR="008E1CD2">
        <w:rPr>
          <w:shd w:val="clear" w:color="auto" w:fill="FFFFFF"/>
        </w:rPr>
        <w:t>. Frank und Tom sind zum Angelurlaub und haben ihren Hund mit. Früh morgens startet Frank mit 5 km/h zum See. Tom und der Hund folgen ihm 5 min später, wobei Tom mit 8 km/h läuft. Der Hund freut sich auf das Abenteuer und rennt vor Begeisterung  mit 10 km/h immer zwischen den beiden Anglern solange hin und her, bis Tom Frank noch vor dem See einholt.</w:t>
      </w:r>
    </w:p>
    <w:p w14:paraId="6F8DDD6A" w14:textId="77777777" w:rsidR="008E1CD2" w:rsidRDefault="008E1CD2" w:rsidP="008E1CD2">
      <w:pPr>
        <w:widowControl w:val="0"/>
      </w:pPr>
      <w:r>
        <w:t>Wie viele Meter ist der Hund vom Start bis zum Einholen gelaufen?</w:t>
      </w:r>
    </w:p>
    <w:p w14:paraId="30742172" w14:textId="77777777" w:rsidR="008E1CD2" w:rsidRPr="00E95DCC" w:rsidRDefault="008E1CD2" w:rsidP="008E1CD2">
      <w:pPr>
        <w:widowControl w:val="0"/>
      </w:pPr>
      <w:r>
        <w:t xml:space="preserve">(Die Beschleunigungsphasen beim Richtungswechsel des Hundes </w:t>
      </w:r>
      <w:r w:rsidR="00022C20">
        <w:t xml:space="preserve">können </w:t>
      </w:r>
      <w:r>
        <w:t>vernachlässig</w:t>
      </w:r>
      <w:r w:rsidR="00022C20">
        <w:t xml:space="preserve"> werden</w:t>
      </w:r>
      <w:r w:rsidR="00AB1AF0">
        <w:t>.</w:t>
      </w:r>
      <w:r>
        <w:t xml:space="preserve">) </w:t>
      </w:r>
    </w:p>
    <w:p w14:paraId="7233E8A7" w14:textId="77777777" w:rsidR="008E1CD2" w:rsidRPr="00E3293C" w:rsidRDefault="008E1CD2" w:rsidP="008E1CD2">
      <w:pPr>
        <w:widowControl w:val="0"/>
      </w:pPr>
    </w:p>
    <w:p w14:paraId="4C71517E" w14:textId="39044859" w:rsidR="00AF4CF0" w:rsidRDefault="00215B7B" w:rsidP="00AF4CF0">
      <w:pPr>
        <w:outlineLvl w:val="0"/>
      </w:pPr>
      <w:hyperlink r:id="rId270" w:anchor="m915" w:history="1">
        <w:r w:rsidR="00E3293C" w:rsidRPr="00E3293C">
          <w:rPr>
            <w:rStyle w:val="Hyperlink"/>
            <w:sz w:val="22"/>
          </w:rPr>
          <w:t>915.</w:t>
        </w:r>
      </w:hyperlink>
      <w:r w:rsidR="00E3293C" w:rsidRPr="00E3293C">
        <w:t xml:space="preserve"> </w:t>
      </w:r>
      <w:r w:rsidR="00AF4CF0">
        <w:t>Felix</w:t>
      </w:r>
      <w:r w:rsidR="00AF4CF0" w:rsidRPr="00E3293C">
        <w:t xml:space="preserve"> fährt mit einer </w:t>
      </w:r>
      <w:r w:rsidR="00AF4CF0">
        <w:t>Klasse</w:t>
      </w:r>
      <w:r w:rsidR="00AF4CF0" w:rsidRPr="00E3293C">
        <w:t xml:space="preserve"> zu einer Sprachreise ins Ausland. Sein Vater entdeckt kurz nach seiner Abfahrt des </w:t>
      </w:r>
      <w:r w:rsidR="00AF4CF0">
        <w:t>B</w:t>
      </w:r>
      <w:r w:rsidR="00AF4CF0" w:rsidRPr="00E3293C">
        <w:t xml:space="preserve">usses, dass </w:t>
      </w:r>
      <w:r w:rsidR="00AF4CF0">
        <w:t>Felix</w:t>
      </w:r>
      <w:r w:rsidR="00AF4CF0" w:rsidRPr="00E3293C">
        <w:t xml:space="preserve"> seinen Ausweis vergessen hat. </w:t>
      </w:r>
    </w:p>
    <w:p w14:paraId="32502E4F" w14:textId="77777777" w:rsidR="008E1CD2" w:rsidRDefault="00AF4CF0" w:rsidP="00AF4CF0">
      <w:pPr>
        <w:outlineLvl w:val="0"/>
      </w:pPr>
      <w:r w:rsidRPr="00E3293C">
        <w:t xml:space="preserve">Der Vater weiß, dass der Kleinbus mit einer Geschwindigkeit von ca. </w:t>
      </w:r>
      <w:r>
        <w:t>80</w:t>
      </w:r>
      <w:r w:rsidRPr="00E3293C">
        <w:t xml:space="preserve"> km/h fährt und eine erste Pause von 30 Minuten an einer Autobahnraststätte nach </w:t>
      </w:r>
      <w:r>
        <w:t>2</w:t>
      </w:r>
      <w:r w:rsidRPr="00E3293C">
        <w:t xml:space="preserve"> Stunden Fahrzeit machen wird. Der Vater fährt </w:t>
      </w:r>
      <w:r>
        <w:t>3</w:t>
      </w:r>
      <w:r w:rsidRPr="00E3293C">
        <w:t xml:space="preserve">0 Minuten </w:t>
      </w:r>
      <w:r>
        <w:t>nach Abfahrt des Busses</w:t>
      </w:r>
      <w:r w:rsidRPr="00E3293C">
        <w:t xml:space="preserve"> mit seinem PKW los, um die Reisegruppe an der Raststätte noch vor deren Abfahrt zu erreichen. Mit welcher Durchschnittsgeschwindigkeit muss er fahren</w:t>
      </w:r>
      <w:r>
        <w:t>?</w:t>
      </w:r>
    </w:p>
    <w:p w14:paraId="490D56E1" w14:textId="77777777" w:rsidR="006A5E2E" w:rsidRDefault="006A5E2E" w:rsidP="00AF4CF0">
      <w:pPr>
        <w:outlineLvl w:val="0"/>
      </w:pPr>
    </w:p>
    <w:tbl>
      <w:tblPr>
        <w:tblW w:w="0" w:type="auto"/>
        <w:tblLook w:val="04A0" w:firstRow="1" w:lastRow="0" w:firstColumn="1" w:lastColumn="0" w:noHBand="0" w:noVBand="1"/>
      </w:tblPr>
      <w:tblGrid>
        <w:gridCol w:w="3918"/>
        <w:gridCol w:w="6219"/>
      </w:tblGrid>
      <w:tr w:rsidR="006A5E2E" w:rsidRPr="0071784C" w14:paraId="76609B50" w14:textId="77777777" w:rsidTr="00836F5F">
        <w:tc>
          <w:tcPr>
            <w:tcW w:w="5030" w:type="dxa"/>
            <w:shd w:val="clear" w:color="auto" w:fill="auto"/>
          </w:tcPr>
          <w:p w14:paraId="1FCAC8D6" w14:textId="7458577E" w:rsidR="00772856" w:rsidRPr="0071784C" w:rsidRDefault="00215B7B" w:rsidP="00772856">
            <w:pPr>
              <w:outlineLvl w:val="0"/>
            </w:pPr>
            <w:hyperlink r:id="rId271" w:anchor="m946" w:history="1">
              <w:r w:rsidR="006A5E2E" w:rsidRPr="00836F5F">
                <w:rPr>
                  <w:rStyle w:val="Hyperlink"/>
                  <w:sz w:val="22"/>
                </w:rPr>
                <w:t>946.</w:t>
              </w:r>
            </w:hyperlink>
            <w:r w:rsidR="006A5E2E" w:rsidRPr="0071784C">
              <w:t xml:space="preserve"> </w:t>
            </w:r>
            <w:r w:rsidR="00772856" w:rsidRPr="0071784C">
              <w:t>Das obere Diagramm zeigt das s(t)-Diagramm für die Bewegung eines Körpers.</w:t>
            </w:r>
          </w:p>
          <w:p w14:paraId="41877E14" w14:textId="77777777" w:rsidR="00772856" w:rsidRPr="0071784C" w:rsidRDefault="00772856" w:rsidP="00772856">
            <w:pPr>
              <w:outlineLvl w:val="0"/>
            </w:pPr>
            <w:r w:rsidRPr="0071784C">
              <w:rPr>
                <w:b/>
              </w:rPr>
              <w:t>a)</w:t>
            </w:r>
            <w:r w:rsidRPr="0071784C">
              <w:t xml:space="preserve"> Zeichnen Sie das v(t)-Diagramm für diese Bewegung.</w:t>
            </w:r>
          </w:p>
          <w:p w14:paraId="05FC91EC" w14:textId="77777777" w:rsidR="006A5E2E" w:rsidRPr="0071784C" w:rsidRDefault="00772856" w:rsidP="00772856">
            <w:pPr>
              <w:outlineLvl w:val="0"/>
            </w:pPr>
            <w:r w:rsidRPr="0071784C">
              <w:rPr>
                <w:b/>
              </w:rPr>
              <w:t>b)</w:t>
            </w:r>
            <w:r w:rsidRPr="0071784C">
              <w:t xml:space="preserve"> Beschreiben Sie die Bewegung.</w:t>
            </w:r>
          </w:p>
        </w:tc>
        <w:tc>
          <w:tcPr>
            <w:tcW w:w="5031" w:type="dxa"/>
            <w:shd w:val="clear" w:color="auto" w:fill="auto"/>
          </w:tcPr>
          <w:p w14:paraId="4576B73E" w14:textId="77777777" w:rsidR="006A5E2E" w:rsidRPr="0071784C" w:rsidRDefault="00215B7B" w:rsidP="00836F5F">
            <w:pPr>
              <w:outlineLvl w:val="0"/>
            </w:pPr>
            <w:r>
              <w:rPr>
                <w:noProof/>
              </w:rPr>
              <w:pict w14:anchorId="1B58D025">
                <v:shape id="_x0000_i1105" type="#_x0000_t75" style="width:300pt;height:390pt">
                  <v:imagedata r:id="rId272" o:title="m946"/>
                </v:shape>
              </w:pict>
            </w:r>
          </w:p>
        </w:tc>
      </w:tr>
    </w:tbl>
    <w:p w14:paraId="73334B70" w14:textId="77777777" w:rsidR="008E1CD2" w:rsidRDefault="008E1CD2" w:rsidP="00E14754">
      <w:pPr>
        <w:outlineLvl w:val="0"/>
      </w:pPr>
    </w:p>
    <w:p w14:paraId="11E1FFCD" w14:textId="77777777" w:rsidR="00C30AAF" w:rsidRDefault="00C30AAF" w:rsidP="00E14754">
      <w:pPr>
        <w:outlineLvl w:val="0"/>
      </w:pPr>
    </w:p>
    <w:tbl>
      <w:tblPr>
        <w:tblW w:w="0" w:type="auto"/>
        <w:tblLook w:val="04A0" w:firstRow="1" w:lastRow="0" w:firstColumn="1" w:lastColumn="0" w:noHBand="0" w:noVBand="1"/>
      </w:tblPr>
      <w:tblGrid>
        <w:gridCol w:w="10061"/>
      </w:tblGrid>
      <w:tr w:rsidR="00C30AAF" w:rsidRPr="0071784C" w14:paraId="30FAF031" w14:textId="77777777" w:rsidTr="00277456">
        <w:tc>
          <w:tcPr>
            <w:tcW w:w="10061" w:type="dxa"/>
            <w:shd w:val="clear" w:color="auto" w:fill="auto"/>
          </w:tcPr>
          <w:p w14:paraId="261F158B" w14:textId="7C2182D1" w:rsidR="00C30AAF" w:rsidRPr="0071784C" w:rsidRDefault="00215B7B" w:rsidP="00277456">
            <w:pPr>
              <w:outlineLvl w:val="0"/>
            </w:pPr>
            <w:hyperlink r:id="rId273" w:anchor="m958" w:history="1">
              <w:r w:rsidR="00C30AAF" w:rsidRPr="00277456">
                <w:rPr>
                  <w:rStyle w:val="Hyperlink"/>
                  <w:sz w:val="22"/>
                </w:rPr>
                <w:t>958.</w:t>
              </w:r>
            </w:hyperlink>
          </w:p>
          <w:p w14:paraId="118A4692" w14:textId="77777777" w:rsidR="00C30AAF" w:rsidRPr="0071784C" w:rsidRDefault="001B609C" w:rsidP="00277456">
            <w:pPr>
              <w:outlineLvl w:val="0"/>
              <w:rPr>
                <w:noProof/>
              </w:rPr>
            </w:pPr>
            <w:r w:rsidRPr="0071784C">
              <w:rPr>
                <w:noProof/>
              </w:rPr>
              <w:lastRenderedPageBreak/>
              <w:t xml:space="preserve"> </w:t>
            </w:r>
            <w:r w:rsidR="00215B7B">
              <w:rPr>
                <w:noProof/>
              </w:rPr>
              <w:pict w14:anchorId="3935D4EA">
                <v:shape id="Bild 76" o:spid="_x0000_i1106" type="#_x0000_t75" alt="m958" style="width:456pt;height:264pt;visibility:visible">
                  <v:imagedata r:id="rId274" o:title="m958"/>
                </v:shape>
              </w:pict>
            </w:r>
          </w:p>
          <w:p w14:paraId="00C2170D" w14:textId="77777777" w:rsidR="001B609C" w:rsidRPr="0071784C" w:rsidRDefault="001B609C" w:rsidP="00277456">
            <w:pPr>
              <w:outlineLvl w:val="0"/>
            </w:pPr>
            <w:r w:rsidRPr="0071784C">
              <w:rPr>
                <w:noProof/>
              </w:rPr>
              <w:t>In der ersten Hälfte seines Weges bewegt sich ein Auto mit 80 km/h, in der zweiten Hälfte mit 40 km/h. Wie groß ist die Durchschnittsgeschwindigkeit für die gesamte Strecke?</w:t>
            </w:r>
          </w:p>
        </w:tc>
      </w:tr>
      <w:tr w:rsidR="00C30AAF" w:rsidRPr="0071784C" w14:paraId="36684B3D" w14:textId="77777777" w:rsidTr="00277456">
        <w:tc>
          <w:tcPr>
            <w:tcW w:w="10061" w:type="dxa"/>
            <w:shd w:val="clear" w:color="auto" w:fill="auto"/>
          </w:tcPr>
          <w:p w14:paraId="25DD508F" w14:textId="77777777" w:rsidR="00C30AAF" w:rsidRPr="0071784C" w:rsidRDefault="00C30AAF" w:rsidP="00277456">
            <w:pPr>
              <w:outlineLvl w:val="0"/>
            </w:pPr>
            <w:r w:rsidRPr="0071784C">
              <w:lastRenderedPageBreak/>
              <w:t>Quelle: Walentina S. Wolkenstein: Aufgaben zur Physik, 1975, Verlag MIR Moskau und VEB Fachbuchverlag Leipzig</w:t>
            </w:r>
          </w:p>
        </w:tc>
      </w:tr>
    </w:tbl>
    <w:p w14:paraId="5A1B37B7" w14:textId="77777777" w:rsidR="00C30AAF" w:rsidRDefault="00C30AAF" w:rsidP="00E14754">
      <w:pPr>
        <w:outlineLvl w:val="0"/>
      </w:pPr>
    </w:p>
    <w:p w14:paraId="613553D3" w14:textId="77777777" w:rsidR="00C30AAF" w:rsidRDefault="00C30AAF" w:rsidP="00E14754">
      <w:pPr>
        <w:outlineLvl w:val="0"/>
      </w:pPr>
    </w:p>
    <w:tbl>
      <w:tblPr>
        <w:tblW w:w="0" w:type="auto"/>
        <w:tblLook w:val="04A0" w:firstRow="1" w:lastRow="0" w:firstColumn="1" w:lastColumn="0" w:noHBand="0" w:noVBand="1"/>
      </w:tblPr>
      <w:tblGrid>
        <w:gridCol w:w="4279"/>
        <w:gridCol w:w="5858"/>
      </w:tblGrid>
      <w:tr w:rsidR="00B873B7" w:rsidRPr="0071784C" w14:paraId="0A0833D0" w14:textId="77777777" w:rsidTr="001D0232">
        <w:tc>
          <w:tcPr>
            <w:tcW w:w="5030" w:type="dxa"/>
            <w:shd w:val="clear" w:color="auto" w:fill="auto"/>
          </w:tcPr>
          <w:p w14:paraId="55DDB884" w14:textId="2CA48A7B" w:rsidR="00B873B7" w:rsidRPr="0071784C" w:rsidRDefault="00215B7B" w:rsidP="001D0232">
            <w:pPr>
              <w:outlineLvl w:val="0"/>
            </w:pPr>
            <w:hyperlink r:id="rId275" w:anchor="m967" w:history="1">
              <w:r w:rsidR="00B873B7" w:rsidRPr="001D0232">
                <w:rPr>
                  <w:rStyle w:val="Hyperlink"/>
                  <w:sz w:val="22"/>
                </w:rPr>
                <w:t>967.</w:t>
              </w:r>
            </w:hyperlink>
            <w:r w:rsidR="00B873B7" w:rsidRPr="0071784C">
              <w:t xml:space="preserve"> Das Diagramm stellt den Verlauf eines 100-Meter-Laufes dar. </w:t>
            </w:r>
          </w:p>
          <w:p w14:paraId="35FC8B40" w14:textId="77777777" w:rsidR="00B873B7" w:rsidRPr="0071784C" w:rsidRDefault="0052220F" w:rsidP="001D0232">
            <w:pPr>
              <w:outlineLvl w:val="0"/>
            </w:pPr>
            <w:r w:rsidRPr="0071784C">
              <w:t>Beschreibe den zeitlichen Verlauf der Geschwindigkeit während des Rennens.</w:t>
            </w:r>
          </w:p>
          <w:p w14:paraId="3476F449" w14:textId="77777777" w:rsidR="00B873B7" w:rsidRPr="0071784C" w:rsidRDefault="00B873B7" w:rsidP="001D0232">
            <w:pPr>
              <w:outlineLvl w:val="0"/>
            </w:pPr>
          </w:p>
        </w:tc>
        <w:tc>
          <w:tcPr>
            <w:tcW w:w="5031" w:type="dxa"/>
            <w:shd w:val="clear" w:color="auto" w:fill="auto"/>
          </w:tcPr>
          <w:p w14:paraId="52866CC9" w14:textId="77777777" w:rsidR="00B873B7" w:rsidRPr="0071784C" w:rsidRDefault="00215B7B" w:rsidP="001D0232">
            <w:pPr>
              <w:outlineLvl w:val="0"/>
            </w:pPr>
            <w:r>
              <w:rPr>
                <w:noProof/>
              </w:rPr>
              <w:pict w14:anchorId="6135D4B2">
                <v:shape id="Bild 77" o:spid="_x0000_i1107" type="#_x0000_t75" alt="m967" style="width:282pt;height:168pt;visibility:visible">
                  <v:imagedata r:id="rId276" o:title="m967"/>
                </v:shape>
              </w:pict>
            </w:r>
          </w:p>
        </w:tc>
      </w:tr>
    </w:tbl>
    <w:p w14:paraId="77B86F67" w14:textId="77777777" w:rsidR="000A5018" w:rsidRDefault="000A5018" w:rsidP="00E14754">
      <w:pPr>
        <w:outlineLvl w:val="0"/>
      </w:pPr>
    </w:p>
    <w:tbl>
      <w:tblPr>
        <w:tblW w:w="0" w:type="auto"/>
        <w:tblLook w:val="04A0" w:firstRow="1" w:lastRow="0" w:firstColumn="1" w:lastColumn="0" w:noHBand="0" w:noVBand="1"/>
      </w:tblPr>
      <w:tblGrid>
        <w:gridCol w:w="4637"/>
        <w:gridCol w:w="5500"/>
      </w:tblGrid>
      <w:tr w:rsidR="00EB61B1" w:rsidRPr="0071784C" w14:paraId="4E03D9EB" w14:textId="77777777" w:rsidTr="001F097B">
        <w:tc>
          <w:tcPr>
            <w:tcW w:w="5030" w:type="dxa"/>
            <w:shd w:val="clear" w:color="auto" w:fill="auto"/>
          </w:tcPr>
          <w:p w14:paraId="7996AF23" w14:textId="311DAA9F" w:rsidR="00EB61B1" w:rsidRPr="0071784C" w:rsidRDefault="00215B7B" w:rsidP="004F5770">
            <w:pPr>
              <w:outlineLvl w:val="0"/>
            </w:pPr>
            <w:hyperlink r:id="rId277" w:anchor="m979" w:history="1">
              <w:r w:rsidR="00EB61B1" w:rsidRPr="004F5770">
                <w:rPr>
                  <w:rStyle w:val="Hyperlink"/>
                  <w:sz w:val="22"/>
                </w:rPr>
                <w:t>979.</w:t>
              </w:r>
            </w:hyperlink>
            <w:r w:rsidR="00EB61B1" w:rsidRPr="0071784C">
              <w:t xml:space="preserve"> </w:t>
            </w:r>
            <w:bookmarkStart w:id="773" w:name="_Hlk118710557"/>
            <w:r w:rsidR="00EB61B1" w:rsidRPr="0071784C">
              <w:t xml:space="preserve">Zwischen Jena und Naumburg verkehren gleichzeitig 2 Züge. Dabei kommt ein ICE von Naumburg </w:t>
            </w:r>
            <w:r w:rsidR="00F90F9A">
              <w:t>(</w:t>
            </w:r>
            <w:r w:rsidR="00EB61B1" w:rsidRPr="0071784C">
              <w:t>45 km von Jena entfernt) mit 130 km/h Richtung Jena gefahren. Gleichzeitig startet von Jena ein Regionalexpress Richtung Naumburg mit 90 km/h. Beide Bewegungen werden als gleichförmig angesehen.</w:t>
            </w:r>
          </w:p>
          <w:p w14:paraId="24C9C123" w14:textId="7FB4A845" w:rsidR="00EB61B1" w:rsidRPr="0071784C" w:rsidRDefault="00EB61B1" w:rsidP="004F5770">
            <w:pPr>
              <w:outlineLvl w:val="0"/>
            </w:pPr>
            <w:r w:rsidRPr="0071784C">
              <w:rPr>
                <w:b/>
              </w:rPr>
              <w:t>a)</w:t>
            </w:r>
            <w:r w:rsidRPr="0071784C">
              <w:t xml:space="preserve"> Zeichne das </w:t>
            </w:r>
            <w:r w:rsidR="001F097B" w:rsidRPr="0071784C">
              <w:t>s(t)</w:t>
            </w:r>
            <w:r w:rsidRPr="0071784C">
              <w:t xml:space="preserve">-Diagramm für diesen Vorgang. Bestimme aus diesem Diagramm den Ort des Treffens und den Zeitpunkt, </w:t>
            </w:r>
            <w:r w:rsidRPr="0071784C">
              <w:lastRenderedPageBreak/>
              <w:t>wann sich beide Züge begegnen (möglichst genau).</w:t>
            </w:r>
            <w:r w:rsidRPr="0071784C">
              <w:tab/>
            </w:r>
          </w:p>
          <w:p w14:paraId="6B031316" w14:textId="77777777" w:rsidR="00EB61B1" w:rsidRPr="0071784C" w:rsidRDefault="00EB61B1" w:rsidP="001F097B">
            <w:pPr>
              <w:outlineLvl w:val="0"/>
            </w:pPr>
            <w:r w:rsidRPr="0071784C">
              <w:rPr>
                <w:b/>
              </w:rPr>
              <w:t>b)</w:t>
            </w:r>
            <w:r w:rsidRPr="0071784C">
              <w:t xml:space="preserve"> Berechne Ort und Zeitpunkt des Zusammentreffens.</w:t>
            </w:r>
            <w:bookmarkEnd w:id="773"/>
          </w:p>
        </w:tc>
        <w:tc>
          <w:tcPr>
            <w:tcW w:w="5031" w:type="dxa"/>
            <w:shd w:val="clear" w:color="auto" w:fill="auto"/>
          </w:tcPr>
          <w:p w14:paraId="700015BF" w14:textId="77777777" w:rsidR="00EB61B1" w:rsidRPr="0071784C" w:rsidRDefault="00215B7B" w:rsidP="004F5770">
            <w:pPr>
              <w:outlineLvl w:val="0"/>
            </w:pPr>
            <w:r>
              <w:lastRenderedPageBreak/>
              <w:pict w14:anchorId="692D99A3">
                <v:shape id="_x0000_i1108" type="#_x0000_t75" style="width:264pt;height:2in">
                  <v:imagedata r:id="rId278" o:title="m979_1"/>
                </v:shape>
              </w:pict>
            </w:r>
          </w:p>
          <w:p w14:paraId="4E4F29CF" w14:textId="77777777" w:rsidR="00CD509A" w:rsidRPr="0071784C" w:rsidRDefault="00CD509A" w:rsidP="004F5770">
            <w:pPr>
              <w:outlineLvl w:val="0"/>
            </w:pPr>
            <w:r w:rsidRPr="0071784C">
              <w:lastRenderedPageBreak/>
              <w:t>Quelle:  http://bahnbilder.de</w:t>
            </w:r>
          </w:p>
        </w:tc>
      </w:tr>
    </w:tbl>
    <w:p w14:paraId="04CBDF8C" w14:textId="77777777" w:rsidR="000A5018" w:rsidRDefault="000A5018" w:rsidP="00E14754">
      <w:pPr>
        <w:outlineLvl w:val="0"/>
      </w:pPr>
    </w:p>
    <w:p w14:paraId="1C4BA2CD" w14:textId="77777777" w:rsidR="001A1D8F" w:rsidRDefault="001A1D8F" w:rsidP="00E14754">
      <w:pPr>
        <w:outlineLvl w:val="0"/>
      </w:pPr>
    </w:p>
    <w:tbl>
      <w:tblPr>
        <w:tblW w:w="0" w:type="auto"/>
        <w:tblLayout w:type="fixed"/>
        <w:tblLook w:val="04A0" w:firstRow="1" w:lastRow="0" w:firstColumn="1" w:lastColumn="0" w:noHBand="0" w:noVBand="1"/>
      </w:tblPr>
      <w:tblGrid>
        <w:gridCol w:w="3936"/>
        <w:gridCol w:w="6201"/>
      </w:tblGrid>
      <w:tr w:rsidR="001A1D8F" w:rsidRPr="0071784C" w14:paraId="30568495" w14:textId="77777777" w:rsidTr="004A6D59">
        <w:tc>
          <w:tcPr>
            <w:tcW w:w="3936" w:type="dxa"/>
            <w:shd w:val="clear" w:color="auto" w:fill="auto"/>
          </w:tcPr>
          <w:p w14:paraId="1CB15B01" w14:textId="160FB610" w:rsidR="001A1D8F" w:rsidRPr="0071784C" w:rsidRDefault="00215B7B" w:rsidP="00C80EC7">
            <w:pPr>
              <w:outlineLvl w:val="0"/>
            </w:pPr>
            <w:hyperlink r:id="rId279" w:anchor="m981" w:history="1">
              <w:r w:rsidR="0078539A" w:rsidRPr="005E4584">
                <w:rPr>
                  <w:rStyle w:val="Hyperlink"/>
                  <w:sz w:val="22"/>
                </w:rPr>
                <w:t>98</w:t>
              </w:r>
              <w:r w:rsidR="005E4584" w:rsidRPr="005E4584">
                <w:rPr>
                  <w:rStyle w:val="Hyperlink"/>
                  <w:sz w:val="22"/>
                </w:rPr>
                <w:t>1</w:t>
              </w:r>
              <w:r w:rsidR="0078539A" w:rsidRPr="005E4584">
                <w:rPr>
                  <w:rStyle w:val="Hyperlink"/>
                  <w:sz w:val="22"/>
                </w:rPr>
                <w:t>.</w:t>
              </w:r>
            </w:hyperlink>
            <w:r w:rsidR="0078539A" w:rsidRPr="0071784C">
              <w:t xml:space="preserve"> </w:t>
            </w:r>
            <w:r w:rsidR="002C656F" w:rsidRPr="0071784C">
              <w:rPr>
                <w:b/>
              </w:rPr>
              <w:t>a)</w:t>
            </w:r>
            <w:r w:rsidR="002C656F" w:rsidRPr="0071784C">
              <w:t xml:space="preserve"> Im oberen Diagramm wird die Bewegung eines Körpers im s(t)-Diagramm dargestellt. Zeichne</w:t>
            </w:r>
            <w:r w:rsidR="00C6591F" w:rsidRPr="0071784C">
              <w:t>n Sie</w:t>
            </w:r>
            <w:r w:rsidR="002C656F" w:rsidRPr="0071784C">
              <w:t xml:space="preserve"> darunter das entsprechende v(t)-Diagramm. </w:t>
            </w:r>
            <w:r w:rsidR="00C6591F" w:rsidRPr="0071784C">
              <w:t>Es sollen die Verhältnisse der Geschwindigkeitsbeträge deutlich zu erkennen sein.</w:t>
            </w:r>
          </w:p>
          <w:p w14:paraId="5AFD089B" w14:textId="77777777" w:rsidR="00C6591F" w:rsidRPr="0071784C" w:rsidRDefault="00C6591F" w:rsidP="00C80EC7">
            <w:pPr>
              <w:outlineLvl w:val="0"/>
            </w:pPr>
          </w:p>
          <w:p w14:paraId="38401AF2" w14:textId="77777777" w:rsidR="00C6591F" w:rsidRPr="0071784C" w:rsidRDefault="00C6591F" w:rsidP="00C80EC7">
            <w:pPr>
              <w:outlineLvl w:val="0"/>
            </w:pPr>
            <w:r w:rsidRPr="0071784C">
              <w:rPr>
                <w:b/>
              </w:rPr>
              <w:t>b)</w:t>
            </w:r>
            <w:r w:rsidRPr="0071784C">
              <w:t xml:space="preserve"> Kreuzen Sie von den folgenden Aussagen zu den Diagrammen nur die richtigen an.</w:t>
            </w:r>
          </w:p>
          <w:p w14:paraId="0E567A54" w14:textId="77777777" w:rsidR="004A6D59" w:rsidRPr="0071784C" w:rsidRDefault="004A6D59" w:rsidP="004A6D59">
            <w:pPr>
              <w:tabs>
                <w:tab w:val="left" w:pos="570"/>
              </w:tabs>
              <w:ind w:left="567" w:hanging="567"/>
              <w:outlineLvl w:val="0"/>
            </w:pPr>
            <w:r w:rsidRPr="0071784C">
              <w:sym w:font="Wingdings" w:char="F06F"/>
            </w:r>
            <w:r w:rsidRPr="0071784C">
              <w:tab/>
              <w:t>Der Körper kommt an den Startpunkt der Bewegung zurück.</w:t>
            </w:r>
          </w:p>
          <w:p w14:paraId="269F95C6" w14:textId="77777777" w:rsidR="0049271C" w:rsidRPr="0071784C" w:rsidRDefault="0049271C" w:rsidP="004A6D59">
            <w:pPr>
              <w:tabs>
                <w:tab w:val="left" w:pos="570"/>
              </w:tabs>
              <w:ind w:left="567" w:hanging="567"/>
              <w:outlineLvl w:val="0"/>
            </w:pPr>
          </w:p>
          <w:p w14:paraId="53419BAE" w14:textId="77777777" w:rsidR="004A6D59" w:rsidRPr="0071784C" w:rsidRDefault="004A6D59" w:rsidP="004A6D59">
            <w:pPr>
              <w:tabs>
                <w:tab w:val="left" w:pos="570"/>
              </w:tabs>
              <w:ind w:left="567" w:hanging="567"/>
              <w:outlineLvl w:val="0"/>
            </w:pPr>
            <w:r w:rsidRPr="0071784C">
              <w:sym w:font="Wingdings" w:char="F06F"/>
            </w:r>
            <w:r w:rsidRPr="0071784C">
              <w:tab/>
              <w:t>Der Körper bewegt sich vom Zeitpunkt 0 bis zum Zeitpunkt 1 rückwärts.</w:t>
            </w:r>
          </w:p>
          <w:p w14:paraId="16FE3862" w14:textId="77777777" w:rsidR="0049271C" w:rsidRPr="0071784C" w:rsidRDefault="0049271C" w:rsidP="004A6D59">
            <w:pPr>
              <w:tabs>
                <w:tab w:val="left" w:pos="570"/>
              </w:tabs>
              <w:ind w:left="567" w:hanging="567"/>
              <w:outlineLvl w:val="0"/>
            </w:pPr>
          </w:p>
          <w:p w14:paraId="31C5B6BC" w14:textId="77777777" w:rsidR="004A6D59" w:rsidRPr="0071784C" w:rsidRDefault="004A6D59" w:rsidP="004A6D59">
            <w:pPr>
              <w:tabs>
                <w:tab w:val="left" w:pos="570"/>
              </w:tabs>
              <w:ind w:left="567" w:hanging="567"/>
              <w:outlineLvl w:val="0"/>
            </w:pPr>
            <w:r w:rsidRPr="0071784C">
              <w:sym w:font="Wingdings" w:char="F06F"/>
            </w:r>
            <w:r w:rsidR="0049271C" w:rsidRPr="0071784C">
              <w:tab/>
              <w:t>Der Körper bewegt sich erst langsam, steht dann eine Zeit und bewegt sich zum Schluss schnell.</w:t>
            </w:r>
            <w:r w:rsidRPr="0071784C">
              <w:tab/>
            </w:r>
          </w:p>
          <w:p w14:paraId="09000771" w14:textId="77777777" w:rsidR="0049271C" w:rsidRPr="0071784C" w:rsidRDefault="0049271C" w:rsidP="004A6D59">
            <w:pPr>
              <w:tabs>
                <w:tab w:val="left" w:pos="570"/>
              </w:tabs>
              <w:ind w:left="567" w:hanging="567"/>
              <w:outlineLvl w:val="0"/>
            </w:pPr>
          </w:p>
          <w:p w14:paraId="612A35EB" w14:textId="77777777" w:rsidR="0049271C" w:rsidRPr="0071784C" w:rsidRDefault="0049271C" w:rsidP="004A6D59">
            <w:pPr>
              <w:tabs>
                <w:tab w:val="left" w:pos="570"/>
              </w:tabs>
              <w:ind w:left="567" w:hanging="567"/>
              <w:outlineLvl w:val="0"/>
            </w:pPr>
            <w:r w:rsidRPr="0071784C">
              <w:sym w:font="Wingdings" w:char="F06F"/>
            </w:r>
            <w:r w:rsidRPr="0071784C">
              <w:tab/>
              <w:t>Wenn sich der Körper zurück bewegt, ist seine Geschwindigkeit negativ.</w:t>
            </w:r>
          </w:p>
          <w:p w14:paraId="2B63573B" w14:textId="77777777" w:rsidR="004A6D59" w:rsidRPr="0071784C" w:rsidRDefault="004A6D59" w:rsidP="00C80EC7">
            <w:pPr>
              <w:outlineLvl w:val="0"/>
            </w:pPr>
          </w:p>
          <w:p w14:paraId="1D164AA0" w14:textId="77777777" w:rsidR="00C6591F" w:rsidRPr="0071784C" w:rsidRDefault="00C6591F" w:rsidP="00C80EC7">
            <w:pPr>
              <w:outlineLvl w:val="0"/>
            </w:pPr>
          </w:p>
          <w:p w14:paraId="7B39ADF2" w14:textId="77777777" w:rsidR="00C6591F" w:rsidRPr="0071784C" w:rsidRDefault="00C6591F" w:rsidP="00C80EC7">
            <w:pPr>
              <w:outlineLvl w:val="0"/>
            </w:pPr>
          </w:p>
        </w:tc>
        <w:tc>
          <w:tcPr>
            <w:tcW w:w="6201" w:type="dxa"/>
            <w:shd w:val="clear" w:color="auto" w:fill="auto"/>
          </w:tcPr>
          <w:p w14:paraId="6ED3043D" w14:textId="77777777" w:rsidR="001A1D8F" w:rsidRPr="0071784C" w:rsidRDefault="00215B7B" w:rsidP="00C80EC7">
            <w:pPr>
              <w:outlineLvl w:val="0"/>
            </w:pPr>
            <w:r>
              <w:pict w14:anchorId="156BEE6A">
                <v:shape id="_x0000_i1109" type="#_x0000_t75" style="width:300pt;height:390pt">
                  <v:imagedata r:id="rId280" o:title="m980"/>
                </v:shape>
              </w:pict>
            </w:r>
          </w:p>
        </w:tc>
      </w:tr>
    </w:tbl>
    <w:p w14:paraId="02291BAE" w14:textId="77777777" w:rsidR="001A1D8F" w:rsidRDefault="001A1D8F" w:rsidP="00E14754">
      <w:pPr>
        <w:outlineLvl w:val="0"/>
      </w:pPr>
    </w:p>
    <w:p w14:paraId="7E1783A0" w14:textId="73C845AC" w:rsidR="001A1D8F" w:rsidRDefault="00215B7B" w:rsidP="00E14754">
      <w:pPr>
        <w:outlineLvl w:val="0"/>
      </w:pPr>
      <w:hyperlink r:id="rId281" w:anchor="m982" w:history="1">
        <w:r w:rsidR="008A1C0E" w:rsidRPr="005E4584">
          <w:rPr>
            <w:rStyle w:val="Hyperlink"/>
            <w:sz w:val="22"/>
          </w:rPr>
          <w:t>98</w:t>
        </w:r>
        <w:r w:rsidR="005E4584" w:rsidRPr="005E4584">
          <w:rPr>
            <w:rStyle w:val="Hyperlink"/>
            <w:sz w:val="22"/>
          </w:rPr>
          <w:t>2</w:t>
        </w:r>
        <w:r w:rsidR="008A1C0E" w:rsidRPr="005E4584">
          <w:rPr>
            <w:rStyle w:val="Hyperlink"/>
            <w:sz w:val="22"/>
          </w:rPr>
          <w:t>.</w:t>
        </w:r>
      </w:hyperlink>
      <w:r w:rsidR="008A1C0E">
        <w:t xml:space="preserve"> Auf der Autobahn fährt man 10 km mit durchschnittlich 100 km/h. Dann kommt eine 10 km lange Baustelle, an der man nur 50 km/h fahren darf. Auf den restlichen 10 km bis zur Ausfahrt möchte man so schnell fahren, dass die Durchschnittsgeschwindigkeit für die gesamte Strecke wieder bei 100 km/h liegt.</w:t>
      </w:r>
    </w:p>
    <w:p w14:paraId="672191C7" w14:textId="77777777" w:rsidR="008A1C0E" w:rsidRDefault="008A1C0E" w:rsidP="00E14754">
      <w:pPr>
        <w:outlineLvl w:val="0"/>
      </w:pPr>
      <w:r>
        <w:t>Wie schnell muss man fahren?</w:t>
      </w:r>
    </w:p>
    <w:p w14:paraId="0DE26B6B" w14:textId="77777777" w:rsidR="008A1C0E" w:rsidRPr="008A1C0E" w:rsidRDefault="008A1C0E" w:rsidP="00E14754">
      <w:pPr>
        <w:outlineLvl w:val="0"/>
        <w:rPr>
          <w:lang w:val="en-US"/>
        </w:rPr>
      </w:pPr>
      <w:r w:rsidRPr="008A1C0E">
        <w:rPr>
          <w:lang w:val="en-US"/>
        </w:rPr>
        <w:t>a) 100 km/h</w:t>
      </w:r>
    </w:p>
    <w:p w14:paraId="423F9F78" w14:textId="77777777" w:rsidR="008A1C0E" w:rsidRPr="008A1C0E" w:rsidRDefault="008A1C0E" w:rsidP="00E14754">
      <w:pPr>
        <w:outlineLvl w:val="0"/>
        <w:rPr>
          <w:lang w:val="en-US"/>
        </w:rPr>
      </w:pPr>
      <w:r w:rsidRPr="008A1C0E">
        <w:rPr>
          <w:lang w:val="en-US"/>
        </w:rPr>
        <w:t>b) 150 km/h</w:t>
      </w:r>
    </w:p>
    <w:p w14:paraId="1DD58FE5" w14:textId="77777777" w:rsidR="008A1C0E" w:rsidRPr="008A1C0E" w:rsidRDefault="008A1C0E" w:rsidP="00E14754">
      <w:pPr>
        <w:outlineLvl w:val="0"/>
        <w:rPr>
          <w:lang w:val="en-US"/>
        </w:rPr>
      </w:pPr>
      <w:r w:rsidRPr="008A1C0E">
        <w:rPr>
          <w:lang w:val="en-US"/>
        </w:rPr>
        <w:t>c) 200 km/h</w:t>
      </w:r>
    </w:p>
    <w:p w14:paraId="24FDFABE" w14:textId="77777777" w:rsidR="008A1C0E" w:rsidRDefault="008A1C0E" w:rsidP="00E14754">
      <w:pPr>
        <w:outlineLvl w:val="0"/>
      </w:pPr>
      <w:r w:rsidRPr="008A1C0E">
        <w:t>d) Das ist nicht möglich</w:t>
      </w:r>
      <w:r>
        <w:t>.</w:t>
      </w:r>
    </w:p>
    <w:p w14:paraId="3E89077E" w14:textId="77777777" w:rsidR="00B0512C" w:rsidRDefault="00B0512C" w:rsidP="00E14754">
      <w:pPr>
        <w:outlineLvl w:val="0"/>
      </w:pPr>
    </w:p>
    <w:p w14:paraId="29F136A8" w14:textId="6525CAB9" w:rsidR="00B0512C" w:rsidRDefault="00215B7B" w:rsidP="00E14754">
      <w:pPr>
        <w:outlineLvl w:val="0"/>
      </w:pPr>
      <w:hyperlink r:id="rId282" w:anchor="m985" w:history="1">
        <w:r w:rsidR="00B0512C" w:rsidRPr="008F42EC">
          <w:rPr>
            <w:rStyle w:val="Hyperlink"/>
            <w:sz w:val="22"/>
          </w:rPr>
          <w:t>985.</w:t>
        </w:r>
      </w:hyperlink>
      <w:r w:rsidR="00B0512C">
        <w:t xml:space="preserve"> Bei einem Staffellauf kommen die beiden vorletzten Läufer gleichzeitig an der letzten Staffelübergabe an. Der Schlussläufer der Mannschaft A übernimmt den Stab von seinem Mannschaftkammeraden fehlerfrei und rennt auf die 100 m entfernte Ziellinie zu. Seine Geschwindigkeit bleibt die gesamte Strecke bei 5 m/s.</w:t>
      </w:r>
    </w:p>
    <w:p w14:paraId="25CA8241" w14:textId="77777777" w:rsidR="00B0512C" w:rsidRDefault="00B0512C" w:rsidP="00E14754">
      <w:pPr>
        <w:outlineLvl w:val="0"/>
      </w:pPr>
      <w:r>
        <w:lastRenderedPageBreak/>
        <w:t>Wegen einer verpatzten Übergabe kommt der Schlussläufer der Mannschaft B 3 s später weg, rennt dann aber mit 7 m/s bis zum Ziel durch.</w:t>
      </w:r>
    </w:p>
    <w:p w14:paraId="64F3CC6E" w14:textId="77777777" w:rsidR="00B0512C" w:rsidRDefault="00B0512C" w:rsidP="00E14754">
      <w:pPr>
        <w:outlineLvl w:val="0"/>
      </w:pPr>
      <w:r>
        <w:t>Ermitteln Sie grafisch den Gewinner des Staffellaufes.</w:t>
      </w:r>
    </w:p>
    <w:p w14:paraId="77F68979" w14:textId="77777777" w:rsidR="008F42EC" w:rsidRDefault="008F42EC" w:rsidP="00E14754">
      <w:pPr>
        <w:outlineLvl w:val="0"/>
      </w:pPr>
    </w:p>
    <w:p w14:paraId="4804EE47" w14:textId="75DF0321" w:rsidR="008F42EC" w:rsidRDefault="00215B7B" w:rsidP="00E14754">
      <w:pPr>
        <w:outlineLvl w:val="0"/>
      </w:pPr>
      <w:hyperlink r:id="rId283" w:anchor="m986" w:history="1">
        <w:r w:rsidR="008F42EC" w:rsidRPr="008F42EC">
          <w:rPr>
            <w:rStyle w:val="Hyperlink"/>
            <w:sz w:val="22"/>
          </w:rPr>
          <w:t>986.</w:t>
        </w:r>
      </w:hyperlink>
      <w:r w:rsidR="008F42EC">
        <w:t xml:space="preserve"> Aus einem alten Physikbuch:</w:t>
      </w:r>
    </w:p>
    <w:p w14:paraId="0035F56F" w14:textId="77777777" w:rsidR="008F42EC" w:rsidRDefault="00215B7B" w:rsidP="00E14754">
      <w:pPr>
        <w:outlineLvl w:val="0"/>
      </w:pPr>
      <w:r>
        <w:pict w14:anchorId="68A61712">
          <v:shape id="_x0000_i1110" type="#_x0000_t75" style="width:492pt;height:42pt">
            <v:imagedata r:id="rId284" o:title="m986"/>
          </v:shape>
        </w:pict>
      </w:r>
    </w:p>
    <w:p w14:paraId="31155C6C" w14:textId="77777777" w:rsidR="00B0512C" w:rsidRDefault="00B0512C" w:rsidP="00E14754">
      <w:pPr>
        <w:outlineLvl w:val="0"/>
      </w:pPr>
    </w:p>
    <w:p w14:paraId="1B875E73" w14:textId="77777777" w:rsidR="00B0512C" w:rsidRDefault="00B0512C" w:rsidP="00E14754">
      <w:pPr>
        <w:outlineLvl w:val="0"/>
      </w:pPr>
    </w:p>
    <w:tbl>
      <w:tblPr>
        <w:tblW w:w="0" w:type="auto"/>
        <w:tblLook w:val="04A0" w:firstRow="1" w:lastRow="0" w:firstColumn="1" w:lastColumn="0" w:noHBand="0" w:noVBand="1"/>
      </w:tblPr>
      <w:tblGrid>
        <w:gridCol w:w="10061"/>
      </w:tblGrid>
      <w:tr w:rsidR="0010003D" w:rsidRPr="0071784C" w14:paraId="35639DB4" w14:textId="77777777" w:rsidTr="00C25866">
        <w:tc>
          <w:tcPr>
            <w:tcW w:w="10061" w:type="dxa"/>
            <w:shd w:val="clear" w:color="auto" w:fill="auto"/>
          </w:tcPr>
          <w:p w14:paraId="333F2105" w14:textId="078806B9" w:rsidR="0010003D" w:rsidRPr="0071784C" w:rsidRDefault="00215B7B" w:rsidP="00C25866">
            <w:pPr>
              <w:outlineLvl w:val="0"/>
            </w:pPr>
            <w:hyperlink r:id="rId285" w:anchor="m990" w:history="1">
              <w:r w:rsidR="0010003D" w:rsidRPr="00C25866">
                <w:rPr>
                  <w:rStyle w:val="Hyperlink"/>
                  <w:sz w:val="22"/>
                </w:rPr>
                <w:t>990.</w:t>
              </w:r>
            </w:hyperlink>
            <w:r w:rsidR="0010003D" w:rsidRPr="0071784C">
              <w:t xml:space="preserve"> (LK 2018)</w:t>
            </w:r>
          </w:p>
          <w:p w14:paraId="17E27BFC" w14:textId="77777777" w:rsidR="0010003D" w:rsidRPr="0071784C" w:rsidRDefault="0010003D" w:rsidP="00C25866">
            <w:pPr>
              <w:outlineLvl w:val="0"/>
            </w:pPr>
            <w:r w:rsidRPr="0071784C">
              <w:t>Drei Fahrzeuge bewegen sich auf verschiedenen Richtungsfahrbahnen einer Autobahn.</w:t>
            </w:r>
          </w:p>
          <w:p w14:paraId="66BB2ABE" w14:textId="77777777" w:rsidR="0010003D" w:rsidRPr="0071784C" w:rsidRDefault="0010003D" w:rsidP="00C25866">
            <w:pPr>
              <w:outlineLvl w:val="0"/>
            </w:pPr>
            <w:r w:rsidRPr="0071784C">
              <w:t>Das nachfolgende Diagramm veranschaulicht den zeitlichen Verlauf.</w:t>
            </w:r>
          </w:p>
        </w:tc>
      </w:tr>
      <w:tr w:rsidR="0010003D" w:rsidRPr="0071784C" w14:paraId="7C43667D" w14:textId="77777777" w:rsidTr="00C25866">
        <w:tc>
          <w:tcPr>
            <w:tcW w:w="10061" w:type="dxa"/>
            <w:shd w:val="clear" w:color="auto" w:fill="auto"/>
          </w:tcPr>
          <w:p w14:paraId="49A5E4B2" w14:textId="77777777" w:rsidR="0010003D" w:rsidRPr="0071784C" w:rsidRDefault="00215B7B" w:rsidP="00C25866">
            <w:pPr>
              <w:outlineLvl w:val="0"/>
            </w:pPr>
            <w:r>
              <w:pict w14:anchorId="46D00114">
                <v:shape id="_x0000_i1111" type="#_x0000_t75" style="width:384pt;height:240pt">
                  <v:imagedata r:id="rId286" o:title="m990"/>
                </v:shape>
              </w:pict>
            </w:r>
          </w:p>
        </w:tc>
      </w:tr>
    </w:tbl>
    <w:p w14:paraId="40BFC3D8" w14:textId="77777777" w:rsidR="00E43C42" w:rsidRDefault="003A59E3" w:rsidP="00E14754">
      <w:pPr>
        <w:outlineLvl w:val="0"/>
      </w:pPr>
      <w:r>
        <w:t>Beschreiben Sie die Bewegungen der drei Fahrzeuge. Gehen Sie dabei auch auf die Geschwindigkeiten sowie die Vorgänge Begegnen und Überholen ein.</w:t>
      </w:r>
    </w:p>
    <w:p w14:paraId="17C907D1" w14:textId="77777777" w:rsidR="003A59E3" w:rsidRDefault="003A59E3" w:rsidP="00E14754">
      <w:pPr>
        <w:outlineLvl w:val="0"/>
      </w:pPr>
    </w:p>
    <w:p w14:paraId="163DA84E" w14:textId="77777777" w:rsidR="00C3244D" w:rsidRDefault="00C3244D" w:rsidP="00C3244D">
      <w:pPr>
        <w:outlineLvl w:val="0"/>
      </w:pPr>
    </w:p>
    <w:p w14:paraId="566E87D5" w14:textId="087692E5" w:rsidR="00F32EEF" w:rsidRDefault="00215B7B" w:rsidP="00C3244D">
      <w:pPr>
        <w:outlineLvl w:val="0"/>
      </w:pPr>
      <w:hyperlink r:id="rId287" w:anchor="m994" w:history="1">
        <w:r w:rsidR="00F32EEF" w:rsidRPr="007E06B8">
          <w:rPr>
            <w:rStyle w:val="Hyperlink"/>
            <w:sz w:val="22"/>
          </w:rPr>
          <w:t>994.</w:t>
        </w:r>
      </w:hyperlink>
      <w:r w:rsidR="00F32EEF">
        <w:t xml:space="preserve"> Bei einem Radrennen fährt das Hauptfeld mit einer Geschwindigkeit von 36 km/h. Einer der Favoriten hat durch einen Defekt einen Rückstand von </w:t>
      </w:r>
      <w:r w:rsidR="001778AC">
        <w:t>1</w:t>
      </w:r>
      <w:r w:rsidR="00F32EEF">
        <w:t xml:space="preserve"> min. Er beginnt seine Aufholjagt und rast mit 42 km/h dem Hauptfeld hinterher. </w:t>
      </w:r>
    </w:p>
    <w:p w14:paraId="695DEBDD" w14:textId="77777777" w:rsidR="00F32EEF" w:rsidRDefault="00F32EEF" w:rsidP="00C3244D">
      <w:pPr>
        <w:outlineLvl w:val="0"/>
      </w:pPr>
      <w:r w:rsidRPr="007E06B8">
        <w:rPr>
          <w:b/>
        </w:rPr>
        <w:t>a)</w:t>
      </w:r>
      <w:r>
        <w:t xml:space="preserve"> Berechnen Sie, wie weit der Favorit zu Beginn der Aufholjagd hinter dem </w:t>
      </w:r>
      <w:r w:rsidR="002E39D0">
        <w:t>Hauptfeld</w:t>
      </w:r>
      <w:r>
        <w:t xml:space="preserve"> zurück liegt.</w:t>
      </w:r>
    </w:p>
    <w:p w14:paraId="532E764B" w14:textId="77777777" w:rsidR="00F32EEF" w:rsidRDefault="00F32EEF" w:rsidP="00C3244D">
      <w:pPr>
        <w:outlineLvl w:val="0"/>
      </w:pPr>
      <w:r w:rsidRPr="007E06B8">
        <w:rPr>
          <w:b/>
        </w:rPr>
        <w:t>b)</w:t>
      </w:r>
      <w:r>
        <w:t xml:space="preserve"> Geben Sie </w:t>
      </w:r>
      <w:r w:rsidR="002E39D0">
        <w:t>die Ort-Zeit-Gesetze des Hauptfeldes und des Favoriten an. Wohin haben Sie den Koordinatenursprung gelegt?</w:t>
      </w:r>
    </w:p>
    <w:p w14:paraId="387D0280" w14:textId="77777777" w:rsidR="008A1C0E" w:rsidRDefault="002E39D0" w:rsidP="00E14754">
      <w:pPr>
        <w:outlineLvl w:val="0"/>
      </w:pPr>
      <w:r w:rsidRPr="007E06B8">
        <w:rPr>
          <w:b/>
        </w:rPr>
        <w:t>c)</w:t>
      </w:r>
      <w:r>
        <w:t xml:space="preserve"> Zeichen Sie entsprechend ihrer Ort-Zeit-Gesetze ein s(t)-Diagramm für die beiden Bewegungen.</w:t>
      </w:r>
    </w:p>
    <w:p w14:paraId="2ED5A784" w14:textId="77777777" w:rsidR="002E39D0" w:rsidRDefault="002E39D0" w:rsidP="00E14754">
      <w:pPr>
        <w:outlineLvl w:val="0"/>
      </w:pPr>
      <w:r w:rsidRPr="007E06B8">
        <w:rPr>
          <w:b/>
        </w:rPr>
        <w:t>d)</w:t>
      </w:r>
      <w:r>
        <w:t xml:space="preserve"> Bestimmen Sie aus dem Diagramm</w:t>
      </w:r>
    </w:p>
    <w:p w14:paraId="55884393" w14:textId="77777777" w:rsidR="002E39D0" w:rsidRDefault="002E39D0" w:rsidP="002E39D0">
      <w:pPr>
        <w:numPr>
          <w:ilvl w:val="0"/>
          <w:numId w:val="28"/>
        </w:numPr>
        <w:outlineLvl w:val="0"/>
      </w:pPr>
      <w:r>
        <w:t>den Ort, an dem der Favorit das Hauptfeld einholt.</w:t>
      </w:r>
    </w:p>
    <w:p w14:paraId="67954953" w14:textId="77777777" w:rsidR="002E39D0" w:rsidRDefault="002E39D0" w:rsidP="002E39D0">
      <w:pPr>
        <w:numPr>
          <w:ilvl w:val="0"/>
          <w:numId w:val="28"/>
        </w:numPr>
        <w:outlineLvl w:val="0"/>
      </w:pPr>
      <w:r>
        <w:t>Die Zeit, die er dazu benötigt</w:t>
      </w:r>
    </w:p>
    <w:p w14:paraId="652AD6B5" w14:textId="77777777" w:rsidR="002E39D0" w:rsidRDefault="002E39D0" w:rsidP="002E39D0">
      <w:pPr>
        <w:outlineLvl w:val="0"/>
      </w:pPr>
      <w:r>
        <w:t xml:space="preserve"> </w:t>
      </w:r>
      <w:r w:rsidRPr="007E06B8">
        <w:rPr>
          <w:b/>
        </w:rPr>
        <w:t>e)</w:t>
      </w:r>
      <w:r>
        <w:t xml:space="preserve"> Bestätigen Sie die beiden Ergebnisse aus d) durch eine Rechnung.</w:t>
      </w:r>
    </w:p>
    <w:p w14:paraId="377BCAA0" w14:textId="77777777" w:rsidR="002E39D0" w:rsidRDefault="002E39D0" w:rsidP="002E39D0">
      <w:pPr>
        <w:outlineLvl w:val="0"/>
      </w:pPr>
    </w:p>
    <w:p w14:paraId="2319330B" w14:textId="47EE0AB2" w:rsidR="002E39D0" w:rsidRDefault="00215B7B" w:rsidP="002E39D0">
      <w:pPr>
        <w:outlineLvl w:val="0"/>
      </w:pPr>
      <w:hyperlink r:id="rId288" w:anchor="m995" w:history="1">
        <w:r w:rsidR="00E424B8" w:rsidRPr="00E154A8">
          <w:rPr>
            <w:rStyle w:val="Hyperlink"/>
            <w:sz w:val="22"/>
          </w:rPr>
          <w:t>995.</w:t>
        </w:r>
      </w:hyperlink>
      <w:r w:rsidR="00E424B8">
        <w:t xml:space="preserve"> </w:t>
      </w:r>
    </w:p>
    <w:tbl>
      <w:tblPr>
        <w:tblW w:w="0" w:type="auto"/>
        <w:tblLook w:val="04A0" w:firstRow="1" w:lastRow="0" w:firstColumn="1" w:lastColumn="0" w:noHBand="0" w:noVBand="1"/>
      </w:tblPr>
      <w:tblGrid>
        <w:gridCol w:w="5030"/>
        <w:gridCol w:w="5031"/>
      </w:tblGrid>
      <w:tr w:rsidR="00D42F55" w:rsidRPr="0071784C" w14:paraId="3C261AA6" w14:textId="77777777" w:rsidTr="00276EF7">
        <w:tc>
          <w:tcPr>
            <w:tcW w:w="5030" w:type="dxa"/>
            <w:shd w:val="clear" w:color="auto" w:fill="auto"/>
          </w:tcPr>
          <w:p w14:paraId="18C7FB73" w14:textId="77777777" w:rsidR="00D42F55" w:rsidRPr="0071784C" w:rsidRDefault="00D42F55" w:rsidP="00276EF7">
            <w:pPr>
              <w:outlineLvl w:val="0"/>
            </w:pPr>
            <w:r w:rsidRPr="0071784C">
              <w:lastRenderedPageBreak/>
              <w:t xml:space="preserve">Das </w:t>
            </w:r>
            <w:r w:rsidR="0003185D" w:rsidRPr="0071784C">
              <w:t>v(t)-</w:t>
            </w:r>
            <w:r w:rsidRPr="0071784C">
              <w:t>Diagramm stellt die Bewegung von zwei Körpern dar. Die Geschwindigkeitsänderungen erfolgen für beide Körper so schnell, dass die dazu benötigt Zeit vernachlässigt werden kann.</w:t>
            </w:r>
          </w:p>
          <w:p w14:paraId="4B062512" w14:textId="77777777" w:rsidR="00D42F55" w:rsidRPr="0071784C" w:rsidRDefault="00D42F55" w:rsidP="00276EF7">
            <w:pPr>
              <w:outlineLvl w:val="0"/>
            </w:pPr>
            <w:r w:rsidRPr="0071784C">
              <w:rPr>
                <w:b/>
              </w:rPr>
              <w:t>a)</w:t>
            </w:r>
            <w:r w:rsidRPr="0071784C">
              <w:t xml:space="preserve"> Vergleichen Sie die Anfangsgeschwindigkeiten.</w:t>
            </w:r>
          </w:p>
          <w:p w14:paraId="45C90984" w14:textId="77777777" w:rsidR="00D42F55" w:rsidRPr="0071784C" w:rsidRDefault="00D42F55" w:rsidP="00276EF7">
            <w:pPr>
              <w:outlineLvl w:val="0"/>
            </w:pPr>
            <w:r w:rsidRPr="0071784C">
              <w:rPr>
                <w:b/>
              </w:rPr>
              <w:t xml:space="preserve">b) </w:t>
            </w:r>
            <w:r w:rsidRPr="0071784C">
              <w:t>Vergleichen Sie die Endgeschwindigkeiten.</w:t>
            </w:r>
          </w:p>
          <w:p w14:paraId="4C7EEEF5" w14:textId="77777777" w:rsidR="00D42F55" w:rsidRPr="0071784C" w:rsidRDefault="00D42F55" w:rsidP="00276EF7">
            <w:pPr>
              <w:outlineLvl w:val="0"/>
            </w:pPr>
            <w:r w:rsidRPr="0071784C">
              <w:rPr>
                <w:b/>
              </w:rPr>
              <w:t>c)</w:t>
            </w:r>
            <w:r w:rsidRPr="0071784C">
              <w:t xml:space="preserve"> Vergleichen Sie die Wege, die während der Bewegungen zurückgelegt werden.</w:t>
            </w:r>
          </w:p>
          <w:p w14:paraId="3CA21D52" w14:textId="77777777" w:rsidR="00D42F55" w:rsidRPr="0071784C" w:rsidRDefault="00D42F55" w:rsidP="00276EF7">
            <w:pPr>
              <w:outlineLvl w:val="0"/>
            </w:pPr>
            <w:r w:rsidRPr="0071784C">
              <w:rPr>
                <w:b/>
              </w:rPr>
              <w:t>d)</w:t>
            </w:r>
            <w:r w:rsidRPr="0071784C">
              <w:t xml:space="preserve"> Begründen Sie </w:t>
            </w:r>
            <w:r w:rsidR="0003185D" w:rsidRPr="0071784C">
              <w:t>Ihre Aussage zu den Wegen</w:t>
            </w:r>
            <w:r w:rsidRPr="0071784C">
              <w:t>.</w:t>
            </w:r>
          </w:p>
          <w:p w14:paraId="324BB758" w14:textId="77777777" w:rsidR="00D42F55" w:rsidRPr="0071784C" w:rsidRDefault="00D42F55" w:rsidP="00276EF7">
            <w:pPr>
              <w:outlineLvl w:val="0"/>
            </w:pPr>
          </w:p>
        </w:tc>
        <w:tc>
          <w:tcPr>
            <w:tcW w:w="5031" w:type="dxa"/>
            <w:shd w:val="clear" w:color="auto" w:fill="auto"/>
          </w:tcPr>
          <w:p w14:paraId="1DC57BAB" w14:textId="77777777" w:rsidR="00D42F55" w:rsidRPr="0071784C" w:rsidRDefault="00215B7B" w:rsidP="00276EF7">
            <w:pPr>
              <w:outlineLvl w:val="0"/>
            </w:pPr>
            <w:r>
              <w:pict w14:anchorId="34C6398D">
                <v:shape id="_x0000_i1112" type="#_x0000_t75" style="width:168pt;height:150pt">
                  <v:imagedata r:id="rId289" o:title="m995"/>
                </v:shape>
              </w:pict>
            </w:r>
          </w:p>
        </w:tc>
      </w:tr>
    </w:tbl>
    <w:p w14:paraId="1CD92FBE" w14:textId="77777777" w:rsidR="00E424B8" w:rsidRDefault="00E424B8" w:rsidP="002E39D0">
      <w:pPr>
        <w:outlineLvl w:val="0"/>
      </w:pPr>
    </w:p>
    <w:p w14:paraId="530952E8" w14:textId="47B583FA" w:rsidR="003053CF" w:rsidRPr="003053CF" w:rsidRDefault="00215B7B" w:rsidP="003053CF">
      <w:pPr>
        <w:outlineLvl w:val="0"/>
      </w:pPr>
      <w:hyperlink r:id="rId290" w:anchor="m1019" w:history="1">
        <w:r w:rsidR="003053CF" w:rsidRPr="00047EFD">
          <w:rPr>
            <w:rStyle w:val="Hyperlink"/>
            <w:sz w:val="22"/>
          </w:rPr>
          <w:t>1019.</w:t>
        </w:r>
      </w:hyperlink>
      <w:r w:rsidR="003053CF" w:rsidRPr="003053CF">
        <w:t xml:space="preserve"> Ein Fahrzeug fährt 14 min </w:t>
      </w:r>
      <w:r w:rsidR="003053CF">
        <w:t xml:space="preserve">lang </w:t>
      </w:r>
      <w:r w:rsidR="003053CF" w:rsidRPr="003053CF">
        <w:t>mit der konstanten</w:t>
      </w:r>
      <w:r w:rsidR="003053CF">
        <w:t xml:space="preserve"> </w:t>
      </w:r>
      <w:r w:rsidR="003053CF" w:rsidRPr="003053CF">
        <w:t xml:space="preserve">Geschwindigkeit </w:t>
      </w:r>
      <w:r w:rsidR="003053CF">
        <w:t>von</w:t>
      </w:r>
      <w:r w:rsidR="003053CF" w:rsidRPr="003053CF">
        <w:rPr>
          <w:position w:val="-24"/>
        </w:rPr>
        <w:object w:dxaOrig="720" w:dyaOrig="620" w14:anchorId="339AB588">
          <v:shape id="_x0000_i1113" type="#_x0000_t75" style="width:36pt;height:30pt" o:ole="">
            <v:imagedata r:id="rId291" o:title=""/>
          </v:shape>
          <o:OLEObject Type="Embed" ProgID="Equation.DSMT4" ShapeID="_x0000_i1113" DrawAspect="Content" ObjectID="_1735305582" r:id="rId292"/>
        </w:object>
      </w:r>
      <w:r w:rsidR="003053CF" w:rsidRPr="003053CF">
        <w:t xml:space="preserve">. Es fährt </w:t>
      </w:r>
      <w:r w:rsidR="003053CF">
        <w:t>d</w:t>
      </w:r>
      <w:r w:rsidR="003053CF" w:rsidRPr="003053CF">
        <w:t xml:space="preserve">ann </w:t>
      </w:r>
      <w:r w:rsidR="003053CF">
        <w:t xml:space="preserve">10 min und 50 s </w:t>
      </w:r>
      <w:r w:rsidR="003053CF" w:rsidRPr="003053CF">
        <w:t>mit einer anderen konstanten</w:t>
      </w:r>
      <w:r w:rsidR="003053CF">
        <w:t xml:space="preserve"> </w:t>
      </w:r>
      <w:r w:rsidR="003053CF" w:rsidRPr="003053CF">
        <w:t>Geschwindigkeit weiter und legt noch einmal eine gleich lange Strecke zurück</w:t>
      </w:r>
      <w:r w:rsidR="003053CF">
        <w:t>.</w:t>
      </w:r>
    </w:p>
    <w:p w14:paraId="27BE61AE" w14:textId="7D87CE2E" w:rsidR="003053CF" w:rsidRDefault="003053CF" w:rsidP="003053CF">
      <w:pPr>
        <w:outlineLvl w:val="0"/>
      </w:pPr>
      <w:r w:rsidRPr="00B361E2">
        <w:rPr>
          <w:b/>
        </w:rPr>
        <w:t>a)</w:t>
      </w:r>
      <w:r w:rsidRPr="003053CF">
        <w:t xml:space="preserve"> </w:t>
      </w:r>
      <w:r w:rsidR="00D07ABE">
        <w:t>Wie groß ist die zweite Geschwindigkeit?</w:t>
      </w:r>
    </w:p>
    <w:p w14:paraId="4DB60A0E" w14:textId="441EECBE" w:rsidR="003053CF" w:rsidRDefault="003053CF" w:rsidP="003053CF">
      <w:pPr>
        <w:outlineLvl w:val="0"/>
      </w:pPr>
      <w:r w:rsidRPr="00B361E2">
        <w:rPr>
          <w:b/>
        </w:rPr>
        <w:t>b)</w:t>
      </w:r>
      <w:r w:rsidRPr="003053CF">
        <w:t xml:space="preserve"> Welche Durchschnittsgeschwindigkeit  hat das Fahrzeug auf der ganzen</w:t>
      </w:r>
      <w:r>
        <w:t xml:space="preserve"> </w:t>
      </w:r>
      <w:r w:rsidRPr="003053CF">
        <w:t>Strecke?</w:t>
      </w:r>
    </w:p>
    <w:p w14:paraId="5BAC9D9E" w14:textId="77777777" w:rsidR="0004229A" w:rsidRDefault="0004229A" w:rsidP="003053CF">
      <w:pPr>
        <w:outlineLvl w:val="0"/>
      </w:pPr>
    </w:p>
    <w:p w14:paraId="08278AC5" w14:textId="77777777" w:rsidR="008D04D2" w:rsidRDefault="008D04D2" w:rsidP="003053CF">
      <w:pPr>
        <w:outlineLvl w:val="0"/>
      </w:pPr>
    </w:p>
    <w:tbl>
      <w:tblPr>
        <w:tblW w:w="0" w:type="auto"/>
        <w:tblLook w:val="04A0" w:firstRow="1" w:lastRow="0" w:firstColumn="1" w:lastColumn="0" w:noHBand="0" w:noVBand="1"/>
      </w:tblPr>
      <w:tblGrid>
        <w:gridCol w:w="4280"/>
        <w:gridCol w:w="5857"/>
      </w:tblGrid>
      <w:tr w:rsidR="008D04D2" w:rsidRPr="0071784C" w14:paraId="5936354E" w14:textId="77777777" w:rsidTr="0071784C">
        <w:tc>
          <w:tcPr>
            <w:tcW w:w="5030" w:type="dxa"/>
            <w:shd w:val="clear" w:color="auto" w:fill="auto"/>
          </w:tcPr>
          <w:p w14:paraId="70036F45" w14:textId="049363EF" w:rsidR="008D04D2" w:rsidRPr="0071784C" w:rsidRDefault="00215B7B" w:rsidP="0071784C">
            <w:pPr>
              <w:outlineLvl w:val="0"/>
            </w:pPr>
            <w:hyperlink r:id="rId293" w:anchor="m1025" w:history="1">
              <w:r w:rsidR="008D04D2" w:rsidRPr="0071784C">
                <w:rPr>
                  <w:rStyle w:val="Hyperlink"/>
                  <w:sz w:val="22"/>
                </w:rPr>
                <w:t>1025.</w:t>
              </w:r>
            </w:hyperlink>
            <w:r w:rsidR="008D7869" w:rsidRPr="0071784C">
              <w:t xml:space="preserve"> Das Diagramm zeigt für 5 verschiedene Bewegungen den Zusammenhang zwischen dem zurückgelegten Weg und der dazu benötigten Zeit.</w:t>
            </w:r>
          </w:p>
          <w:p w14:paraId="4ED0A3C0" w14:textId="77777777" w:rsidR="008D7869" w:rsidRPr="0071784C" w:rsidRDefault="008D7869" w:rsidP="0071784C">
            <w:pPr>
              <w:outlineLvl w:val="0"/>
            </w:pPr>
            <w:r w:rsidRPr="0071784C">
              <w:t>Bestimmen Sie für jede der Bewegungen die Geschwindigkeit.</w:t>
            </w:r>
          </w:p>
          <w:p w14:paraId="3526D5FE" w14:textId="77777777" w:rsidR="008D7869" w:rsidRPr="0071784C" w:rsidRDefault="008D7869" w:rsidP="0071784C">
            <w:pPr>
              <w:outlineLvl w:val="0"/>
            </w:pPr>
          </w:p>
        </w:tc>
        <w:tc>
          <w:tcPr>
            <w:tcW w:w="5031" w:type="dxa"/>
            <w:shd w:val="clear" w:color="auto" w:fill="auto"/>
          </w:tcPr>
          <w:p w14:paraId="2DEC3190" w14:textId="77777777" w:rsidR="008D04D2" w:rsidRPr="0071784C" w:rsidRDefault="00215B7B" w:rsidP="0071784C">
            <w:pPr>
              <w:outlineLvl w:val="0"/>
            </w:pPr>
            <w:r>
              <w:pict w14:anchorId="5132FE0B">
                <v:shape id="_x0000_i1114" type="#_x0000_t75" style="width:282pt;height:348pt">
                  <v:imagedata r:id="rId294" o:title="m1025"/>
                </v:shape>
              </w:pict>
            </w:r>
          </w:p>
        </w:tc>
      </w:tr>
    </w:tbl>
    <w:p w14:paraId="0FA7E2EE" w14:textId="77777777" w:rsidR="0004229A" w:rsidRDefault="0004229A" w:rsidP="003053CF">
      <w:pPr>
        <w:outlineLvl w:val="0"/>
      </w:pPr>
    </w:p>
    <w:p w14:paraId="36B98606" w14:textId="77777777" w:rsidR="0004229A" w:rsidRPr="002E39D0" w:rsidRDefault="0004229A" w:rsidP="003053CF">
      <w:pPr>
        <w:outlineLvl w:val="0"/>
      </w:pPr>
    </w:p>
    <w:p w14:paraId="06576B8D" w14:textId="77777777" w:rsidR="00907B55" w:rsidRPr="008A1C0E" w:rsidRDefault="00907B55" w:rsidP="00E14754">
      <w:pPr>
        <w:outlineLvl w:val="0"/>
      </w:pPr>
    </w:p>
    <w:tbl>
      <w:tblPr>
        <w:tblW w:w="0" w:type="auto"/>
        <w:tblLook w:val="04A0" w:firstRow="1" w:lastRow="0" w:firstColumn="1" w:lastColumn="0" w:noHBand="0" w:noVBand="1"/>
      </w:tblPr>
      <w:tblGrid>
        <w:gridCol w:w="3320"/>
        <w:gridCol w:w="6817"/>
      </w:tblGrid>
      <w:tr w:rsidR="00907B55" w:rsidRPr="0071784C" w14:paraId="7C8A745A" w14:textId="77777777" w:rsidTr="0071784C">
        <w:tc>
          <w:tcPr>
            <w:tcW w:w="5030" w:type="dxa"/>
            <w:shd w:val="clear" w:color="auto" w:fill="auto"/>
          </w:tcPr>
          <w:p w14:paraId="62C5ABC1" w14:textId="256D8232" w:rsidR="00907B55" w:rsidRPr="0071784C" w:rsidRDefault="00215B7B" w:rsidP="0071784C">
            <w:pPr>
              <w:outlineLvl w:val="0"/>
            </w:pPr>
            <w:hyperlink r:id="rId295" w:anchor="m1026" w:history="1">
              <w:r w:rsidR="00907B55" w:rsidRPr="0071784C">
                <w:rPr>
                  <w:rStyle w:val="Hyperlink"/>
                  <w:sz w:val="22"/>
                </w:rPr>
                <w:t>1026.</w:t>
              </w:r>
            </w:hyperlink>
            <w:r w:rsidR="00907B55" w:rsidRPr="0071784C">
              <w:t xml:space="preserve"> Das s(t)-Diagramm zeigt die Bewegungen von drei Autos.</w:t>
            </w:r>
          </w:p>
          <w:p w14:paraId="545AF968" w14:textId="77777777" w:rsidR="00907B55" w:rsidRPr="0071784C" w:rsidRDefault="00907B55" w:rsidP="0071784C">
            <w:pPr>
              <w:outlineLvl w:val="0"/>
            </w:pPr>
            <w:r w:rsidRPr="0071784C">
              <w:rPr>
                <w:b/>
              </w:rPr>
              <w:t>a)</w:t>
            </w:r>
            <w:r w:rsidRPr="0071784C">
              <w:t xml:space="preserve"> Geben Sie für jedes Fahrzeug die Geschwindigkeit </w:t>
            </w:r>
            <w:r w:rsidR="006154F4" w:rsidRPr="0071784C">
              <w:t xml:space="preserve">in </w:t>
            </w:r>
            <w:r w:rsidR="006154F4" w:rsidRPr="0071784C">
              <w:rPr>
                <w:position w:val="-24"/>
              </w:rPr>
              <w:object w:dxaOrig="420" w:dyaOrig="620" w14:anchorId="2C48CB75">
                <v:shape id="_x0000_i1115" type="#_x0000_t75" style="width:24pt;height:30pt" o:ole="">
                  <v:imagedata r:id="rId296" o:title=""/>
                </v:shape>
                <o:OLEObject Type="Embed" ProgID="Equation.DSMT4" ShapeID="_x0000_i1115" DrawAspect="Content" ObjectID="_1735305583" r:id="rId297"/>
              </w:object>
            </w:r>
            <w:r w:rsidR="006154F4" w:rsidRPr="0071784C">
              <w:t xml:space="preserve"> </w:t>
            </w:r>
            <w:r w:rsidRPr="0071784C">
              <w:t>an. (3)</w:t>
            </w:r>
          </w:p>
          <w:p w14:paraId="411EF302" w14:textId="77777777" w:rsidR="00907B55" w:rsidRPr="0071784C" w:rsidRDefault="00907B55" w:rsidP="0071784C">
            <w:pPr>
              <w:outlineLvl w:val="0"/>
            </w:pPr>
            <w:r w:rsidRPr="0071784C">
              <w:rPr>
                <w:b/>
              </w:rPr>
              <w:t>b)</w:t>
            </w:r>
            <w:r w:rsidRPr="0071784C">
              <w:t xml:space="preserve"> Was bedeutet der Schnittpunkt der beiden Geraden a und b?</w:t>
            </w:r>
          </w:p>
          <w:p w14:paraId="5B5D609A" w14:textId="77777777" w:rsidR="00907B55" w:rsidRPr="0071784C" w:rsidRDefault="00907B55" w:rsidP="0071784C">
            <w:pPr>
              <w:outlineLvl w:val="0"/>
            </w:pPr>
            <w:r w:rsidRPr="0071784C">
              <w:rPr>
                <w:b/>
              </w:rPr>
              <w:t>c)</w:t>
            </w:r>
            <w:r w:rsidRPr="0071784C">
              <w:t xml:space="preserve"> Vergleichen Sie  die beiden Bewegungen a und c (Gemeinsamkeiten, Unterschiede)</w:t>
            </w:r>
          </w:p>
          <w:p w14:paraId="284FDBB9" w14:textId="77777777" w:rsidR="00907B55" w:rsidRPr="0071784C" w:rsidRDefault="00907B55" w:rsidP="0071784C">
            <w:pPr>
              <w:outlineLvl w:val="0"/>
            </w:pPr>
            <w:r w:rsidRPr="0071784C">
              <w:rPr>
                <w:b/>
              </w:rPr>
              <w:t>d)</w:t>
            </w:r>
            <w:r w:rsidRPr="0071784C">
              <w:t xml:space="preserve"> Zeichen Sie für alle drei Bewegungen die v(t)-Kurven in ein Diagramm.</w:t>
            </w:r>
          </w:p>
        </w:tc>
        <w:tc>
          <w:tcPr>
            <w:tcW w:w="5031" w:type="dxa"/>
            <w:shd w:val="clear" w:color="auto" w:fill="auto"/>
          </w:tcPr>
          <w:p w14:paraId="1AAD11A4" w14:textId="77777777" w:rsidR="00907B55" w:rsidRPr="0071784C" w:rsidRDefault="00215B7B" w:rsidP="0071784C">
            <w:pPr>
              <w:outlineLvl w:val="0"/>
            </w:pPr>
            <w:r>
              <w:pict w14:anchorId="7FB20AB6">
                <v:shape id="_x0000_i1116" type="#_x0000_t75" style="width:330pt;height:192pt">
                  <v:imagedata r:id="rId298" o:title="m1026"/>
                </v:shape>
              </w:pict>
            </w:r>
          </w:p>
        </w:tc>
      </w:tr>
    </w:tbl>
    <w:p w14:paraId="669E8E3D" w14:textId="77777777" w:rsidR="008A1C0E" w:rsidRDefault="008A1C0E" w:rsidP="00E14754">
      <w:pPr>
        <w:outlineLvl w:val="0"/>
      </w:pPr>
    </w:p>
    <w:p w14:paraId="6BC3A994" w14:textId="75287EBE" w:rsidR="00E43C47" w:rsidRDefault="00215B7B" w:rsidP="00E14754">
      <w:pPr>
        <w:outlineLvl w:val="0"/>
        <w:rPr>
          <w:sz w:val="24"/>
          <w:szCs w:val="24"/>
        </w:rPr>
      </w:pPr>
      <w:hyperlink r:id="rId299" w:anchor="m1027" w:history="1">
        <w:r w:rsidR="00E43C47" w:rsidRPr="00E43C47">
          <w:rPr>
            <w:rStyle w:val="Hyperlink"/>
            <w:szCs w:val="24"/>
          </w:rPr>
          <w:t>1027.</w:t>
        </w:r>
      </w:hyperlink>
      <w:r w:rsidR="00E43C47" w:rsidRPr="00E43C47">
        <w:rPr>
          <w:sz w:val="24"/>
          <w:szCs w:val="24"/>
        </w:rPr>
        <w:t xml:space="preserve"> Radfahrer A startet bei Kilometer 350 mit Tempo 20km/h und fährt Radfahrer B entgegen. Dieser startet zeitgleich bei Kilometer 420 mit Tempo 25km/h. Beide Fahrer halten ihr Tempo konstant. Bestimmen sie grafisch und durch Rechnung den Zeitpunkt und den Ort, an dem die Radfahrer aneinander vorbeifahren.</w:t>
      </w:r>
    </w:p>
    <w:p w14:paraId="3B12FC0A" w14:textId="77777777" w:rsidR="00AB0F13" w:rsidRDefault="00AB0F13" w:rsidP="00E14754">
      <w:pPr>
        <w:outlineLvl w:val="0"/>
        <w:rPr>
          <w:sz w:val="24"/>
          <w:szCs w:val="24"/>
        </w:rPr>
      </w:pPr>
    </w:p>
    <w:p w14:paraId="625BEC10" w14:textId="2D934346" w:rsidR="00AB0F13" w:rsidRDefault="00215B7B" w:rsidP="00E14754">
      <w:pPr>
        <w:outlineLvl w:val="0"/>
      </w:pPr>
      <w:hyperlink r:id="rId300" w:anchor="m1046" w:history="1">
        <w:r w:rsidR="00AB0F13" w:rsidRPr="00E53BC4">
          <w:rPr>
            <w:rStyle w:val="Hyperlink"/>
            <w:szCs w:val="24"/>
          </w:rPr>
          <w:t>1046.</w:t>
        </w:r>
      </w:hyperlink>
      <w:r w:rsidR="00AB0F13">
        <w:rPr>
          <w:sz w:val="24"/>
          <w:szCs w:val="24"/>
        </w:rPr>
        <w:t xml:space="preserve"> </w:t>
      </w:r>
      <w:r w:rsidR="00AB0F13">
        <w:t xml:space="preserve">Eine </w:t>
      </w:r>
      <w:r w:rsidR="00E53BC4">
        <w:t>15</w:t>
      </w:r>
      <w:r w:rsidR="00AB0F13">
        <w:t xml:space="preserve">m lange Rolltreppe in einem Einkaufscenter bewege sich mit einer konstanten Geschwindigkeit von </w:t>
      </w:r>
      <w:r w:rsidR="00E53BC4">
        <w:t>0,5</w:t>
      </w:r>
      <w:r w:rsidR="00AB0F13">
        <w:t xml:space="preserve">m/s nach oben. Ein Kind steht am unteren Ende der Rolltreppe und läuft mit einer Laufgeschwindigkeit von </w:t>
      </w:r>
      <w:r w:rsidR="00E53BC4">
        <w:t>1,0</w:t>
      </w:r>
      <w:r w:rsidR="00AB0F13">
        <w:t xml:space="preserve"> m/s die Rolltreppe hoch. Danach läuft es von oben in entgegengesetzter Richtung nach unten. </w:t>
      </w:r>
      <w:r w:rsidR="00E53BC4">
        <w:t>Wie lange treibt sich das Kind auf der Rolltreppe rum?</w:t>
      </w:r>
    </w:p>
    <w:p w14:paraId="09304F72" w14:textId="77777777" w:rsidR="00C817DA" w:rsidRDefault="00C817DA" w:rsidP="00E14754">
      <w:pPr>
        <w:outlineLvl w:val="0"/>
      </w:pPr>
    </w:p>
    <w:p w14:paraId="1D64761F" w14:textId="2E72C609" w:rsidR="00C817DA" w:rsidRDefault="00C817DA" w:rsidP="00E14754">
      <w:pPr>
        <w:outlineLv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0"/>
        <w:gridCol w:w="5031"/>
      </w:tblGrid>
      <w:tr w:rsidR="00BB456A" w:rsidRPr="0071784C" w14:paraId="5D77C16D" w14:textId="77777777" w:rsidTr="0071784C">
        <w:tc>
          <w:tcPr>
            <w:tcW w:w="5030" w:type="dxa"/>
            <w:shd w:val="clear" w:color="auto" w:fill="auto"/>
          </w:tcPr>
          <w:p w14:paraId="62D1567E" w14:textId="05889ED6" w:rsidR="00BB456A" w:rsidRPr="0071784C" w:rsidRDefault="00215B7B" w:rsidP="0071784C">
            <w:pPr>
              <w:outlineLvl w:val="0"/>
            </w:pPr>
            <w:hyperlink r:id="rId301" w:anchor="m1048" w:history="1">
              <w:r w:rsidR="00807E65" w:rsidRPr="0071784C">
                <w:rPr>
                  <w:rStyle w:val="Hyperlink"/>
                  <w:sz w:val="22"/>
                </w:rPr>
                <w:t>1048.</w:t>
              </w:r>
            </w:hyperlink>
            <w:r w:rsidR="00807E65" w:rsidRPr="0071784C">
              <w:t xml:space="preserve"> </w:t>
            </w:r>
            <w:r w:rsidR="00D64992" w:rsidRPr="0071784C">
              <w:t>Das Weg-Zeit-Diagramm zeigt die Bewegung eines Gegenstandes im Laufe von 6 Minuten.</w:t>
            </w:r>
          </w:p>
          <w:p w14:paraId="7D8D4000" w14:textId="77777777" w:rsidR="00D64992" w:rsidRPr="0071784C" w:rsidRDefault="00D64992" w:rsidP="0071784C">
            <w:pPr>
              <w:outlineLvl w:val="0"/>
            </w:pPr>
            <w:r w:rsidRPr="0071784C">
              <w:rPr>
                <w:b/>
              </w:rPr>
              <w:t>a)</w:t>
            </w:r>
            <w:r w:rsidRPr="0071784C">
              <w:t xml:space="preserve"> Beschreibe den gesamten Bewegungsablauf.</w:t>
            </w:r>
          </w:p>
          <w:p w14:paraId="2318A537" w14:textId="19C6D795" w:rsidR="00D64992" w:rsidRPr="0071784C" w:rsidRDefault="00D64992" w:rsidP="0071784C">
            <w:pPr>
              <w:outlineLvl w:val="0"/>
            </w:pPr>
            <w:r w:rsidRPr="0071784C">
              <w:rPr>
                <w:b/>
              </w:rPr>
              <w:t>b)</w:t>
            </w:r>
            <w:r w:rsidRPr="0071784C">
              <w:t xml:space="preserve"> Wie weit </w:t>
            </w:r>
            <w:r w:rsidR="00807E65" w:rsidRPr="0071784C">
              <w:t>entfernt befindet sich der Gegenstand am Ende von seinem Startpunkt?</w:t>
            </w:r>
          </w:p>
          <w:p w14:paraId="49CCB4C5" w14:textId="77777777" w:rsidR="00807E65" w:rsidRPr="0071784C" w:rsidRDefault="00807E65" w:rsidP="0071784C">
            <w:pPr>
              <w:outlineLvl w:val="0"/>
            </w:pPr>
            <w:r w:rsidRPr="0071784C">
              <w:rPr>
                <w:b/>
              </w:rPr>
              <w:t>c)</w:t>
            </w:r>
            <w:r w:rsidRPr="0071784C">
              <w:t xml:space="preserve"> Welche Wegstrecke hat er insgesamt zurückgelegt?</w:t>
            </w:r>
          </w:p>
          <w:p w14:paraId="7B7EA1A1" w14:textId="77777777" w:rsidR="00807E65" w:rsidRPr="0071784C" w:rsidRDefault="00807E65" w:rsidP="0071784C">
            <w:pPr>
              <w:outlineLvl w:val="0"/>
            </w:pPr>
            <w:r w:rsidRPr="0071784C">
              <w:rPr>
                <w:b/>
              </w:rPr>
              <w:t>d)</w:t>
            </w:r>
            <w:r w:rsidRPr="0071784C">
              <w:t xml:space="preserve"> Wie groß ist die größte Geschwindigkeit während es gesamten Vorgangs?</w:t>
            </w:r>
          </w:p>
          <w:p w14:paraId="440B9C1E" w14:textId="77777777" w:rsidR="00807E65" w:rsidRPr="0071784C" w:rsidRDefault="00807E65" w:rsidP="0071784C">
            <w:pPr>
              <w:outlineLvl w:val="0"/>
            </w:pPr>
          </w:p>
          <w:p w14:paraId="1D74DB64" w14:textId="0734466E" w:rsidR="00807E65" w:rsidRPr="0071784C" w:rsidRDefault="00807E65" w:rsidP="0071784C">
            <w:pPr>
              <w:outlineLvl w:val="0"/>
            </w:pPr>
          </w:p>
        </w:tc>
        <w:tc>
          <w:tcPr>
            <w:tcW w:w="5031" w:type="dxa"/>
            <w:shd w:val="clear" w:color="auto" w:fill="auto"/>
          </w:tcPr>
          <w:p w14:paraId="27114B05" w14:textId="56445ECB" w:rsidR="00BB456A" w:rsidRPr="0071784C" w:rsidRDefault="00215B7B" w:rsidP="0071784C">
            <w:pPr>
              <w:outlineLvl w:val="0"/>
            </w:pPr>
            <w:r>
              <w:pict w14:anchorId="17F576AD">
                <v:shape id="_x0000_i1117" type="#_x0000_t75" style="width:240pt;height:222pt">
                  <v:imagedata r:id="rId302" o:title="m1048_1"/>
                </v:shape>
              </w:pict>
            </w:r>
          </w:p>
        </w:tc>
      </w:tr>
    </w:tbl>
    <w:p w14:paraId="3782959E" w14:textId="77777777" w:rsidR="00C817DA" w:rsidRDefault="00C817DA" w:rsidP="00E14754">
      <w:pPr>
        <w:outlineLvl w:val="0"/>
      </w:pPr>
    </w:p>
    <w:p w14:paraId="088EF8F1" w14:textId="65423961" w:rsidR="005056A5" w:rsidRDefault="00215B7B" w:rsidP="005056A5">
      <w:pPr>
        <w:widowControl w:val="0"/>
        <w:rPr>
          <w:shd w:val="clear" w:color="auto" w:fill="FFFFFF"/>
        </w:rPr>
      </w:pPr>
      <w:hyperlink r:id="rId303" w:anchor="m1070" w:history="1">
        <w:r w:rsidR="005056A5" w:rsidRPr="003557C8">
          <w:rPr>
            <w:rStyle w:val="Hyperlink"/>
            <w:sz w:val="22"/>
            <w:shd w:val="clear" w:color="auto" w:fill="FFFFFF"/>
          </w:rPr>
          <w:t>1070.</w:t>
        </w:r>
      </w:hyperlink>
    </w:p>
    <w:p w14:paraId="6FF0D95D" w14:textId="77777777" w:rsidR="005056A5" w:rsidRDefault="005056A5" w:rsidP="005056A5">
      <w:pPr>
        <w:widowControl w:val="0"/>
        <w:rPr>
          <w:shd w:val="clear" w:color="auto" w:fill="FFFFFF"/>
        </w:rPr>
      </w:pPr>
      <w:r>
        <w:rPr>
          <w:shd w:val="clear" w:color="auto" w:fill="FFFFFF"/>
        </w:rPr>
        <w:t>Ein Körper bewegt sich bezüglich des Nullpunktes wie nachfolgend angegeben mit konstanter Geschwindigkeit. Geben Sie jeweils für die Geschwindigkeit das Vorzeichen des Wertes an.</w:t>
      </w:r>
    </w:p>
    <w:tbl>
      <w:tblPr>
        <w:tblW w:w="0" w:type="auto"/>
        <w:tblLook w:val="04A0" w:firstRow="1" w:lastRow="0" w:firstColumn="1" w:lastColumn="0" w:noHBand="0" w:noVBand="1"/>
      </w:tblPr>
      <w:tblGrid>
        <w:gridCol w:w="5030"/>
        <w:gridCol w:w="5031"/>
      </w:tblGrid>
      <w:tr w:rsidR="005056A5" w:rsidRPr="0071784C" w14:paraId="070550E4" w14:textId="77777777" w:rsidTr="00455AD4">
        <w:tc>
          <w:tcPr>
            <w:tcW w:w="5030" w:type="dxa"/>
            <w:shd w:val="clear" w:color="auto" w:fill="auto"/>
          </w:tcPr>
          <w:p w14:paraId="05CFBE3F" w14:textId="77777777" w:rsidR="005056A5" w:rsidRPr="0071784C" w:rsidRDefault="005056A5" w:rsidP="00455AD4">
            <w:pPr>
              <w:widowControl w:val="0"/>
              <w:numPr>
                <w:ilvl w:val="0"/>
                <w:numId w:val="35"/>
              </w:numPr>
              <w:rPr>
                <w:shd w:val="clear" w:color="auto" w:fill="FFFFFF"/>
              </w:rPr>
            </w:pPr>
            <w:r w:rsidRPr="0071784C">
              <w:rPr>
                <w:shd w:val="clear" w:color="auto" w:fill="FFFFFF"/>
              </w:rPr>
              <w:lastRenderedPageBreak/>
              <w:t>im positiven Bereich vom Nullpunkt weg.</w:t>
            </w:r>
          </w:p>
          <w:p w14:paraId="0DC23B4D" w14:textId="77777777" w:rsidR="005056A5" w:rsidRPr="0071784C" w:rsidRDefault="005056A5" w:rsidP="00455AD4">
            <w:pPr>
              <w:widowControl w:val="0"/>
              <w:numPr>
                <w:ilvl w:val="0"/>
                <w:numId w:val="35"/>
              </w:numPr>
              <w:rPr>
                <w:shd w:val="clear" w:color="auto" w:fill="FFFFFF"/>
              </w:rPr>
            </w:pPr>
            <w:r w:rsidRPr="0071784C">
              <w:rPr>
                <w:shd w:val="clear" w:color="auto" w:fill="FFFFFF"/>
              </w:rPr>
              <w:t>im positiven Bereich zum Nullpunkt hin.</w:t>
            </w:r>
          </w:p>
          <w:p w14:paraId="6F69A63A" w14:textId="77777777" w:rsidR="005056A5" w:rsidRPr="0071784C" w:rsidRDefault="005056A5" w:rsidP="00455AD4">
            <w:pPr>
              <w:widowControl w:val="0"/>
              <w:numPr>
                <w:ilvl w:val="0"/>
                <w:numId w:val="35"/>
              </w:numPr>
              <w:rPr>
                <w:shd w:val="clear" w:color="auto" w:fill="FFFFFF"/>
              </w:rPr>
            </w:pPr>
            <w:r w:rsidRPr="0071784C">
              <w:rPr>
                <w:shd w:val="clear" w:color="auto" w:fill="FFFFFF"/>
              </w:rPr>
              <w:t>im negativen Bereich vom Nullpunkt weg</w:t>
            </w:r>
          </w:p>
          <w:p w14:paraId="431AF42F" w14:textId="77777777" w:rsidR="005056A5" w:rsidRPr="0071784C" w:rsidRDefault="005056A5" w:rsidP="00455AD4">
            <w:pPr>
              <w:widowControl w:val="0"/>
              <w:numPr>
                <w:ilvl w:val="0"/>
                <w:numId w:val="35"/>
              </w:numPr>
              <w:rPr>
                <w:shd w:val="clear" w:color="auto" w:fill="FFFFFF"/>
              </w:rPr>
            </w:pPr>
            <w:r w:rsidRPr="0071784C">
              <w:rPr>
                <w:shd w:val="clear" w:color="auto" w:fill="FFFFFF"/>
              </w:rPr>
              <w:t xml:space="preserve">im negativen Bereich zum Nullpunkt hin. </w:t>
            </w:r>
          </w:p>
        </w:tc>
        <w:tc>
          <w:tcPr>
            <w:tcW w:w="5031" w:type="dxa"/>
            <w:shd w:val="clear" w:color="auto" w:fill="auto"/>
          </w:tcPr>
          <w:p w14:paraId="7C168550" w14:textId="77777777" w:rsidR="005056A5" w:rsidRPr="0071784C" w:rsidRDefault="00215B7B" w:rsidP="00455AD4">
            <w:pPr>
              <w:widowControl w:val="0"/>
              <w:rPr>
                <w:shd w:val="clear" w:color="auto" w:fill="FFFFFF"/>
              </w:rPr>
            </w:pPr>
            <w:r>
              <w:rPr>
                <w:shd w:val="clear" w:color="auto" w:fill="FFFFFF"/>
              </w:rPr>
              <w:pict w14:anchorId="55F73A93">
                <v:shape id="_x0000_i1118" type="#_x0000_t75" style="width:234pt;height:1in">
                  <v:imagedata r:id="rId304" o:title="m1070"/>
                </v:shape>
              </w:pict>
            </w:r>
          </w:p>
        </w:tc>
      </w:tr>
    </w:tbl>
    <w:p w14:paraId="71FCF3FF" w14:textId="77777777" w:rsidR="005056A5" w:rsidRDefault="005056A5" w:rsidP="005056A5">
      <w:pPr>
        <w:widowControl w:val="0"/>
        <w:rPr>
          <w:shd w:val="clear" w:color="auto" w:fill="FFFFFF"/>
        </w:rPr>
      </w:pPr>
    </w:p>
    <w:tbl>
      <w:tblPr>
        <w:tblW w:w="0" w:type="auto"/>
        <w:tblLook w:val="04A0" w:firstRow="1" w:lastRow="0" w:firstColumn="1" w:lastColumn="0" w:noHBand="0" w:noVBand="1"/>
      </w:tblPr>
      <w:tblGrid>
        <w:gridCol w:w="10061"/>
      </w:tblGrid>
      <w:tr w:rsidR="00A06CD5" w14:paraId="2D9795B8" w14:textId="77777777" w:rsidTr="0020675F">
        <w:tc>
          <w:tcPr>
            <w:tcW w:w="10061" w:type="dxa"/>
            <w:shd w:val="clear" w:color="auto" w:fill="auto"/>
          </w:tcPr>
          <w:p w14:paraId="0C033679" w14:textId="38A01C93" w:rsidR="00A06CD5" w:rsidRPr="0020675F" w:rsidRDefault="00215B7B" w:rsidP="0020675F">
            <w:pPr>
              <w:widowControl w:val="0"/>
              <w:rPr>
                <w:shd w:val="clear" w:color="auto" w:fill="FFFFFF"/>
              </w:rPr>
            </w:pPr>
            <w:hyperlink r:id="rId305" w:anchor="m1071" w:history="1">
              <w:r w:rsidR="00A06CD5" w:rsidRPr="0020675F">
                <w:rPr>
                  <w:rStyle w:val="Hyperlink"/>
                  <w:sz w:val="22"/>
                  <w:shd w:val="clear" w:color="auto" w:fill="FFFFFF"/>
                </w:rPr>
                <w:t>1071.</w:t>
              </w:r>
            </w:hyperlink>
            <w:r w:rsidR="00A06CD5" w:rsidRPr="0020675F">
              <w:rPr>
                <w:shd w:val="clear" w:color="auto" w:fill="FFFFFF"/>
              </w:rPr>
              <w:t xml:space="preserve"> Die drei s(t)-Diagramme stellen jeweils Bewegungen von zwei Fahrzeugen auf getrennten Fahrbahnen einer Straße dar. </w:t>
            </w:r>
          </w:p>
          <w:p w14:paraId="73A57572" w14:textId="21662E95" w:rsidR="00A06CD5" w:rsidRPr="0020675F" w:rsidRDefault="00A06CD5" w:rsidP="0020675F">
            <w:pPr>
              <w:widowControl w:val="0"/>
              <w:rPr>
                <w:shd w:val="clear" w:color="auto" w:fill="FFFFFF"/>
              </w:rPr>
            </w:pPr>
            <w:r w:rsidRPr="0020675F">
              <w:rPr>
                <w:shd w:val="clear" w:color="auto" w:fill="FFFFFF"/>
              </w:rPr>
              <w:t>Beschreiben Sie die Bewegungen der Fahrzeuge.</w:t>
            </w:r>
          </w:p>
        </w:tc>
      </w:tr>
      <w:tr w:rsidR="00A06CD5" w14:paraId="56A45E1C" w14:textId="77777777" w:rsidTr="0020675F">
        <w:tc>
          <w:tcPr>
            <w:tcW w:w="10061" w:type="dxa"/>
            <w:shd w:val="clear" w:color="auto" w:fill="auto"/>
          </w:tcPr>
          <w:p w14:paraId="2B577EB3" w14:textId="207B2B3D" w:rsidR="00A06CD5" w:rsidRPr="0020675F" w:rsidRDefault="00215B7B" w:rsidP="0020675F">
            <w:pPr>
              <w:widowControl w:val="0"/>
              <w:rPr>
                <w:shd w:val="clear" w:color="auto" w:fill="FFFFFF"/>
              </w:rPr>
            </w:pPr>
            <w:r>
              <w:rPr>
                <w:shd w:val="clear" w:color="auto" w:fill="FFFFFF"/>
              </w:rPr>
              <w:pict w14:anchorId="7B239E41">
                <v:shape id="_x0000_i1119" type="#_x0000_t75" style="width:354pt;height:108pt">
                  <v:imagedata r:id="rId306" o:title="m1071"/>
                </v:shape>
              </w:pict>
            </w:r>
          </w:p>
        </w:tc>
      </w:tr>
    </w:tbl>
    <w:p w14:paraId="43D87462" w14:textId="77777777" w:rsidR="00A06CD5" w:rsidRDefault="00A06CD5" w:rsidP="005056A5">
      <w:pPr>
        <w:widowControl w:val="0"/>
        <w:rPr>
          <w:shd w:val="clear" w:color="auto" w:fill="FFFFFF"/>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2E1EAD" w14:paraId="01AB47D3" w14:textId="77777777" w:rsidTr="002E1EAD">
        <w:tc>
          <w:tcPr>
            <w:tcW w:w="5030" w:type="dxa"/>
          </w:tcPr>
          <w:p w14:paraId="4CD66F01" w14:textId="24A060A8" w:rsidR="002E1EAD" w:rsidRDefault="00215B7B" w:rsidP="002E1EAD">
            <w:pPr>
              <w:widowControl w:val="0"/>
              <w:rPr>
                <w:shd w:val="clear" w:color="auto" w:fill="FFFFFF"/>
              </w:rPr>
            </w:pPr>
            <w:hyperlink r:id="rId307" w:anchor="m1112" w:history="1">
              <w:r w:rsidR="002E1EAD" w:rsidRPr="002E1EAD">
                <w:rPr>
                  <w:rStyle w:val="Hyperlink"/>
                  <w:sz w:val="22"/>
                  <w:shd w:val="clear" w:color="auto" w:fill="FFFFFF"/>
                </w:rPr>
                <w:t>1112.</w:t>
              </w:r>
            </w:hyperlink>
          </w:p>
          <w:p w14:paraId="596D4ACF" w14:textId="03A15A94" w:rsidR="002E1EAD" w:rsidRDefault="002E1EAD" w:rsidP="002E1EAD">
            <w:pPr>
              <w:widowControl w:val="0"/>
              <w:rPr>
                <w:shd w:val="clear" w:color="auto" w:fill="FFFFFF"/>
              </w:rPr>
            </w:pPr>
            <w:r>
              <w:rPr>
                <w:shd w:val="clear" w:color="auto" w:fill="FFFFFF"/>
              </w:rPr>
              <w:t>Ein 5,0 m langer blauer Pkw will einen roten Lkw überholen. Der Pkw fährt gleichförmig mit 108 km/h, der Lkw mit 72 km/h. Zu Beginn beträgt der Abstand s</w:t>
            </w:r>
            <w:r w:rsidRPr="00BA701D">
              <w:rPr>
                <w:shd w:val="clear" w:color="auto" w:fill="FFFFFF"/>
                <w:vertAlign w:val="subscript"/>
              </w:rPr>
              <w:t>a</w:t>
            </w:r>
            <w:r>
              <w:rPr>
                <w:shd w:val="clear" w:color="auto" w:fill="FFFFFF"/>
              </w:rPr>
              <w:t xml:space="preserve"> der Fahrzeugspitzen 60 m.</w:t>
            </w:r>
          </w:p>
          <w:p w14:paraId="50DBD20C" w14:textId="77777777" w:rsidR="002E1EAD" w:rsidRDefault="002E1EAD" w:rsidP="002E1EAD">
            <w:pPr>
              <w:widowControl w:val="0"/>
              <w:rPr>
                <w:shd w:val="clear" w:color="auto" w:fill="FFFFFF"/>
              </w:rPr>
            </w:pPr>
          </w:p>
          <w:p w14:paraId="1C15F0F3" w14:textId="77777777" w:rsidR="002E1EAD" w:rsidRDefault="002E1EAD" w:rsidP="002E1EAD">
            <w:pPr>
              <w:widowControl w:val="0"/>
              <w:rPr>
                <w:shd w:val="clear" w:color="auto" w:fill="FFFFFF"/>
              </w:rPr>
            </w:pPr>
            <w:r w:rsidRPr="00BA701D">
              <w:rPr>
                <w:b/>
                <w:shd w:val="clear" w:color="auto" w:fill="FFFFFF"/>
              </w:rPr>
              <w:t>a)</w:t>
            </w:r>
            <w:r>
              <w:rPr>
                <w:shd w:val="clear" w:color="auto" w:fill="FFFFFF"/>
              </w:rPr>
              <w:t xml:space="preserve"> Zeichne für die folgenden 12 Sekunden das s(t)-Diagramm. Der Nullpunkt des Koordinatensystems liegt im blauen Auto. (6)</w:t>
            </w:r>
          </w:p>
          <w:p w14:paraId="2DF30678" w14:textId="77777777" w:rsidR="002E1EAD" w:rsidRDefault="002E1EAD" w:rsidP="005056A5">
            <w:pPr>
              <w:widowControl w:val="0"/>
              <w:rPr>
                <w:shd w:val="clear" w:color="auto" w:fill="FFFFFF"/>
              </w:rPr>
            </w:pPr>
          </w:p>
        </w:tc>
        <w:tc>
          <w:tcPr>
            <w:tcW w:w="5031" w:type="dxa"/>
          </w:tcPr>
          <w:p w14:paraId="5F4C0010" w14:textId="3CDDD6A1" w:rsidR="002E1EAD" w:rsidRDefault="002E1EAD" w:rsidP="005056A5">
            <w:pPr>
              <w:widowControl w:val="0"/>
              <w:rPr>
                <w:shd w:val="clear" w:color="auto" w:fill="FFFFFF"/>
              </w:rPr>
            </w:pPr>
            <w:r>
              <w:rPr>
                <w:noProof/>
                <w:snapToGrid/>
                <w:shd w:val="clear" w:color="auto" w:fill="FFFFFF"/>
              </w:rPr>
              <w:drawing>
                <wp:inline distT="0" distB="0" distL="0" distR="0" wp14:anchorId="257FA213" wp14:editId="4D2D714D">
                  <wp:extent cx="2511557" cy="789434"/>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111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2511557" cy="789434"/>
                          </a:xfrm>
                          <a:prstGeom prst="rect">
                            <a:avLst/>
                          </a:prstGeom>
                        </pic:spPr>
                      </pic:pic>
                    </a:graphicData>
                  </a:graphic>
                </wp:inline>
              </w:drawing>
            </w:r>
          </w:p>
        </w:tc>
      </w:tr>
    </w:tbl>
    <w:p w14:paraId="6775F751" w14:textId="25C75788" w:rsidR="00BA701D" w:rsidRDefault="00BA701D" w:rsidP="005056A5">
      <w:pPr>
        <w:widowControl w:val="0"/>
        <w:rPr>
          <w:shd w:val="clear" w:color="auto" w:fill="FFFFFF"/>
        </w:rPr>
      </w:pPr>
      <w:r w:rsidRPr="00BA701D">
        <w:rPr>
          <w:b/>
          <w:shd w:val="clear" w:color="auto" w:fill="FFFFFF"/>
        </w:rPr>
        <w:t>b)</w:t>
      </w:r>
      <w:r>
        <w:rPr>
          <w:shd w:val="clear" w:color="auto" w:fill="FFFFFF"/>
        </w:rPr>
        <w:t xml:space="preserve"> Bestimme aus dem Diagramm den Zeitpunkt, zu dem die beiden Fahrzeugspitzen auf gleicher Höhe sind.</w:t>
      </w:r>
      <w:r w:rsidR="00D87781">
        <w:rPr>
          <w:shd w:val="clear" w:color="auto" w:fill="FFFFFF"/>
        </w:rPr>
        <w:t xml:space="preserve"> Welchen Weg ist das blaue Auto bis </w:t>
      </w:r>
      <w:r w:rsidR="00A077EA">
        <w:rPr>
          <w:shd w:val="clear" w:color="auto" w:fill="FFFFFF"/>
        </w:rPr>
        <w:t>dahingefahren</w:t>
      </w:r>
      <w:r w:rsidR="00D87781">
        <w:rPr>
          <w:shd w:val="clear" w:color="auto" w:fill="FFFFFF"/>
        </w:rPr>
        <w:t>. (2)</w:t>
      </w:r>
    </w:p>
    <w:p w14:paraId="1DCB2DE3" w14:textId="4214632B" w:rsidR="00505989" w:rsidRDefault="00D87781" w:rsidP="005056A5">
      <w:pPr>
        <w:widowControl w:val="0"/>
        <w:rPr>
          <w:shd w:val="clear" w:color="auto" w:fill="FFFFFF"/>
        </w:rPr>
      </w:pPr>
      <w:r>
        <w:rPr>
          <w:b/>
          <w:shd w:val="clear" w:color="auto" w:fill="FFFFFF"/>
        </w:rPr>
        <w:t>c</w:t>
      </w:r>
      <w:r w:rsidR="00505989" w:rsidRPr="00BA701D">
        <w:rPr>
          <w:b/>
          <w:shd w:val="clear" w:color="auto" w:fill="FFFFFF"/>
        </w:rPr>
        <w:t>)</w:t>
      </w:r>
      <w:r w:rsidR="00505989">
        <w:rPr>
          <w:shd w:val="clear" w:color="auto" w:fill="FFFFFF"/>
        </w:rPr>
        <w:t xml:space="preserve"> </w:t>
      </w:r>
      <w:r>
        <w:rPr>
          <w:shd w:val="clear" w:color="auto" w:fill="FFFFFF"/>
        </w:rPr>
        <w:t>Bestätige die beiden soeben bestimmten Werte durch eine Berechnung. (</w:t>
      </w:r>
    </w:p>
    <w:p w14:paraId="1F992DBB" w14:textId="20F9094A" w:rsidR="00D87781" w:rsidRDefault="00B47F98" w:rsidP="005056A5">
      <w:pPr>
        <w:widowControl w:val="0"/>
        <w:rPr>
          <w:shd w:val="clear" w:color="auto" w:fill="FFFFFF"/>
        </w:rPr>
      </w:pPr>
      <w:r w:rsidRPr="00607246">
        <w:rPr>
          <w:b/>
          <w:shd w:val="clear" w:color="auto" w:fill="FFFFFF"/>
        </w:rPr>
        <w:t>d)</w:t>
      </w:r>
      <w:r>
        <w:rPr>
          <w:shd w:val="clear" w:color="auto" w:fill="FFFFFF"/>
        </w:rPr>
        <w:t xml:space="preserve"> Entscheide, ob der Überholvorgang nach den 12 s als abgeschlossen betrachtet werden kann. Begründe die Entscheidung. (3)</w:t>
      </w:r>
    </w:p>
    <w:p w14:paraId="527C109C" w14:textId="77777777" w:rsidR="00D87781" w:rsidRDefault="00D87781" w:rsidP="005056A5">
      <w:pPr>
        <w:widowControl w:val="0"/>
        <w:rPr>
          <w:shd w:val="clear" w:color="auto" w:fill="FFFFFF"/>
        </w:rPr>
      </w:pPr>
    </w:p>
    <w:p w14:paraId="2B16F159" w14:textId="218AE520" w:rsidR="00220441" w:rsidRDefault="00215B7B" w:rsidP="005056A5">
      <w:pPr>
        <w:widowControl w:val="0"/>
        <w:rPr>
          <w:shd w:val="clear" w:color="auto" w:fill="FFFFFF"/>
        </w:rPr>
      </w:pPr>
      <w:hyperlink r:id="rId309" w:anchor="m1118" w:history="1">
        <w:r w:rsidR="00220441" w:rsidRPr="00220441">
          <w:rPr>
            <w:rStyle w:val="Hyperlink"/>
            <w:sz w:val="22"/>
            <w:shd w:val="clear" w:color="auto" w:fill="FFFFFF"/>
          </w:rPr>
          <w:t>1118.</w:t>
        </w:r>
      </w:hyperlink>
      <w:r w:rsidR="00220441">
        <w:rPr>
          <w:shd w:val="clear" w:color="auto" w:fill="FFFFFF"/>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220441" w14:paraId="5801A7BA" w14:textId="77777777" w:rsidTr="00220441">
        <w:trPr>
          <w:trHeight w:val="546"/>
        </w:trPr>
        <w:tc>
          <w:tcPr>
            <w:tcW w:w="9212" w:type="dxa"/>
          </w:tcPr>
          <w:p w14:paraId="6914A4C2" w14:textId="0791A65A" w:rsidR="00220441" w:rsidRDefault="00220441" w:rsidP="00220441">
            <w:pPr>
              <w:widowControl w:val="0"/>
              <w:spacing w:line="280" w:lineRule="atLeast"/>
              <w:rPr>
                <w:shd w:val="clear" w:color="auto" w:fill="FFFFFF"/>
              </w:rPr>
            </w:pPr>
            <w:r>
              <w:rPr>
                <w:shd w:val="clear" w:color="auto" w:fill="FFFFFF"/>
              </w:rPr>
              <w:t xml:space="preserve">Kreuze von den 10 Diagrammen nur die an, die eine gleichförmige </w:t>
            </w:r>
            <w:r w:rsidRPr="00D46447">
              <w:rPr>
                <w:b/>
                <w:shd w:val="clear" w:color="auto" w:fill="FFFFFF"/>
              </w:rPr>
              <w:t>Bewegung</w:t>
            </w:r>
            <w:r>
              <w:rPr>
                <w:shd w:val="clear" w:color="auto" w:fill="FFFFFF"/>
              </w:rPr>
              <w:t xml:space="preserve"> beschreiben. (10)</w:t>
            </w:r>
          </w:p>
        </w:tc>
      </w:tr>
      <w:tr w:rsidR="00220441" w14:paraId="70DAABF5" w14:textId="77777777" w:rsidTr="00220441">
        <w:tc>
          <w:tcPr>
            <w:tcW w:w="9212" w:type="dxa"/>
          </w:tcPr>
          <w:p w14:paraId="528C7112" w14:textId="6AFC60D2" w:rsidR="00220441" w:rsidRDefault="00220441" w:rsidP="00220441">
            <w:pPr>
              <w:widowControl w:val="0"/>
              <w:spacing w:line="280" w:lineRule="atLeast"/>
              <w:rPr>
                <w:shd w:val="clear" w:color="auto" w:fill="FFFFFF"/>
              </w:rPr>
            </w:pPr>
            <w:r>
              <w:rPr>
                <w:noProof/>
                <w:shd w:val="clear" w:color="auto" w:fill="FFFFFF"/>
              </w:rPr>
              <w:drawing>
                <wp:inline distT="0" distB="0" distL="0" distR="0" wp14:anchorId="2A35B2AF" wp14:editId="737F0554">
                  <wp:extent cx="4629150" cy="2066925"/>
                  <wp:effectExtent l="0" t="0" r="0" b="0"/>
                  <wp:docPr id="30" name="Grafik 30" descr="m111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m1118_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629150" cy="2066925"/>
                          </a:xfrm>
                          <a:prstGeom prst="rect">
                            <a:avLst/>
                          </a:prstGeom>
                          <a:noFill/>
                          <a:ln>
                            <a:noFill/>
                          </a:ln>
                        </pic:spPr>
                      </pic:pic>
                    </a:graphicData>
                  </a:graphic>
                </wp:inline>
              </w:drawing>
            </w:r>
          </w:p>
        </w:tc>
      </w:tr>
    </w:tbl>
    <w:p w14:paraId="7C961AEB" w14:textId="1D218C7A" w:rsidR="00D87781" w:rsidRDefault="00D87781" w:rsidP="005056A5">
      <w:pPr>
        <w:widowControl w:val="0"/>
        <w:rPr>
          <w:shd w:val="clear" w:color="auto" w:fill="FFFFFF"/>
        </w:rPr>
      </w:pPr>
    </w:p>
    <w:p w14:paraId="042DC30B" w14:textId="787DA514" w:rsidR="00505989" w:rsidRDefault="00505989" w:rsidP="005056A5">
      <w:pPr>
        <w:widowControl w:val="0"/>
        <w:rPr>
          <w:shd w:val="clear" w:color="auto" w:fill="FFFFFF"/>
        </w:rPr>
      </w:pPr>
    </w:p>
    <w:p w14:paraId="540649B6" w14:textId="02791B94" w:rsidR="00627495" w:rsidRDefault="00627495" w:rsidP="005056A5">
      <w:pPr>
        <w:widowControl w:val="0"/>
        <w:rPr>
          <w:shd w:val="clear" w:color="auto" w:fill="FFFFFF"/>
        </w:rPr>
      </w:pPr>
    </w:p>
    <w:p w14:paraId="27B2B008" w14:textId="77777777" w:rsidR="00C817DA" w:rsidRPr="00E43C47" w:rsidRDefault="00C817DA" w:rsidP="00E14754">
      <w:pPr>
        <w:outlineLvl w:val="0"/>
        <w:rPr>
          <w:sz w:val="24"/>
          <w:szCs w:val="24"/>
        </w:rPr>
      </w:pPr>
    </w:p>
    <w:p w14:paraId="4C4D706D" w14:textId="77777777" w:rsidR="00E43C47" w:rsidRPr="00E43C47" w:rsidRDefault="00E43C47" w:rsidP="00E14754">
      <w:pPr>
        <w:outlineLvl w:val="0"/>
        <w:rPr>
          <w:sz w:val="24"/>
          <w:szCs w:val="24"/>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D0B40C1" w14:textId="77777777" w:rsidTr="00E14754">
        <w:trPr>
          <w:trHeight w:val="397"/>
        </w:trPr>
        <w:tc>
          <w:tcPr>
            <w:tcW w:w="5030" w:type="dxa"/>
            <w:vAlign w:val="center"/>
          </w:tcPr>
          <w:p w14:paraId="51DEE189" w14:textId="77777777" w:rsidR="00E14754" w:rsidRPr="0071784C" w:rsidRDefault="00E14754" w:rsidP="00AD5758">
            <w:pPr>
              <w:pStyle w:val="berschrift4"/>
            </w:pPr>
            <w:bookmarkStart w:id="774" w:name="t1"/>
            <w:bookmarkEnd w:id="774"/>
            <w:r w:rsidRPr="0071784C">
              <w:t>Beschleunigte Bewegungen</w:t>
            </w:r>
          </w:p>
        </w:tc>
        <w:tc>
          <w:tcPr>
            <w:tcW w:w="5030" w:type="dxa"/>
            <w:vAlign w:val="center"/>
          </w:tcPr>
          <w:p w14:paraId="6E7F19BC" w14:textId="77777777" w:rsidR="00E14754" w:rsidRDefault="00215B7B" w:rsidP="00E14754">
            <w:pPr>
              <w:jc w:val="center"/>
              <w:rPr>
                <w:rStyle w:val="Hyperlink"/>
                <w:sz w:val="22"/>
              </w:rPr>
            </w:pPr>
            <w:hyperlink w:anchor="t0" w:history="1">
              <w:r w:rsidR="00E14754">
                <w:rPr>
                  <w:rStyle w:val="Hyperlink"/>
                  <w:sz w:val="22"/>
                </w:rPr>
                <w:t>(</w:t>
              </w:r>
              <w:bookmarkStart w:id="775" w:name="_Hlt52329701"/>
              <w:r w:rsidR="00E14754">
                <w:rPr>
                  <w:rStyle w:val="Hyperlink"/>
                  <w:sz w:val="22"/>
                </w:rPr>
                <w:t>z</w:t>
              </w:r>
              <w:bookmarkStart w:id="776" w:name="_Hlt513361723"/>
              <w:bookmarkEnd w:id="775"/>
              <w:r w:rsidR="00E14754">
                <w:rPr>
                  <w:rStyle w:val="Hyperlink"/>
                  <w:sz w:val="22"/>
                </w:rPr>
                <w:t>u</w:t>
              </w:r>
              <w:bookmarkStart w:id="777" w:name="_Hlt495628568"/>
              <w:bookmarkEnd w:id="776"/>
              <w:r w:rsidR="00E14754">
                <w:rPr>
                  <w:rStyle w:val="Hyperlink"/>
                  <w:sz w:val="22"/>
                </w:rPr>
                <w:t>m</w:t>
              </w:r>
              <w:bookmarkStart w:id="778" w:name="_Hlt496360380"/>
              <w:bookmarkEnd w:id="777"/>
              <w:r w:rsidR="00E14754">
                <w:rPr>
                  <w:rStyle w:val="Hyperlink"/>
                  <w:sz w:val="22"/>
                </w:rPr>
                <w:t xml:space="preserve"> </w:t>
              </w:r>
              <w:bookmarkStart w:id="779" w:name="_Hlt35068841"/>
              <w:bookmarkEnd w:id="778"/>
              <w:r w:rsidR="00E14754">
                <w:rPr>
                  <w:rStyle w:val="Hyperlink"/>
                  <w:sz w:val="22"/>
                </w:rPr>
                <w:t>I</w:t>
              </w:r>
              <w:bookmarkStart w:id="780" w:name="_Hlt35068224"/>
              <w:bookmarkEnd w:id="779"/>
              <w:r w:rsidR="00E14754">
                <w:rPr>
                  <w:rStyle w:val="Hyperlink"/>
                  <w:sz w:val="22"/>
                </w:rPr>
                <w:t>n</w:t>
              </w:r>
              <w:bookmarkStart w:id="781" w:name="_Hlt515974157"/>
              <w:bookmarkEnd w:id="780"/>
              <w:r w:rsidR="00E14754">
                <w:rPr>
                  <w:rStyle w:val="Hyperlink"/>
                  <w:sz w:val="22"/>
                </w:rPr>
                <w:t>h</w:t>
              </w:r>
              <w:bookmarkStart w:id="782" w:name="_Hlt51679116"/>
              <w:bookmarkStart w:id="783" w:name="_Hlt51679096"/>
              <w:bookmarkEnd w:id="781"/>
              <w:bookmarkEnd w:id="782"/>
              <w:r w:rsidR="00E14754">
                <w:rPr>
                  <w:rStyle w:val="Hyperlink"/>
                  <w:sz w:val="22"/>
                </w:rPr>
                <w:t>a</w:t>
              </w:r>
              <w:bookmarkEnd w:id="783"/>
              <w:r w:rsidR="00E14754">
                <w:rPr>
                  <w:rStyle w:val="Hyperlink"/>
                  <w:sz w:val="22"/>
                </w:rPr>
                <w:t>l</w:t>
              </w:r>
              <w:bookmarkStart w:id="784" w:name="_Hlt512038433"/>
              <w:r w:rsidR="00E14754">
                <w:rPr>
                  <w:rStyle w:val="Hyperlink"/>
                  <w:sz w:val="22"/>
                </w:rPr>
                <w:t>t</w:t>
              </w:r>
              <w:bookmarkStart w:id="785" w:name="_Hlt495583450"/>
              <w:bookmarkEnd w:id="784"/>
              <w:r w:rsidR="00E14754">
                <w:rPr>
                  <w:rStyle w:val="Hyperlink"/>
                  <w:sz w:val="22"/>
                </w:rPr>
                <w:t>s</w:t>
              </w:r>
              <w:bookmarkStart w:id="786" w:name="_Hlt86555234"/>
              <w:bookmarkEnd w:id="785"/>
              <w:r w:rsidR="00E14754">
                <w:rPr>
                  <w:rStyle w:val="Hyperlink"/>
                  <w:sz w:val="22"/>
                </w:rPr>
                <w:t>v</w:t>
              </w:r>
              <w:bookmarkStart w:id="787" w:name="_Hlt32131694"/>
              <w:bookmarkEnd w:id="786"/>
              <w:r w:rsidR="00E14754">
                <w:rPr>
                  <w:rStyle w:val="Hyperlink"/>
                  <w:sz w:val="22"/>
                </w:rPr>
                <w:t>e</w:t>
              </w:r>
              <w:bookmarkEnd w:id="787"/>
              <w:r w:rsidR="00E14754">
                <w:rPr>
                  <w:rStyle w:val="Hyperlink"/>
                  <w:sz w:val="22"/>
                </w:rPr>
                <w:t>r</w:t>
              </w:r>
              <w:bookmarkStart w:id="788" w:name="_Hlt515544367"/>
              <w:r w:rsidR="00E14754">
                <w:rPr>
                  <w:rStyle w:val="Hyperlink"/>
                  <w:sz w:val="22"/>
                </w:rPr>
                <w:t>z</w:t>
              </w:r>
              <w:bookmarkStart w:id="789" w:name="_Hlt150861608"/>
              <w:bookmarkEnd w:id="788"/>
              <w:r w:rsidR="00E14754">
                <w:rPr>
                  <w:rStyle w:val="Hyperlink"/>
                  <w:sz w:val="22"/>
                </w:rPr>
                <w:t>e</w:t>
              </w:r>
              <w:bookmarkEnd w:id="789"/>
              <w:r w:rsidR="00E14754">
                <w:rPr>
                  <w:rStyle w:val="Hyperlink"/>
                  <w:sz w:val="22"/>
                </w:rPr>
                <w:t>ic</w:t>
              </w:r>
              <w:bookmarkStart w:id="790" w:name="_Hlt35070270"/>
              <w:r w:rsidR="00E14754">
                <w:rPr>
                  <w:rStyle w:val="Hyperlink"/>
                  <w:sz w:val="22"/>
                </w:rPr>
                <w:t>h</w:t>
              </w:r>
              <w:bookmarkEnd w:id="790"/>
              <w:r w:rsidR="00E14754">
                <w:rPr>
                  <w:rStyle w:val="Hyperlink"/>
                  <w:sz w:val="22"/>
                </w:rPr>
                <w:t>nis )</w:t>
              </w:r>
            </w:hyperlink>
          </w:p>
        </w:tc>
      </w:tr>
      <w:tr w:rsidR="00E14754" w:rsidRPr="0071784C" w14:paraId="02C93758" w14:textId="77777777" w:rsidTr="00E14754">
        <w:trPr>
          <w:trHeight w:val="397"/>
        </w:trPr>
        <w:tc>
          <w:tcPr>
            <w:tcW w:w="10060" w:type="dxa"/>
            <w:gridSpan w:val="2"/>
            <w:vAlign w:val="center"/>
          </w:tcPr>
          <w:p w14:paraId="53BFDE8A" w14:textId="7175012D" w:rsidR="00E14754" w:rsidRDefault="00215B7B" w:rsidP="00E14754">
            <w:pPr>
              <w:jc w:val="center"/>
              <w:rPr>
                <w:rStyle w:val="Hyperlink"/>
                <w:sz w:val="22"/>
              </w:rPr>
            </w:pPr>
            <w:hyperlink r:id="rId311" w:anchor="beschleunigte_bewegung" w:history="1">
              <w:r w:rsidR="00E14754" w:rsidRPr="00D44503">
                <w:rPr>
                  <w:rStyle w:val="Hyperlink"/>
                  <w:sz w:val="22"/>
                </w:rPr>
                <w:t>Formeln zum Thema</w:t>
              </w:r>
            </w:hyperlink>
          </w:p>
        </w:tc>
      </w:tr>
    </w:tbl>
    <w:p w14:paraId="7C5CCAF6" w14:textId="26F3FBB0" w:rsidR="00E14754" w:rsidRDefault="00F0639C" w:rsidP="00E14754">
      <w:pPr>
        <w:widowControl w:val="0"/>
      </w:pPr>
      <w:bookmarkStart w:id="791" w:name="_Hlt495246963"/>
      <w:r>
        <w:rPr>
          <w:color w:val="FF0000"/>
        </w:rPr>
        <w:sym w:font="Symbol" w:char="F02A"/>
      </w:r>
      <w:bookmarkStart w:id="792" w:name="_Hlt130204215"/>
      <w:bookmarkStart w:id="793" w:name="_Hlt31101900"/>
      <w:bookmarkEnd w:id="792"/>
      <w:r>
        <w:fldChar w:fldCharType="begin"/>
      </w:r>
      <w:r w:rsidR="00626526">
        <w:instrText>HYPERLINK "lsgmech.docx" \l "m1"</w:instrText>
      </w:r>
      <w:r>
        <w:fldChar w:fldCharType="separate"/>
      </w:r>
      <w:r>
        <w:rPr>
          <w:rStyle w:val="Hyperlink"/>
          <w:sz w:val="22"/>
        </w:rPr>
        <w:t>1</w:t>
      </w:r>
      <w:bookmarkStart w:id="794" w:name="_Hlt496411511"/>
      <w:r>
        <w:rPr>
          <w:rStyle w:val="Hyperlink"/>
          <w:sz w:val="22"/>
        </w:rPr>
        <w:t>.</w:t>
      </w:r>
      <w:bookmarkEnd w:id="794"/>
      <w:r>
        <w:fldChar w:fldCharType="end"/>
      </w:r>
      <w:bookmarkEnd w:id="791"/>
      <w:bookmarkEnd w:id="793"/>
      <w:r>
        <w:t xml:space="preserve"> Ein Auto beschleunigt gleichmäßig in 12 s von 0 auf 100 kmh</w:t>
      </w:r>
      <w:r>
        <w:rPr>
          <w:position w:val="6"/>
          <w:vertAlign w:val="superscript"/>
        </w:rPr>
        <w:t>-1</w:t>
      </w:r>
      <w:r>
        <w:t>. Welchen Weg hat es in dieser Zeit zurückgelegt?</w:t>
      </w:r>
      <w:r w:rsidR="00E14754">
        <w:br/>
      </w:r>
      <w:r w:rsidR="00E14754">
        <w:sym w:font="Symbol" w:char="F02A"/>
      </w:r>
      <w:r w:rsidR="00E14754">
        <w:sym w:font="Symbol" w:char="F02A"/>
      </w:r>
    </w:p>
    <w:p w14:paraId="0EE32EB7" w14:textId="30BB0A05" w:rsidR="00E14754" w:rsidRDefault="00A2035F" w:rsidP="00E14754">
      <w:pPr>
        <w:widowControl w:val="0"/>
      </w:pPr>
      <w:bookmarkStart w:id="795" w:name="_Hlt31101905"/>
      <w:r>
        <w:rPr>
          <w:color w:val="FF0000"/>
        </w:rPr>
        <w:sym w:font="Symbol" w:char="F02A"/>
      </w:r>
      <w:hyperlink r:id="rId312" w:anchor="m2" w:history="1">
        <w:r w:rsidR="00E14754">
          <w:rPr>
            <w:rStyle w:val="Hyperlink"/>
            <w:sz w:val="22"/>
          </w:rPr>
          <w:t>2</w:t>
        </w:r>
        <w:bookmarkStart w:id="796" w:name="_Hlt496411514"/>
        <w:r w:rsidR="00E14754">
          <w:rPr>
            <w:rStyle w:val="Hyperlink"/>
            <w:sz w:val="22"/>
          </w:rPr>
          <w:t>.</w:t>
        </w:r>
        <w:bookmarkEnd w:id="796"/>
      </w:hyperlink>
      <w:bookmarkEnd w:id="795"/>
      <w:r w:rsidR="00E14754">
        <w:t xml:space="preserve"> Ein Radfahrer beschleunigt in 4 s von 0 auf 5 ms</w:t>
      </w:r>
      <w:r w:rsidR="00E14754">
        <w:rPr>
          <w:position w:val="6"/>
          <w:vertAlign w:val="superscript"/>
        </w:rPr>
        <w:t>-1</w:t>
      </w:r>
      <w:r w:rsidR="00E14754">
        <w:t>. Er fährt dann 20 s lang mit konstanter Geschwindigkeit. Zeichnen Sie das v-t-Diagramm und bestimmen Sie den zurückgelegten Weg.</w:t>
      </w:r>
      <w:r w:rsidR="00E14754">
        <w:br/>
      </w:r>
      <w:r w:rsidR="00E14754">
        <w:sym w:font="Symbol" w:char="F02A"/>
      </w:r>
      <w:r w:rsidR="00E14754">
        <w:sym w:font="Symbol" w:char="F02A"/>
      </w:r>
    </w:p>
    <w:p w14:paraId="3C83E9E3" w14:textId="475DE56F" w:rsidR="00E14754" w:rsidRDefault="00E14754" w:rsidP="00E14754">
      <w:pPr>
        <w:widowControl w:val="0"/>
      </w:pPr>
      <w:bookmarkStart w:id="797" w:name="_Hlt496411517"/>
      <w:r>
        <w:rPr>
          <w:color w:val="FF0000"/>
        </w:rPr>
        <w:sym w:font="Symbol" w:char="F02A"/>
      </w:r>
      <w:bookmarkStart w:id="798" w:name="_Hlt31101998"/>
      <w:r>
        <w:fldChar w:fldCharType="begin"/>
      </w:r>
      <w:r w:rsidR="00626526">
        <w:instrText>HYPERLINK "lsgmech.docx" \l "m3"</w:instrText>
      </w:r>
      <w:r>
        <w:fldChar w:fldCharType="separate"/>
      </w:r>
      <w:r>
        <w:rPr>
          <w:rStyle w:val="Hyperlink"/>
          <w:sz w:val="22"/>
        </w:rPr>
        <w:t>3.</w:t>
      </w:r>
      <w:r>
        <w:fldChar w:fldCharType="end"/>
      </w:r>
      <w:bookmarkEnd w:id="797"/>
      <w:bookmarkEnd w:id="798"/>
      <w:r>
        <w:t xml:space="preserve"> Eine Rakete soll in 2,5 min die Geschwindigkeit 5 kms</w:t>
      </w:r>
      <w:r>
        <w:rPr>
          <w:position w:val="6"/>
          <w:vertAlign w:val="superscript"/>
        </w:rPr>
        <w:t>-1</w:t>
      </w:r>
      <w:r>
        <w:t xml:space="preserve"> erreichen. Wie groß ist die Beschleunigung und welchen Weg legt die Rakete in dieser Zeit zurück?</w:t>
      </w:r>
      <w:r>
        <w:br/>
        <w:t>Die Beschleunigung verringert sich nach dieser Zeit auf 75%. Welche Zeit wird nun benötigt, um die erste kosmische Geschwindigkeit von 7,9 kms</w:t>
      </w:r>
      <w:r>
        <w:rPr>
          <w:position w:val="6"/>
          <w:vertAlign w:val="superscript"/>
        </w:rPr>
        <w:t>-1</w:t>
      </w:r>
      <w:r>
        <w:t xml:space="preserve"> zu erreichen? (Beide Bewegungen sollen als gleichmäßig beschleunigte Bewegungen betrachtet werden.)</w:t>
      </w:r>
      <w:r>
        <w:br/>
      </w:r>
      <w:r>
        <w:sym w:font="Symbol" w:char="F02A"/>
      </w:r>
      <w:r>
        <w:sym w:font="Symbol" w:char="F02A"/>
      </w:r>
    </w:p>
    <w:p w14:paraId="2BB08747" w14:textId="127C203C" w:rsidR="00E14754" w:rsidRDefault="00D628B2" w:rsidP="00E14754">
      <w:pPr>
        <w:widowControl w:val="0"/>
      </w:pPr>
      <w:bookmarkStart w:id="799" w:name="_Hlt496411520"/>
      <w:r>
        <w:rPr>
          <w:color w:val="FF0000"/>
        </w:rPr>
        <w:sym w:font="Symbol" w:char="F02A"/>
      </w:r>
      <w:hyperlink r:id="rId313" w:anchor="m4" w:history="1">
        <w:r w:rsidR="00E14754">
          <w:rPr>
            <w:rStyle w:val="Hyperlink"/>
            <w:sz w:val="22"/>
          </w:rPr>
          <w:t>4.</w:t>
        </w:r>
      </w:hyperlink>
      <w:bookmarkEnd w:id="799"/>
      <w:r w:rsidR="00E14754">
        <w:t xml:space="preserve"> Ein Rennschlitten hat vom Start an die gleichbleibende Beschleunigung von 2 ms</w:t>
      </w:r>
      <w:r w:rsidR="00E14754">
        <w:rPr>
          <w:position w:val="6"/>
          <w:vertAlign w:val="superscript"/>
        </w:rPr>
        <w:t>-2</w:t>
      </w:r>
      <w:r w:rsidR="00E14754">
        <w:t>.</w:t>
      </w:r>
      <w:r w:rsidR="00E14754">
        <w:br/>
        <w:t>a) Wie schnell fährt der Schlitten 5 Sekunden nach dem Start?</w:t>
      </w:r>
      <w:r w:rsidR="00E14754">
        <w:br/>
        <w:t>b) Wie weit ist er gefahren, wenn seine Geschwindigkeit auf 20 ms</w:t>
      </w:r>
      <w:r w:rsidR="00E14754">
        <w:rPr>
          <w:position w:val="6"/>
          <w:vertAlign w:val="superscript"/>
        </w:rPr>
        <w:t>-1</w:t>
      </w:r>
      <w:r w:rsidR="00E14754">
        <w:t xml:space="preserve"> angewachsen ist?</w:t>
      </w:r>
      <w:r w:rsidR="00E14754">
        <w:br/>
      </w:r>
      <w:r w:rsidR="00E14754">
        <w:sym w:font="Symbol" w:char="F02A"/>
      </w:r>
      <w:r w:rsidR="00E14754">
        <w:sym w:font="Symbol" w:char="F02A"/>
      </w:r>
    </w:p>
    <w:p w14:paraId="2E427228" w14:textId="120446EB" w:rsidR="00E14754" w:rsidRDefault="00E14754" w:rsidP="00E14754">
      <w:pPr>
        <w:widowControl w:val="0"/>
      </w:pPr>
      <w:bookmarkStart w:id="800" w:name="_Hlt520884627"/>
      <w:bookmarkStart w:id="801" w:name="_Hlt496411523"/>
      <w:r>
        <w:rPr>
          <w:color w:val="FF0000"/>
        </w:rPr>
        <w:sym w:font="Symbol" w:char="F02A"/>
      </w:r>
      <w:bookmarkStart w:id="802" w:name="_Hlt515544217"/>
      <w:bookmarkEnd w:id="800"/>
      <w:r>
        <w:fldChar w:fldCharType="begin"/>
      </w:r>
      <w:r w:rsidR="00626526">
        <w:instrText>HYPERLINK "lsgmech.docx" \l "m5"</w:instrText>
      </w:r>
      <w:r>
        <w:fldChar w:fldCharType="separate"/>
      </w:r>
      <w:r>
        <w:rPr>
          <w:rStyle w:val="Hyperlink"/>
          <w:sz w:val="22"/>
        </w:rPr>
        <w:t>5.</w:t>
      </w:r>
      <w:r>
        <w:fldChar w:fldCharType="end"/>
      </w:r>
      <w:bookmarkEnd w:id="801"/>
      <w:bookmarkEnd w:id="802"/>
      <w:r>
        <w:t xml:space="preserve"> Die Beschleunigung des ICE-Höchstgeschwindigkeitszuges der Deutschen Bahn AG kann bis zu 1,2 ms</w:t>
      </w:r>
      <w:r>
        <w:rPr>
          <w:position w:val="6"/>
          <w:vertAlign w:val="superscript"/>
        </w:rPr>
        <w:t>-2</w:t>
      </w:r>
      <w:r>
        <w:t xml:space="preserve"> erreichen.</w:t>
      </w:r>
      <w:r>
        <w:br/>
        <w:t>a) Nach welcher  Zeit würde danach der Zug seine Höchstgeschwindigkeit von 350 kmh</w:t>
      </w:r>
      <w:r>
        <w:rPr>
          <w:position w:val="6"/>
          <w:vertAlign w:val="superscript"/>
        </w:rPr>
        <w:t>-1</w:t>
      </w:r>
      <w:r>
        <w:t xml:space="preserve"> erreichen?</w:t>
      </w:r>
      <w:r>
        <w:br/>
        <w:t>b) Welche Strecke hat er dann zurückgelegt?</w:t>
      </w:r>
      <w:r>
        <w:br/>
        <w:t>c) Der Zug komme danach auf der Strecke von 3500 m aus der Höchstgeschwindigkeit zum Stillstand. Berechnen Sie die Bremsbeschleunigung und die Bremszeit.</w:t>
      </w:r>
      <w:r>
        <w:br/>
      </w:r>
      <w:r>
        <w:sym w:font="Symbol" w:char="F02A"/>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023"/>
        <w:gridCol w:w="6038"/>
      </w:tblGrid>
      <w:tr w:rsidR="00E14754" w:rsidRPr="0071784C" w14:paraId="105079F0" w14:textId="77777777" w:rsidTr="00E14754">
        <w:tc>
          <w:tcPr>
            <w:tcW w:w="4023" w:type="dxa"/>
          </w:tcPr>
          <w:bookmarkStart w:id="803" w:name="_Hlt496411526"/>
          <w:p w14:paraId="46222752" w14:textId="1D4DEE46" w:rsidR="00E14754" w:rsidRPr="0071784C" w:rsidRDefault="00E14754" w:rsidP="00E14754">
            <w:pPr>
              <w:widowControl w:val="0"/>
            </w:pPr>
            <w:r w:rsidRPr="0071784C">
              <w:fldChar w:fldCharType="begin"/>
            </w:r>
            <w:r w:rsidR="00626526">
              <w:instrText>HYPERLINK "lsgmech.docx" \l "m6"</w:instrText>
            </w:r>
            <w:r w:rsidRPr="0071784C">
              <w:fldChar w:fldCharType="separate"/>
            </w:r>
            <w:r>
              <w:rPr>
                <w:rStyle w:val="Hyperlink"/>
                <w:sz w:val="22"/>
              </w:rPr>
              <w:t>6.</w:t>
            </w:r>
            <w:r w:rsidRPr="0071784C">
              <w:fldChar w:fldCharType="end"/>
            </w:r>
            <w:bookmarkEnd w:id="803"/>
            <w:r w:rsidRPr="0071784C">
              <w:t xml:space="preserve"> Zu einer geradlinigen Bewegung gehört das Zeit-Geschwindigkeits-Diagramm.</w:t>
            </w:r>
            <w:r w:rsidRPr="0071784C">
              <w:br/>
              <w:t>a) Berechnen Sie die Beschleunigungen in den einzelnen Intervallen.</w:t>
            </w:r>
            <w:r w:rsidRPr="0071784C">
              <w:br/>
              <w:t>b) Zeichnen Sie das zugehörige Zeit-Beschleunigungs-Diagramm.</w:t>
            </w:r>
            <w:r w:rsidRPr="0071784C">
              <w:br/>
              <w:t xml:space="preserve">c) Wie groß sind die Teilwege und wie groß ist der Gesamtweg? </w:t>
            </w:r>
            <w:r w:rsidRPr="0071784C">
              <w:br/>
            </w:r>
            <w:r w:rsidRPr="0071784C">
              <w:sym w:font="Symbol" w:char="F02A"/>
            </w:r>
            <w:r w:rsidRPr="0071784C">
              <w:sym w:font="Symbol" w:char="F02A"/>
            </w:r>
            <w:r w:rsidRPr="0071784C">
              <w:sym w:font="Symbol" w:char="F02A"/>
            </w:r>
          </w:p>
        </w:tc>
        <w:tc>
          <w:tcPr>
            <w:tcW w:w="6038" w:type="dxa"/>
          </w:tcPr>
          <w:p w14:paraId="274B56DF" w14:textId="77777777" w:rsidR="00E14754" w:rsidRPr="0071784C" w:rsidRDefault="00215B7B" w:rsidP="00E14754">
            <w:pPr>
              <w:widowControl w:val="0"/>
            </w:pPr>
            <w:r>
              <w:rPr>
                <w:noProof/>
              </w:rPr>
              <w:pict w14:anchorId="6C51E5B2">
                <v:shape id="Bild 78" o:spid="_x0000_i1120" type="#_x0000_t75" alt="m6" style="width:4in;height:174pt;visibility:visible">
                  <v:imagedata r:id="rId314" o:title="m6"/>
                </v:shape>
              </w:pict>
            </w:r>
          </w:p>
        </w:tc>
      </w:tr>
    </w:tbl>
    <w:p w14:paraId="7A62A641" w14:textId="3E57263E" w:rsidR="00E14754" w:rsidRDefault="00E14754" w:rsidP="00E14754">
      <w:pPr>
        <w:widowControl w:val="0"/>
      </w:pPr>
      <w:bookmarkStart w:id="804" w:name="_Hlt496411529"/>
      <w:r>
        <w:rPr>
          <w:color w:val="FF0000"/>
        </w:rPr>
        <w:sym w:font="Symbol" w:char="F02A"/>
      </w:r>
      <w:bookmarkStart w:id="805" w:name="_Hlt222022665"/>
      <w:bookmarkStart w:id="806" w:name="_Hlt222021508"/>
      <w:bookmarkEnd w:id="805"/>
      <w:r>
        <w:fldChar w:fldCharType="begin"/>
      </w:r>
      <w:r w:rsidR="00626526">
        <w:instrText>HYPERLINK "lsgmech.docx" \l "m7"</w:instrText>
      </w:r>
      <w:r>
        <w:fldChar w:fldCharType="separate"/>
      </w:r>
      <w:r>
        <w:rPr>
          <w:rStyle w:val="Hyperlink"/>
          <w:sz w:val="22"/>
        </w:rPr>
        <w:t>7.</w:t>
      </w:r>
      <w:r>
        <w:fldChar w:fldCharType="end"/>
      </w:r>
      <w:bookmarkEnd w:id="804"/>
      <w:bookmarkEnd w:id="806"/>
      <w:r>
        <w:t xml:space="preserve"> Welche Beschleunigung ergibt sich aus der bekannten Regel: Den Bremsweg in m erhält man, wenn man die Geschwindigkeit in kmh</w:t>
      </w:r>
      <w:r>
        <w:rPr>
          <w:position w:val="6"/>
          <w:vertAlign w:val="superscript"/>
        </w:rPr>
        <w:t>-1</w:t>
      </w:r>
      <w:r>
        <w:t xml:space="preserve"> durch 10 teilt und das Ergebnis quadriert?</w:t>
      </w:r>
      <w:r>
        <w:br/>
      </w:r>
      <w:r>
        <w:sym w:font="Symbol" w:char="F02A"/>
      </w:r>
      <w:r>
        <w:sym w:font="Symbol" w:char="F02A"/>
      </w:r>
    </w:p>
    <w:bookmarkStart w:id="807" w:name="_Hlt496411534"/>
    <w:p w14:paraId="3591030D" w14:textId="6998D4D7" w:rsidR="00E14754" w:rsidRDefault="00E14754" w:rsidP="00E14754">
      <w:pPr>
        <w:widowControl w:val="0"/>
        <w:tabs>
          <w:tab w:val="left" w:pos="144"/>
          <w:tab w:val="left" w:pos="2304"/>
        </w:tabs>
      </w:pPr>
      <w:r>
        <w:fldChar w:fldCharType="begin"/>
      </w:r>
      <w:r w:rsidR="00626526">
        <w:instrText>HYPERLINK "lsgmech.docx" \l "m12"</w:instrText>
      </w:r>
      <w:r>
        <w:fldChar w:fldCharType="separate"/>
      </w:r>
      <w:r>
        <w:rPr>
          <w:rStyle w:val="Hyperlink"/>
          <w:sz w:val="22"/>
        </w:rPr>
        <w:t>12.</w:t>
      </w:r>
      <w:r>
        <w:fldChar w:fldCharType="end"/>
      </w:r>
      <w:bookmarkEnd w:id="807"/>
      <w:r>
        <w:t xml:space="preserve"> In der nachfolgenden Tabelle sind die Zeiten angegeben, die verschiedene Pkw-Typen benötigen, </w:t>
      </w:r>
      <w:r>
        <w:lastRenderedPageBreak/>
        <w:t>um ihre Geschwindigkeit von 0 auf 100 kmh</w:t>
      </w:r>
      <w:r>
        <w:rPr>
          <w:position w:val="6"/>
          <w:vertAlign w:val="superscript"/>
        </w:rPr>
        <w:t>-1</w:t>
      </w:r>
      <w:r>
        <w:t xml:space="preserve"> zu steigern.</w:t>
      </w:r>
      <w:r>
        <w:br/>
        <w:t>Wie groß ist jeweils die Beschleunigung, wenn angenommen wird, dass eine gleichmäßig beschleunigte Bewegung vorliegt?</w:t>
      </w:r>
      <w:r>
        <w:br/>
        <w:t>Welche Strecke benötigten die einzelnen Pkw um auf die Endgeschwindigkeit zu beschleunigen?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134"/>
      </w:tblGrid>
      <w:tr w:rsidR="00E14754" w:rsidRPr="0071784C" w14:paraId="172CEABE" w14:textId="77777777" w:rsidTr="00E14754">
        <w:trPr>
          <w:trHeight w:val="285"/>
        </w:trPr>
        <w:tc>
          <w:tcPr>
            <w:tcW w:w="1134" w:type="dxa"/>
          </w:tcPr>
          <w:p w14:paraId="172ED1E2" w14:textId="77777777" w:rsidR="00E14754" w:rsidRPr="0071784C" w:rsidRDefault="00E14754" w:rsidP="00E14754">
            <w:pPr>
              <w:widowControl w:val="0"/>
              <w:tabs>
                <w:tab w:val="left" w:pos="144"/>
                <w:tab w:val="left" w:pos="2304"/>
              </w:tabs>
            </w:pPr>
            <w:r w:rsidRPr="0071784C">
              <w:rPr>
                <w:b/>
              </w:rPr>
              <w:t>Autotyp</w:t>
            </w:r>
          </w:p>
        </w:tc>
        <w:tc>
          <w:tcPr>
            <w:tcW w:w="1134" w:type="dxa"/>
          </w:tcPr>
          <w:p w14:paraId="7A367B81" w14:textId="77777777" w:rsidR="00E14754" w:rsidRPr="0071784C" w:rsidRDefault="00E14754" w:rsidP="00E14754">
            <w:pPr>
              <w:widowControl w:val="0"/>
              <w:tabs>
                <w:tab w:val="left" w:pos="144"/>
                <w:tab w:val="left" w:pos="2304"/>
              </w:tabs>
            </w:pPr>
            <w:r w:rsidRPr="0071784C">
              <w:rPr>
                <w:b/>
              </w:rPr>
              <w:t>Zeit</w:t>
            </w:r>
          </w:p>
        </w:tc>
      </w:tr>
      <w:tr w:rsidR="00E14754" w:rsidRPr="0071784C" w14:paraId="2EC31D4A" w14:textId="77777777" w:rsidTr="00E14754">
        <w:trPr>
          <w:trHeight w:val="285"/>
        </w:trPr>
        <w:tc>
          <w:tcPr>
            <w:tcW w:w="1134" w:type="dxa"/>
          </w:tcPr>
          <w:p w14:paraId="31363DA3" w14:textId="77777777" w:rsidR="00E14754" w:rsidRPr="0071784C" w:rsidRDefault="00E14754" w:rsidP="00E14754">
            <w:pPr>
              <w:widowControl w:val="0"/>
              <w:tabs>
                <w:tab w:val="left" w:pos="144"/>
                <w:tab w:val="left" w:pos="2304"/>
              </w:tabs>
            </w:pPr>
            <w:r w:rsidRPr="0071784C">
              <w:t>Citroen 2 CV</w:t>
            </w:r>
          </w:p>
        </w:tc>
        <w:tc>
          <w:tcPr>
            <w:tcW w:w="1134" w:type="dxa"/>
          </w:tcPr>
          <w:p w14:paraId="08E75C0D" w14:textId="77777777" w:rsidR="00E14754" w:rsidRPr="0071784C" w:rsidRDefault="00E14754" w:rsidP="00E14754">
            <w:pPr>
              <w:widowControl w:val="0"/>
              <w:tabs>
                <w:tab w:val="left" w:pos="144"/>
                <w:tab w:val="left" w:pos="2304"/>
              </w:tabs>
            </w:pPr>
            <w:r w:rsidRPr="0071784C">
              <w:t>16,5 s</w:t>
            </w:r>
          </w:p>
        </w:tc>
      </w:tr>
      <w:tr w:rsidR="00E14754" w:rsidRPr="0071784C" w14:paraId="725BCC9A" w14:textId="77777777" w:rsidTr="00E14754">
        <w:trPr>
          <w:trHeight w:val="285"/>
        </w:trPr>
        <w:tc>
          <w:tcPr>
            <w:tcW w:w="1134" w:type="dxa"/>
          </w:tcPr>
          <w:p w14:paraId="0E476D10" w14:textId="77777777" w:rsidR="00E14754" w:rsidRPr="0071784C" w:rsidRDefault="00E14754" w:rsidP="00E14754">
            <w:pPr>
              <w:widowControl w:val="0"/>
              <w:tabs>
                <w:tab w:val="left" w:pos="144"/>
                <w:tab w:val="left" w:pos="2304"/>
              </w:tabs>
            </w:pPr>
            <w:r w:rsidRPr="0071784C">
              <w:t>Fiat Uno 45</w:t>
            </w:r>
          </w:p>
        </w:tc>
        <w:tc>
          <w:tcPr>
            <w:tcW w:w="1134" w:type="dxa"/>
          </w:tcPr>
          <w:p w14:paraId="652FB5BC" w14:textId="77777777" w:rsidR="00E14754" w:rsidRPr="0071784C" w:rsidRDefault="00E14754" w:rsidP="00E14754">
            <w:pPr>
              <w:widowControl w:val="0"/>
              <w:tabs>
                <w:tab w:val="left" w:pos="144"/>
                <w:tab w:val="left" w:pos="2304"/>
              </w:tabs>
            </w:pPr>
            <w:r w:rsidRPr="0071784C">
              <w:t>17,5 s</w:t>
            </w:r>
          </w:p>
        </w:tc>
      </w:tr>
      <w:tr w:rsidR="00E14754" w:rsidRPr="0071784C" w14:paraId="7C2A35F4" w14:textId="77777777" w:rsidTr="00E14754">
        <w:trPr>
          <w:trHeight w:val="285"/>
        </w:trPr>
        <w:tc>
          <w:tcPr>
            <w:tcW w:w="1134" w:type="dxa"/>
          </w:tcPr>
          <w:p w14:paraId="46C531F2" w14:textId="77777777" w:rsidR="00E14754" w:rsidRPr="0071784C" w:rsidRDefault="00E14754" w:rsidP="00E14754">
            <w:pPr>
              <w:widowControl w:val="0"/>
              <w:tabs>
                <w:tab w:val="left" w:pos="144"/>
                <w:tab w:val="left" w:pos="2304"/>
              </w:tabs>
            </w:pPr>
            <w:r w:rsidRPr="0071784C">
              <w:t>Ford Sierra</w:t>
            </w:r>
          </w:p>
        </w:tc>
        <w:tc>
          <w:tcPr>
            <w:tcW w:w="1134" w:type="dxa"/>
          </w:tcPr>
          <w:p w14:paraId="1619F073" w14:textId="77777777" w:rsidR="00E14754" w:rsidRPr="0071784C" w:rsidRDefault="00E14754" w:rsidP="00E14754">
            <w:pPr>
              <w:widowControl w:val="0"/>
              <w:tabs>
                <w:tab w:val="left" w:pos="144"/>
                <w:tab w:val="left" w:pos="2304"/>
              </w:tabs>
            </w:pPr>
            <w:r w:rsidRPr="0071784C">
              <w:t>14,4 s</w:t>
            </w:r>
          </w:p>
        </w:tc>
      </w:tr>
      <w:tr w:rsidR="00E14754" w:rsidRPr="0071784C" w14:paraId="61536D40" w14:textId="77777777" w:rsidTr="00E14754">
        <w:trPr>
          <w:trHeight w:val="285"/>
        </w:trPr>
        <w:tc>
          <w:tcPr>
            <w:tcW w:w="1134" w:type="dxa"/>
          </w:tcPr>
          <w:p w14:paraId="7A64CB19" w14:textId="77777777" w:rsidR="00E14754" w:rsidRPr="0071784C" w:rsidRDefault="00E14754" w:rsidP="00E14754">
            <w:pPr>
              <w:widowControl w:val="0"/>
              <w:tabs>
                <w:tab w:val="left" w:pos="144"/>
                <w:tab w:val="left" w:pos="2304"/>
              </w:tabs>
            </w:pPr>
            <w:r w:rsidRPr="0071784C">
              <w:t>VW Golf</w:t>
            </w:r>
          </w:p>
        </w:tc>
        <w:tc>
          <w:tcPr>
            <w:tcW w:w="1134" w:type="dxa"/>
          </w:tcPr>
          <w:p w14:paraId="07D068DC" w14:textId="77777777" w:rsidR="00E14754" w:rsidRPr="0071784C" w:rsidRDefault="00E14754" w:rsidP="00E14754">
            <w:pPr>
              <w:widowControl w:val="0"/>
              <w:tabs>
                <w:tab w:val="left" w:pos="144"/>
                <w:tab w:val="left" w:pos="2304"/>
              </w:tabs>
            </w:pPr>
            <w:r w:rsidRPr="0071784C">
              <w:t>13,3 s</w:t>
            </w:r>
          </w:p>
        </w:tc>
      </w:tr>
      <w:tr w:rsidR="00E14754" w:rsidRPr="0071784C" w14:paraId="45967BF7" w14:textId="77777777" w:rsidTr="00E14754">
        <w:trPr>
          <w:trHeight w:val="285"/>
        </w:trPr>
        <w:tc>
          <w:tcPr>
            <w:tcW w:w="1134" w:type="dxa"/>
          </w:tcPr>
          <w:p w14:paraId="58932C54" w14:textId="77777777" w:rsidR="00E14754" w:rsidRPr="0071784C" w:rsidRDefault="00E14754" w:rsidP="00E14754">
            <w:pPr>
              <w:widowControl w:val="0"/>
              <w:tabs>
                <w:tab w:val="left" w:pos="144"/>
                <w:tab w:val="left" w:pos="2304"/>
              </w:tabs>
            </w:pPr>
            <w:r w:rsidRPr="0071784C">
              <w:t>BMW 320i</w:t>
            </w:r>
          </w:p>
        </w:tc>
        <w:tc>
          <w:tcPr>
            <w:tcW w:w="1134" w:type="dxa"/>
          </w:tcPr>
          <w:p w14:paraId="21188AED" w14:textId="77777777" w:rsidR="00E14754" w:rsidRPr="0071784C" w:rsidRDefault="00E14754" w:rsidP="00E14754">
            <w:pPr>
              <w:widowControl w:val="0"/>
              <w:tabs>
                <w:tab w:val="left" w:pos="144"/>
                <w:tab w:val="left" w:pos="2304"/>
              </w:tabs>
            </w:pPr>
            <w:r w:rsidRPr="0071784C">
              <w:t>10,8s</w:t>
            </w:r>
          </w:p>
        </w:tc>
      </w:tr>
    </w:tbl>
    <w:p w14:paraId="391E92B7" w14:textId="77777777" w:rsidR="00E14754" w:rsidRDefault="00E14754" w:rsidP="00E14754">
      <w:pPr>
        <w:widowControl w:val="0"/>
      </w:pPr>
      <w:r>
        <w:br/>
      </w:r>
      <w:r>
        <w:sym w:font="Symbol" w:char="F02A"/>
      </w:r>
      <w:r>
        <w:sym w:font="Symbol" w:char="F02A"/>
      </w:r>
    </w:p>
    <w:p w14:paraId="64EF441B" w14:textId="3EED5D09" w:rsidR="00E14754" w:rsidRDefault="00215B7B" w:rsidP="00E14754">
      <w:pPr>
        <w:widowControl w:val="0"/>
      </w:pPr>
      <w:hyperlink r:id="rId315" w:anchor="m13" w:history="1">
        <w:r w:rsidR="00E14754">
          <w:rPr>
            <w:rStyle w:val="Hyperlink"/>
            <w:sz w:val="22"/>
          </w:rPr>
          <w:t>1</w:t>
        </w:r>
        <w:bookmarkStart w:id="808" w:name="_Hlt496411538"/>
        <w:r w:rsidR="00E14754">
          <w:rPr>
            <w:rStyle w:val="Hyperlink"/>
            <w:sz w:val="22"/>
          </w:rPr>
          <w:t>3</w:t>
        </w:r>
        <w:bookmarkEnd w:id="808"/>
        <w:r w:rsidR="00E14754">
          <w:rPr>
            <w:rStyle w:val="Hyperlink"/>
            <w:sz w:val="22"/>
          </w:rPr>
          <w:t>.</w:t>
        </w:r>
      </w:hyperlink>
      <w:r w:rsidR="00E14754">
        <w:t xml:space="preserve"> Um die Belastbarkeit des Menschen bei hohen Beschleunigungen zu testen, wurden schon 1946 in den USA Versuche mit Raketenschlitten durchgeführt. Die Testperson ließ sich dabei in einem Versuch von 248kmh</w:t>
      </w:r>
      <w:r w:rsidR="00E14754">
        <w:rPr>
          <w:position w:val="6"/>
          <w:vertAlign w:val="superscript"/>
        </w:rPr>
        <w:t>-1</w:t>
      </w:r>
      <w:r w:rsidR="00E14754">
        <w:t xml:space="preserve"> in 0,228 s auf 55 kmh</w:t>
      </w:r>
      <w:r w:rsidR="00E14754">
        <w:rPr>
          <w:position w:val="6"/>
          <w:vertAlign w:val="superscript"/>
        </w:rPr>
        <w:t>-1</w:t>
      </w:r>
      <w:r w:rsidR="00E14754">
        <w:t xml:space="preserve"> abbremsen. Wie groß war die dabei auftretende negative Beschleunigung? Geben Sie diese Beschleunigung als ein Vielfaches der Erdbeschleunigung an.</w:t>
      </w:r>
      <w:r w:rsidR="00E14754">
        <w:br/>
      </w:r>
      <w:r w:rsidR="00E14754">
        <w:sym w:font="Symbol" w:char="F02A"/>
      </w:r>
      <w:r w:rsidR="00E14754">
        <w:sym w:font="Symbol" w:char="F02A"/>
      </w:r>
    </w:p>
    <w:p w14:paraId="4A14A08A" w14:textId="331707CC" w:rsidR="00E14754" w:rsidRDefault="00E14754" w:rsidP="00E14754">
      <w:pPr>
        <w:widowControl w:val="0"/>
      </w:pPr>
      <w:bookmarkStart w:id="809" w:name="_Hlt496411546"/>
      <w:r>
        <w:rPr>
          <w:color w:val="FF0000"/>
        </w:rPr>
        <w:sym w:font="Symbol" w:char="F02A"/>
      </w:r>
      <w:hyperlink r:id="rId316" w:anchor="m18" w:history="1">
        <w:r>
          <w:rPr>
            <w:rStyle w:val="Hyperlink"/>
            <w:sz w:val="22"/>
          </w:rPr>
          <w:t>1</w:t>
        </w:r>
        <w:bookmarkStart w:id="810" w:name="_Hlt37054378"/>
        <w:bookmarkStart w:id="811" w:name="_Hlt37046856"/>
        <w:bookmarkEnd w:id="810"/>
        <w:r>
          <w:rPr>
            <w:rStyle w:val="Hyperlink"/>
            <w:sz w:val="22"/>
          </w:rPr>
          <w:t>8</w:t>
        </w:r>
        <w:bookmarkEnd w:id="811"/>
        <w:r>
          <w:rPr>
            <w:rStyle w:val="Hyperlink"/>
            <w:sz w:val="22"/>
          </w:rPr>
          <w:t>.</w:t>
        </w:r>
      </w:hyperlink>
      <w:bookmarkEnd w:id="809"/>
      <w:r>
        <w:t xml:space="preserve"> Ein PKW fährt mit einer Geschwindigkeit von 80 kmh</w:t>
      </w:r>
      <w:r>
        <w:rPr>
          <w:position w:val="6"/>
          <w:vertAlign w:val="superscript"/>
        </w:rPr>
        <w:t>-1</w:t>
      </w:r>
      <w:r>
        <w:t>.</w:t>
      </w:r>
      <w:r>
        <w:br/>
        <w:t>Der Fahrer bemerkt in 65 m Entfernung ein Hindernis und bremst nach einer Reaktionszeit von 0,8s mit einer konstanten Bremsbeschleunigung von - 6,0 ms</w:t>
      </w:r>
      <w:r>
        <w:rPr>
          <w:position w:val="6"/>
          <w:vertAlign w:val="superscript"/>
        </w:rPr>
        <w:t>-2</w:t>
      </w:r>
      <w:r>
        <w:t>.</w:t>
      </w:r>
      <w:r>
        <w:br/>
        <w:t>Kommt das Fahrzeug rechtzeitig zum Stillstand?</w:t>
      </w:r>
      <w:r>
        <w:br/>
        <w:t>Zeichnen Sie das Geschwindigkeits-Zeit und das Weg-Zeit-Diagramm. Berechnen Sie für das Weg-Zeit-Diagramm drei weitere Wertepaare.</w:t>
      </w:r>
      <w:r>
        <w:br/>
      </w:r>
      <w:r>
        <w:sym w:font="Symbol" w:char="F02A"/>
      </w:r>
      <w:r>
        <w:sym w:font="Symbol" w:char="F02A"/>
      </w:r>
      <w:r>
        <w:sym w:font="Symbol" w:char="F02A"/>
      </w:r>
      <w:r>
        <w:sym w:font="Symbol" w:char="F02A"/>
      </w:r>
    </w:p>
    <w:p w14:paraId="145FBB15" w14:textId="1592FBAC" w:rsidR="00E14754" w:rsidRDefault="00E14754" w:rsidP="00E14754">
      <w:pPr>
        <w:widowControl w:val="0"/>
      </w:pPr>
      <w:bookmarkStart w:id="812" w:name="_Hlt496411549"/>
      <w:r>
        <w:rPr>
          <w:color w:val="FF0000"/>
        </w:rPr>
        <w:sym w:font="Symbol" w:char="F02A"/>
      </w:r>
      <w:hyperlink r:id="rId317" w:anchor="m19" w:history="1">
        <w:r>
          <w:rPr>
            <w:rStyle w:val="Hyperlink"/>
            <w:sz w:val="22"/>
          </w:rPr>
          <w:t>1</w:t>
        </w:r>
        <w:bookmarkStart w:id="813" w:name="_Hlt495333304"/>
        <w:r>
          <w:rPr>
            <w:rStyle w:val="Hyperlink"/>
            <w:sz w:val="22"/>
          </w:rPr>
          <w:t>9</w:t>
        </w:r>
        <w:bookmarkEnd w:id="813"/>
        <w:r>
          <w:rPr>
            <w:rStyle w:val="Hyperlink"/>
            <w:sz w:val="22"/>
          </w:rPr>
          <w:t>.</w:t>
        </w:r>
      </w:hyperlink>
      <w:bookmarkEnd w:id="812"/>
      <w:r>
        <w:t xml:space="preserve"> In einer Fernsehbildröhre werden die Elektronen zwischen Kathode und Anode auf  einer Strecke von 7 cm auf  ein Fünftel der Lichtgeschwindigkeit beschleunigt. Berechnen Sie die Beschleunigung und die Zeit, die die Elektronen für die Beschleunigungsstrecke benötigen.</w:t>
      </w:r>
      <w:r>
        <w:br/>
        <w:t>Nach der Anode fliegen die Elektronen mit konstanter Geschwindigkeit bis zum Leuchtschirm, dessen Mittelpunkt sich in 35 cm Entfernung von der Anode befindet. Berechnen Sie die Zeit, die die Elektronen für diesen Weg benötigen.</w:t>
      </w:r>
      <w:r>
        <w:br/>
      </w:r>
      <w:r>
        <w:sym w:font="Symbol" w:char="F02A"/>
      </w:r>
      <w:r>
        <w:sym w:font="Symbol" w:char="F02A"/>
      </w:r>
      <w:r>
        <w:sym w:font="Symbol" w:char="F02A"/>
      </w:r>
    </w:p>
    <w:p w14:paraId="3798CC27" w14:textId="42CDB1CD" w:rsidR="00100459" w:rsidRDefault="00215B7B" w:rsidP="00E14754">
      <w:pPr>
        <w:widowControl w:val="0"/>
      </w:pPr>
      <w:hyperlink r:id="rId318" w:anchor="m51" w:history="1">
        <w:r w:rsidR="00E14754">
          <w:rPr>
            <w:rStyle w:val="Hyperlink"/>
            <w:sz w:val="22"/>
          </w:rPr>
          <w:t>5</w:t>
        </w:r>
        <w:bookmarkStart w:id="814" w:name="_Hlt496411664"/>
        <w:r w:rsidR="00E14754">
          <w:rPr>
            <w:rStyle w:val="Hyperlink"/>
            <w:sz w:val="22"/>
          </w:rPr>
          <w:t>1</w:t>
        </w:r>
        <w:bookmarkEnd w:id="814"/>
        <w:r w:rsidR="00E14754">
          <w:rPr>
            <w:rStyle w:val="Hyperlink"/>
            <w:sz w:val="22"/>
          </w:rPr>
          <w:t>.</w:t>
        </w:r>
      </w:hyperlink>
      <w:r w:rsidR="00E14754">
        <w:t xml:space="preserve"> </w:t>
      </w:r>
      <w:r w:rsidR="00100459">
        <w:t xml:space="preserve">Ein Körper bewegt sich mit einer gleichmäßigen Beschleunigung von 1 m/s² aus dem Stand heraus. </w:t>
      </w:r>
    </w:p>
    <w:p w14:paraId="7BDCBE7E" w14:textId="77777777" w:rsidR="00100459" w:rsidRDefault="00100459" w:rsidP="00E14754">
      <w:pPr>
        <w:widowControl w:val="0"/>
      </w:pPr>
      <w:r>
        <w:t>Welchen Weg hat er nach 1s und nach 10 s zurückgelegt?</w:t>
      </w:r>
    </w:p>
    <w:p w14:paraId="5E84EF2B" w14:textId="77777777" w:rsidR="00E14754" w:rsidRDefault="00E14754" w:rsidP="00E14754">
      <w:pPr>
        <w:widowControl w:val="0"/>
      </w:pPr>
      <w:r>
        <w:sym w:font="Symbol" w:char="F02A"/>
      </w:r>
      <w:r>
        <w:sym w:font="Symbol" w:char="F02A"/>
      </w:r>
    </w:p>
    <w:p w14:paraId="2CD82727" w14:textId="682AE7C7" w:rsidR="00E14754" w:rsidRDefault="002F2F8E" w:rsidP="00E14754">
      <w:pPr>
        <w:widowControl w:val="0"/>
      </w:pPr>
      <w:bookmarkStart w:id="815" w:name="_Hlt496411668"/>
      <w:r>
        <w:rPr>
          <w:color w:val="FF0000"/>
        </w:rPr>
        <w:sym w:font="Symbol" w:char="F02A"/>
      </w:r>
      <w:hyperlink r:id="rId319" w:anchor="m52" w:history="1">
        <w:r w:rsidR="00E14754">
          <w:rPr>
            <w:rStyle w:val="Hyperlink"/>
            <w:sz w:val="22"/>
          </w:rPr>
          <w:t>52.</w:t>
        </w:r>
      </w:hyperlink>
      <w:bookmarkEnd w:id="815"/>
      <w:r w:rsidR="00E14754">
        <w:t xml:space="preserve"> Ein Körper bewegt sich 5 s mit der Geschwindigkeit 8 m/s. Dann verringert er seine Geschwindigkeit innerhalb 3 s auf 5 m/s. Diese behält er 12 s bei. Nun bremst er innerhalb 4 s bis zum Stillstand ab. Wie groß ist die zurückgelegte Strecke insgesamt?</w:t>
      </w:r>
      <w:r w:rsidR="00E14754">
        <w:br/>
      </w:r>
      <w:r w:rsidR="00E14754">
        <w:sym w:font="Symbol" w:char="F02A"/>
      </w:r>
      <w:r w:rsidR="00E14754">
        <w:sym w:font="Symbol" w:char="F02A"/>
      </w:r>
    </w:p>
    <w:p w14:paraId="7B62D789" w14:textId="510AA31F" w:rsidR="00E14754" w:rsidRDefault="00E14754" w:rsidP="00E14754">
      <w:pPr>
        <w:widowControl w:val="0"/>
      </w:pPr>
      <w:bookmarkStart w:id="816" w:name="_Hlt496411678"/>
      <w:r>
        <w:rPr>
          <w:color w:val="FF0000"/>
        </w:rPr>
        <w:sym w:font="Symbol" w:char="F02A"/>
      </w:r>
      <w:hyperlink r:id="rId320" w:anchor="m55" w:history="1">
        <w:r>
          <w:rPr>
            <w:rStyle w:val="Hyperlink"/>
            <w:sz w:val="22"/>
          </w:rPr>
          <w:t>5</w:t>
        </w:r>
        <w:bookmarkStart w:id="817" w:name="_Hlt244156801"/>
        <w:r>
          <w:rPr>
            <w:rStyle w:val="Hyperlink"/>
            <w:sz w:val="22"/>
          </w:rPr>
          <w:t>5</w:t>
        </w:r>
        <w:bookmarkEnd w:id="817"/>
        <w:r>
          <w:rPr>
            <w:rStyle w:val="Hyperlink"/>
            <w:sz w:val="22"/>
          </w:rPr>
          <w:t>.</w:t>
        </w:r>
      </w:hyperlink>
      <w:bookmarkEnd w:id="816"/>
      <w:r>
        <w:t xml:space="preserve"> Welche Geschwindigkeit erreicht ein Körper, der aus dem Stand heraus 12 Sekunden lang mit 2,5 m/s² beschleunigt wird?</w:t>
      </w:r>
      <w:r>
        <w:br/>
      </w:r>
      <w:r>
        <w:sym w:font="Symbol" w:char="F02A"/>
      </w:r>
      <w:r>
        <w:sym w:font="Symbol" w:char="F02A"/>
      </w:r>
    </w:p>
    <w:p w14:paraId="19F390D8" w14:textId="2020B055" w:rsidR="00E14754" w:rsidRDefault="00215B7B" w:rsidP="00E14754">
      <w:pPr>
        <w:widowControl w:val="0"/>
      </w:pPr>
      <w:hyperlink r:id="rId321" w:anchor="m56" w:history="1">
        <w:r w:rsidR="00E14754">
          <w:rPr>
            <w:rStyle w:val="Hyperlink"/>
            <w:sz w:val="22"/>
          </w:rPr>
          <w:t>5</w:t>
        </w:r>
        <w:bookmarkStart w:id="818" w:name="_Hlt496411681"/>
        <w:r w:rsidR="00E14754">
          <w:rPr>
            <w:rStyle w:val="Hyperlink"/>
            <w:sz w:val="22"/>
          </w:rPr>
          <w:t>6</w:t>
        </w:r>
        <w:bookmarkEnd w:id="818"/>
        <w:r w:rsidR="00E14754">
          <w:rPr>
            <w:rStyle w:val="Hyperlink"/>
            <w:sz w:val="22"/>
          </w:rPr>
          <w:t>.</w:t>
        </w:r>
      </w:hyperlink>
      <w:r w:rsidR="00E14754">
        <w:t xml:space="preserve"> Wie groß muss eine Beschleunigung sein, um die Geschwindigkeit v = 100 km/h in 10 Sekunden  aus dem Stand heraus zu erreichen?</w:t>
      </w:r>
      <w:r w:rsidR="00E14754">
        <w:br/>
      </w:r>
      <w:r w:rsidR="00E14754">
        <w:lastRenderedPageBreak/>
        <w:sym w:font="Symbol" w:char="F02A"/>
      </w:r>
      <w:r w:rsidR="00E14754">
        <w:sym w:font="Symbol" w:char="F02A"/>
      </w:r>
    </w:p>
    <w:p w14:paraId="30085B81" w14:textId="21197F14" w:rsidR="00E14754" w:rsidRDefault="00215B7B" w:rsidP="00E14754">
      <w:pPr>
        <w:widowControl w:val="0"/>
      </w:pPr>
      <w:hyperlink r:id="rId322" w:anchor="m57" w:history="1">
        <w:r w:rsidR="00E14754">
          <w:rPr>
            <w:rStyle w:val="Hyperlink"/>
            <w:sz w:val="22"/>
          </w:rPr>
          <w:t>5</w:t>
        </w:r>
        <w:bookmarkStart w:id="819" w:name="_Hlt496411685"/>
        <w:r w:rsidR="00E14754">
          <w:rPr>
            <w:rStyle w:val="Hyperlink"/>
            <w:sz w:val="22"/>
          </w:rPr>
          <w:t>7</w:t>
        </w:r>
        <w:bookmarkEnd w:id="819"/>
        <w:r w:rsidR="00E14754">
          <w:rPr>
            <w:rStyle w:val="Hyperlink"/>
            <w:sz w:val="22"/>
          </w:rPr>
          <w:t>.</w:t>
        </w:r>
      </w:hyperlink>
      <w:r w:rsidR="00E14754">
        <w:t xml:space="preserve"> Wie lange benötigt ein Auto um von der Geschwindigkeit 80 km/h zum Stillstand abzubremsen, wenn es mit 3,5 m/s² bremst?</w:t>
      </w:r>
      <w:r w:rsidR="00E14754">
        <w:br/>
      </w:r>
      <w:r w:rsidR="00E14754">
        <w:sym w:font="Symbol" w:char="F02A"/>
      </w:r>
      <w:r w:rsidR="00E14754">
        <w:sym w:font="Symbol" w:char="F02A"/>
      </w:r>
    </w:p>
    <w:bookmarkStart w:id="820" w:name="_Hlt496411687"/>
    <w:p w14:paraId="4BAB1DB5" w14:textId="37A36029" w:rsidR="00E14754" w:rsidRDefault="00E14754" w:rsidP="00E14754">
      <w:pPr>
        <w:widowControl w:val="0"/>
      </w:pPr>
      <w:r>
        <w:fldChar w:fldCharType="begin"/>
      </w:r>
      <w:r w:rsidR="00626526">
        <w:instrText>HYPERLINK "lsgmech.docx" \l "m58"</w:instrText>
      </w:r>
      <w:r>
        <w:fldChar w:fldCharType="separate"/>
      </w:r>
      <w:r>
        <w:rPr>
          <w:rStyle w:val="Hyperlink"/>
          <w:sz w:val="22"/>
        </w:rPr>
        <w:t>58.</w:t>
      </w:r>
      <w:r>
        <w:fldChar w:fldCharType="end"/>
      </w:r>
      <w:bookmarkEnd w:id="820"/>
      <w:r>
        <w:t xml:space="preserve"> Ein Motorrad besitzt die Beschleunigung 4 m/s². Wie lange benötigt sein mit 40 km/h fahrender Besitzer um die Geschwindigkeit 100 km/h zu erreichen?</w:t>
      </w:r>
      <w:r>
        <w:br/>
      </w:r>
      <w:r>
        <w:sym w:font="Symbol" w:char="F02A"/>
      </w:r>
      <w:r>
        <w:sym w:font="Symbol" w:char="F02A"/>
      </w:r>
      <w:r>
        <w:sym w:font="Symbol" w:char="F02A"/>
      </w:r>
    </w:p>
    <w:p w14:paraId="7E9F8B48" w14:textId="4F412827" w:rsidR="00E14754" w:rsidRDefault="00E14754" w:rsidP="00E14754">
      <w:pPr>
        <w:widowControl w:val="0"/>
      </w:pPr>
      <w:bookmarkStart w:id="821" w:name="_Hlt37046800"/>
      <w:r>
        <w:rPr>
          <w:color w:val="FF0000"/>
        </w:rPr>
        <w:sym w:font="Symbol" w:char="F02A"/>
      </w:r>
      <w:bookmarkStart w:id="822" w:name="_Hlt37426051"/>
      <w:bookmarkStart w:id="823" w:name="_Hlt37424679"/>
      <w:bookmarkEnd w:id="822"/>
      <w:r>
        <w:fldChar w:fldCharType="begin"/>
      </w:r>
      <w:r w:rsidR="00626526">
        <w:instrText>HYPERLINK "lsgmech.docx" \l "m59"</w:instrText>
      </w:r>
      <w:r>
        <w:fldChar w:fldCharType="separate"/>
      </w:r>
      <w:r>
        <w:rPr>
          <w:rStyle w:val="Hyperlink"/>
          <w:sz w:val="22"/>
        </w:rPr>
        <w:t>5</w:t>
      </w:r>
      <w:bookmarkStart w:id="824" w:name="_Hlt145753715"/>
      <w:bookmarkStart w:id="825" w:name="_Hlt496411691"/>
      <w:bookmarkEnd w:id="824"/>
      <w:r>
        <w:rPr>
          <w:rStyle w:val="Hyperlink"/>
          <w:sz w:val="22"/>
        </w:rPr>
        <w:t>9</w:t>
      </w:r>
      <w:bookmarkEnd w:id="825"/>
      <w:r>
        <w:rPr>
          <w:rStyle w:val="Hyperlink"/>
          <w:sz w:val="22"/>
        </w:rPr>
        <w:t>.</w:t>
      </w:r>
      <w:r>
        <w:fldChar w:fldCharType="end"/>
      </w:r>
      <w:bookmarkEnd w:id="821"/>
      <w:bookmarkEnd w:id="823"/>
      <w:r>
        <w:t xml:space="preserve"> Ein Radfahrer fährt 40 s  mit der gleichbleibenden Geschwindigkeit von 18 km/h. Dann beschleunigt er in 20 s auf 28,8 km/h. Diese behält er 1 Minute bei und bremst dann innerhalb 40 s zum Stillstand ab.</w:t>
      </w:r>
      <w:r>
        <w:br/>
        <w:t xml:space="preserve">a) Welche Strecke legt er beim Beschleunigen zurück? </w:t>
      </w:r>
      <w:r>
        <w:br/>
        <w:t xml:space="preserve">b) Wie groß ist die Bremsbeschleunigung? </w:t>
      </w:r>
      <w:r>
        <w:br/>
        <w:t>c) Wie groß ist die gesamt zurückgelegte Strecke?</w:t>
      </w:r>
    </w:p>
    <w:p w14:paraId="49AF43E3" w14:textId="77777777" w:rsidR="00E14754" w:rsidRDefault="00E14754" w:rsidP="00E14754">
      <w:pPr>
        <w:widowControl w:val="0"/>
      </w:pPr>
      <w:r>
        <w:br/>
      </w:r>
      <w:r>
        <w:sym w:font="Symbol" w:char="F02A"/>
      </w:r>
      <w:r>
        <w:sym w:font="Symbol" w:char="F02A"/>
      </w:r>
      <w:r>
        <w:sym w:font="Symbol" w:char="F02A"/>
      </w:r>
    </w:p>
    <w:bookmarkStart w:id="826" w:name="_Hlt496411694"/>
    <w:p w14:paraId="63CC49AF" w14:textId="24788C47" w:rsidR="00E14754" w:rsidRDefault="00E14754" w:rsidP="00E14754">
      <w:pPr>
        <w:widowControl w:val="0"/>
      </w:pPr>
      <w:r>
        <w:fldChar w:fldCharType="begin"/>
      </w:r>
      <w:r w:rsidR="00626526">
        <w:instrText>HYPERLINK "lsgmech.docx" \l "m60"</w:instrText>
      </w:r>
      <w:r>
        <w:fldChar w:fldCharType="separate"/>
      </w:r>
      <w:r>
        <w:rPr>
          <w:rStyle w:val="Hyperlink"/>
          <w:sz w:val="22"/>
        </w:rPr>
        <w:t>60.</w:t>
      </w:r>
      <w:r>
        <w:fldChar w:fldCharType="end"/>
      </w:r>
      <w:bookmarkEnd w:id="826"/>
      <w:r>
        <w:t xml:space="preserve"> Ein Auto beschleunigt 16 Sekunden mit 3 m/s² aus dem Stand heraus. Bestimmen Sie die Endgeschwindigkeit.</w:t>
      </w:r>
      <w:r>
        <w:br/>
      </w:r>
      <w:r>
        <w:sym w:font="Symbol" w:char="F02A"/>
      </w:r>
      <w:r>
        <w:sym w:font="Symbol" w:char="F02A"/>
      </w:r>
    </w:p>
    <w:p w14:paraId="2F339FD5" w14:textId="6A2CDFB4" w:rsidR="00E14754" w:rsidRDefault="00215B7B" w:rsidP="00E14754">
      <w:pPr>
        <w:widowControl w:val="0"/>
      </w:pPr>
      <w:hyperlink r:id="rId323" w:anchor="m61" w:history="1">
        <w:r w:rsidR="00E14754">
          <w:rPr>
            <w:rStyle w:val="Hyperlink"/>
            <w:sz w:val="22"/>
          </w:rPr>
          <w:t>6</w:t>
        </w:r>
        <w:bookmarkStart w:id="827" w:name="_Hlt496411697"/>
        <w:r w:rsidR="00E14754">
          <w:rPr>
            <w:rStyle w:val="Hyperlink"/>
            <w:sz w:val="22"/>
          </w:rPr>
          <w:t>1</w:t>
        </w:r>
        <w:bookmarkEnd w:id="827"/>
        <w:r w:rsidR="00E14754">
          <w:rPr>
            <w:rStyle w:val="Hyperlink"/>
            <w:sz w:val="22"/>
          </w:rPr>
          <w:t>.</w:t>
        </w:r>
      </w:hyperlink>
      <w:r w:rsidR="00E14754">
        <w:t xml:space="preserve"> Rechnen Sie die Beschleunigung 5 m/s² in km/h² um.</w:t>
      </w:r>
      <w:r w:rsidR="00E14754">
        <w:br/>
      </w:r>
      <w:r w:rsidR="00E14754">
        <w:sym w:font="Symbol" w:char="F02A"/>
      </w:r>
    </w:p>
    <w:p w14:paraId="6A877F60" w14:textId="568EFA7E" w:rsidR="00E14754" w:rsidRDefault="00E14754" w:rsidP="00E14754">
      <w:pPr>
        <w:suppressAutoHyphens/>
      </w:pPr>
      <w:r>
        <w:rPr>
          <w:color w:val="FF0000"/>
        </w:rPr>
        <w:sym w:font="Symbol" w:char="F02A"/>
      </w:r>
      <w:hyperlink r:id="rId324" w:anchor="m168" w:history="1">
        <w:r>
          <w:rPr>
            <w:rStyle w:val="Hyperlink"/>
            <w:sz w:val="22"/>
          </w:rPr>
          <w:t>1</w:t>
        </w:r>
        <w:bookmarkStart w:id="828" w:name="_Hlt496411700"/>
        <w:r>
          <w:rPr>
            <w:rStyle w:val="Hyperlink"/>
            <w:sz w:val="22"/>
          </w:rPr>
          <w:t>6</w:t>
        </w:r>
        <w:bookmarkStart w:id="829" w:name="_Hlt34462749"/>
        <w:bookmarkEnd w:id="828"/>
        <w:r>
          <w:rPr>
            <w:rStyle w:val="Hyperlink"/>
            <w:sz w:val="22"/>
          </w:rPr>
          <w:t>8</w:t>
        </w:r>
        <w:bookmarkEnd w:id="829"/>
        <w:r>
          <w:rPr>
            <w:rStyle w:val="Hyperlink"/>
            <w:sz w:val="22"/>
          </w:rPr>
          <w:t>.</w:t>
        </w:r>
      </w:hyperlink>
      <w:r>
        <w:t xml:space="preserve"> Ein Auto fährt mit 50 km/h. Plötzlich taucht in 32 m Entfernung ein Hindernis auf und der Fahrer führt eine Vollbremsung durch. Die Zeit vom Erkennen des Hindernisses bis zum Beginn der Bremsung beträgt 1 s. Das Auto kommt genau vor dem Hindernis zum Stehen. </w:t>
      </w:r>
      <w:r>
        <w:br/>
        <w:t xml:space="preserve">Das gleiche Auto kommt mit 70 km/h in </w:t>
      </w:r>
      <w:r w:rsidR="006912C8">
        <w:t>dieselbe</w:t>
      </w:r>
      <w:r>
        <w:t xml:space="preserve"> Situation. Welche Geschwindigkeit hat es am Hindernis?</w:t>
      </w:r>
      <w:r>
        <w:br/>
      </w:r>
      <w:r>
        <w:sym w:font="Symbol" w:char="F02A"/>
      </w:r>
      <w:r>
        <w:sym w:font="Symbol" w:char="F02A"/>
      </w:r>
      <w:r>
        <w:sym w:font="Symbol" w:char="F02A"/>
      </w:r>
    </w:p>
    <w:p w14:paraId="6B2E6D46" w14:textId="462CA883" w:rsidR="00E14754" w:rsidRDefault="00215B7B" w:rsidP="00E14754">
      <w:pPr>
        <w:widowControl w:val="0"/>
      </w:pPr>
      <w:hyperlink r:id="rId325" w:anchor="m176" w:history="1">
        <w:r w:rsidR="00E14754">
          <w:rPr>
            <w:rStyle w:val="Hyperlink"/>
            <w:sz w:val="22"/>
          </w:rPr>
          <w:t>1</w:t>
        </w:r>
        <w:bookmarkStart w:id="830" w:name="_Hlt496411703"/>
        <w:r w:rsidR="00E14754">
          <w:rPr>
            <w:rStyle w:val="Hyperlink"/>
            <w:sz w:val="22"/>
          </w:rPr>
          <w:t>7</w:t>
        </w:r>
        <w:bookmarkEnd w:id="830"/>
        <w:r w:rsidR="00E14754">
          <w:rPr>
            <w:rStyle w:val="Hyperlink"/>
            <w:sz w:val="22"/>
          </w:rPr>
          <w:t>6.</w:t>
        </w:r>
      </w:hyperlink>
      <w:r w:rsidR="00E14754">
        <w:t xml:space="preserve"> In einer Fernsehbildröhre werden Elektronen zwischen Katode und Anode auf eine kinetische Energie von 15 keV beschleunigt. Der Abstand zwischen Katode und Anode beträgt 20 mm. Berechnen Sie die Geschwindigkeit und die Beschleunigung der Elektronen.</w:t>
      </w:r>
      <w:r w:rsidR="00E14754">
        <w:br/>
      </w:r>
      <w:r w:rsidR="00E14754">
        <w:sym w:font="Symbol" w:char="F02A"/>
      </w:r>
      <w:r w:rsidR="00E14754">
        <w:sym w:font="Symbol" w:char="F02A"/>
      </w:r>
    </w:p>
    <w:p w14:paraId="6F2309BE" w14:textId="3A498348" w:rsidR="00E14754" w:rsidRDefault="00E14754" w:rsidP="00E14754">
      <w:pPr>
        <w:widowControl w:val="0"/>
      </w:pPr>
      <w:r>
        <w:rPr>
          <w:color w:val="FF0000"/>
        </w:rPr>
        <w:sym w:font="Symbol" w:char="F02A"/>
      </w:r>
      <w:hyperlink r:id="rId326" w:anchor="m193" w:history="1">
        <w:r>
          <w:rPr>
            <w:rStyle w:val="Hyperlink"/>
            <w:sz w:val="22"/>
          </w:rPr>
          <w:t>1</w:t>
        </w:r>
        <w:bookmarkStart w:id="831" w:name="_Hlt496411711"/>
        <w:r>
          <w:rPr>
            <w:rStyle w:val="Hyperlink"/>
            <w:sz w:val="22"/>
          </w:rPr>
          <w:t>9</w:t>
        </w:r>
        <w:bookmarkStart w:id="832" w:name="_Hlt29467539"/>
        <w:bookmarkEnd w:id="831"/>
        <w:bookmarkEnd w:id="832"/>
        <w:r>
          <w:rPr>
            <w:rStyle w:val="Hyperlink"/>
            <w:sz w:val="22"/>
          </w:rPr>
          <w:t>3.</w:t>
        </w:r>
      </w:hyperlink>
      <w:r>
        <w:t xml:space="preserve"> Ein Güterzug passiert einen Bahnhof mit der Geschwindigkeit v</w:t>
      </w:r>
      <w:r>
        <w:rPr>
          <w:position w:val="-6"/>
          <w:vertAlign w:val="subscript"/>
        </w:rPr>
        <w:t>G</w:t>
      </w:r>
      <w:r>
        <w:t>=54kmh</w:t>
      </w:r>
      <w:r>
        <w:rPr>
          <w:position w:val="6"/>
          <w:vertAlign w:val="superscript"/>
        </w:rPr>
        <w:t>-1</w:t>
      </w:r>
      <w:r>
        <w:t>.  Zur gleichen Zeit fährt ein Personenzug in dieselbe Richtung ab.  Die Beschleunigung des Personenzuges nimmt von a</w:t>
      </w:r>
      <w:r>
        <w:rPr>
          <w:position w:val="-6"/>
          <w:vertAlign w:val="subscript"/>
        </w:rPr>
        <w:t>P0</w:t>
      </w:r>
      <w:r>
        <w:t>=0,8ms</w:t>
      </w:r>
      <w:r>
        <w:rPr>
          <w:position w:val="6"/>
          <w:vertAlign w:val="superscript"/>
        </w:rPr>
        <w:t>-2</w:t>
      </w:r>
      <w:r>
        <w:t xml:space="preserve"> </w:t>
      </w:r>
      <w:proofErr w:type="gramStart"/>
      <w:r>
        <w:t>zur Zeit</w:t>
      </w:r>
      <w:proofErr w:type="gramEnd"/>
      <w:r>
        <w:t xml:space="preserve"> t</w:t>
      </w:r>
      <w:r>
        <w:rPr>
          <w:position w:val="-6"/>
          <w:vertAlign w:val="subscript"/>
        </w:rPr>
        <w:t>0</w:t>
      </w:r>
      <w:r>
        <w:t>=0s linear mit der Zeit bis auf a</w:t>
      </w:r>
      <w:r>
        <w:rPr>
          <w:position w:val="-6"/>
          <w:vertAlign w:val="subscript"/>
        </w:rPr>
        <w:t>P1</w:t>
      </w:r>
      <w:r>
        <w:t>=0 zur Zeit t</w:t>
      </w:r>
      <w:r>
        <w:rPr>
          <w:position w:val="-6"/>
          <w:vertAlign w:val="subscript"/>
        </w:rPr>
        <w:t>1</w:t>
      </w:r>
      <w:r>
        <w:t xml:space="preserve">=50s ab. </w:t>
      </w:r>
      <w:r>
        <w:br/>
        <w:t xml:space="preserve">a) Welche Geschwindigkeit hat der Personenzug </w:t>
      </w:r>
      <w:proofErr w:type="gramStart"/>
      <w:r>
        <w:t>zur Zeit</w:t>
      </w:r>
      <w:proofErr w:type="gramEnd"/>
      <w:r>
        <w:t xml:space="preserve"> t</w:t>
      </w:r>
      <w:r>
        <w:rPr>
          <w:position w:val="-6"/>
          <w:vertAlign w:val="subscript"/>
        </w:rPr>
        <w:t xml:space="preserve">1 </w:t>
      </w:r>
      <w:r>
        <w:t>und welchen Weg hat er bis dahin zurückgelegt?</w:t>
      </w:r>
      <w:r>
        <w:br/>
        <w:t>b) Bestimmen Sie zeichnerisch, wann der Personenzug den Güterzug überholt.</w:t>
      </w:r>
      <w:r>
        <w:br/>
        <w:t>c) Bestimmen Sie diesen Zeitpunkt rechnerisch.</w:t>
      </w:r>
      <w:r>
        <w:br/>
      </w:r>
      <w:r>
        <w:sym w:font="Symbol" w:char="F02A"/>
      </w:r>
      <w:r>
        <w:sym w:font="Symbol" w:char="F02A"/>
      </w:r>
      <w:r>
        <w:sym w:font="Symbol" w:char="F02A"/>
      </w:r>
      <w:r>
        <w:sym w:font="Symbol" w:char="F02A"/>
      </w:r>
    </w:p>
    <w:p w14:paraId="2E39ACD8" w14:textId="313E24E5" w:rsidR="00E14754" w:rsidRDefault="00391074" w:rsidP="00E14754">
      <w:pPr>
        <w:widowControl w:val="0"/>
        <w:spacing w:line="240" w:lineRule="atLeast"/>
      </w:pPr>
      <w:bookmarkStart w:id="833" w:name="_Hlt496411716"/>
      <w:r>
        <w:rPr>
          <w:color w:val="FF0000"/>
        </w:rPr>
        <w:sym w:font="Symbol" w:char="F02A"/>
      </w:r>
      <w:hyperlink r:id="rId327" w:anchor="m210" w:history="1">
        <w:r w:rsidR="00E14754">
          <w:rPr>
            <w:rStyle w:val="Hyperlink"/>
            <w:sz w:val="22"/>
          </w:rPr>
          <w:t>2</w:t>
        </w:r>
        <w:bookmarkStart w:id="834" w:name="_Hlt38115800"/>
        <w:bookmarkStart w:id="835" w:name="_Hlt37046760"/>
        <w:bookmarkEnd w:id="834"/>
        <w:r w:rsidR="00E14754">
          <w:rPr>
            <w:rStyle w:val="Hyperlink"/>
            <w:sz w:val="22"/>
          </w:rPr>
          <w:t>1</w:t>
        </w:r>
        <w:bookmarkStart w:id="836" w:name="_Hlt38027261"/>
        <w:bookmarkEnd w:id="835"/>
        <w:r w:rsidR="00E14754">
          <w:rPr>
            <w:rStyle w:val="Hyperlink"/>
            <w:sz w:val="22"/>
          </w:rPr>
          <w:t>0</w:t>
        </w:r>
        <w:bookmarkEnd w:id="836"/>
        <w:r w:rsidR="00E14754">
          <w:rPr>
            <w:rStyle w:val="Hyperlink"/>
            <w:sz w:val="22"/>
          </w:rPr>
          <w:t>.</w:t>
        </w:r>
      </w:hyperlink>
      <w:bookmarkEnd w:id="833"/>
      <w:r w:rsidR="00E14754">
        <w:t xml:space="preserve">  Ein Auto fährt aus dem Stillstand gleichmäßig an und erreicht nach fünf Sekunden eine Geschwindigkeit von 50 kmh</w:t>
      </w:r>
      <w:r w:rsidR="00E14754">
        <w:rPr>
          <w:position w:val="6"/>
          <w:vertAlign w:val="superscript"/>
        </w:rPr>
        <w:t>-1</w:t>
      </w:r>
      <w:r w:rsidR="00E14754">
        <w:t>, mit der es auf die Autobahn fährt. Dort erreicht es nach weiteren acht Sekunden eine Geschwindigkeit von 100 kmh</w:t>
      </w:r>
      <w:r w:rsidR="00E14754">
        <w:rPr>
          <w:position w:val="6"/>
          <w:vertAlign w:val="superscript"/>
        </w:rPr>
        <w:t>-1</w:t>
      </w:r>
      <w:r w:rsidR="00E14754">
        <w:t xml:space="preserve">. Bis zum </w:t>
      </w:r>
      <w:bookmarkStart w:id="837" w:name="_Hlt36559792"/>
      <w:bookmarkEnd w:id="837"/>
      <w:r w:rsidR="00E14754">
        <w:t>nächsten Bremsvorgang vergehen 7 Sekunden, in denen die Geschwindigkeit konstant bleibt.</w:t>
      </w:r>
      <w:r w:rsidR="00E14754">
        <w:br/>
      </w:r>
      <w:r>
        <w:t xml:space="preserve">a) </w:t>
      </w:r>
      <w:r w:rsidR="00E14754">
        <w:t>Berechnen Sie für beide Beschleunigungsphasen die Beschleunigung.</w:t>
      </w:r>
      <w:r w:rsidR="00E14754">
        <w:br/>
      </w:r>
      <w:r>
        <w:t xml:space="preserve">b) </w:t>
      </w:r>
      <w:r w:rsidR="00E14754">
        <w:t>Welchen Weg hat das Auto insgesamt zurückgelegt?</w:t>
      </w:r>
      <w:r w:rsidR="00E14754">
        <w:br/>
      </w:r>
      <w:r>
        <w:t xml:space="preserve">c) </w:t>
      </w:r>
      <w:r w:rsidR="00E14754">
        <w:t>Zeichnen Sie das Geschwindigkeits-Zeit und das Beschleunigungs-Zeit-Diagramm.</w:t>
      </w:r>
      <w:r w:rsidR="00E14754">
        <w:br/>
      </w:r>
      <w:r w:rsidR="00E14754">
        <w:sym w:font="Symbol" w:char="F02A"/>
      </w:r>
      <w:r w:rsidR="00E14754">
        <w:sym w:font="Symbol" w:char="F02A"/>
      </w:r>
      <w:r w:rsidR="00E14754">
        <w:sym w:font="Symbol" w:char="F02A"/>
      </w:r>
    </w:p>
    <w:p w14:paraId="75A8A6D1" w14:textId="65A70D7B" w:rsidR="00E14754" w:rsidRDefault="00E14754" w:rsidP="00E14754">
      <w:pPr>
        <w:widowControl w:val="0"/>
        <w:spacing w:line="240" w:lineRule="atLeast"/>
      </w:pPr>
      <w:r>
        <w:rPr>
          <w:color w:val="FF0000"/>
        </w:rPr>
        <w:sym w:font="Symbol" w:char="F02A"/>
      </w:r>
      <w:bookmarkStart w:id="838" w:name="_Hlt131774200"/>
      <w:r>
        <w:fldChar w:fldCharType="begin"/>
      </w:r>
      <w:r w:rsidR="00626526">
        <w:instrText>HYPERLINK "lsgmech.docx" \l "m211"</w:instrText>
      </w:r>
      <w:r>
        <w:fldChar w:fldCharType="separate"/>
      </w:r>
      <w:r>
        <w:rPr>
          <w:rStyle w:val="Hyperlink"/>
          <w:sz w:val="22"/>
        </w:rPr>
        <w:t>2</w:t>
      </w:r>
      <w:bookmarkStart w:id="839" w:name="_Hlt52692250"/>
      <w:bookmarkStart w:id="840" w:name="_Hlt37044800"/>
      <w:bookmarkEnd w:id="839"/>
      <w:r>
        <w:rPr>
          <w:rStyle w:val="Hyperlink"/>
          <w:sz w:val="22"/>
        </w:rPr>
        <w:t>1</w:t>
      </w:r>
      <w:bookmarkStart w:id="841" w:name="_Hlt496411720"/>
      <w:bookmarkEnd w:id="840"/>
      <w:r>
        <w:rPr>
          <w:rStyle w:val="Hyperlink"/>
          <w:sz w:val="22"/>
        </w:rPr>
        <w:t>1</w:t>
      </w:r>
      <w:bookmarkEnd w:id="841"/>
      <w:r>
        <w:rPr>
          <w:rStyle w:val="Hyperlink"/>
          <w:sz w:val="22"/>
        </w:rPr>
        <w:t>.</w:t>
      </w:r>
      <w:r>
        <w:fldChar w:fldCharType="end"/>
      </w:r>
      <w:bookmarkEnd w:id="838"/>
      <w:r>
        <w:t xml:space="preserve">  Ein Auto mit der Anfangsgeschwindigkeit 54 kmh</w:t>
      </w:r>
      <w:r>
        <w:rPr>
          <w:position w:val="6"/>
          <w:vertAlign w:val="superscript"/>
        </w:rPr>
        <w:t>-1</w:t>
      </w:r>
      <w:r>
        <w:t xml:space="preserve"> wird mit -5 ms</w:t>
      </w:r>
      <w:r>
        <w:rPr>
          <w:position w:val="6"/>
          <w:vertAlign w:val="superscript"/>
        </w:rPr>
        <w:t>-2</w:t>
      </w:r>
      <w:r>
        <w:t xml:space="preserve"> abgebremst.</w:t>
      </w:r>
      <w:r>
        <w:br/>
        <w:t>a) Nach welcher Zeit erreicht es 30 kmh</w:t>
      </w:r>
      <w:r>
        <w:rPr>
          <w:position w:val="6"/>
          <w:vertAlign w:val="superscript"/>
        </w:rPr>
        <w:t>-1</w:t>
      </w:r>
      <w:r>
        <w:t>?</w:t>
      </w:r>
      <w:r>
        <w:br/>
        <w:t>b) Welchen Weg legt es während des Bremsens zurück?</w:t>
      </w:r>
      <w:r>
        <w:br/>
      </w:r>
      <w:r>
        <w:lastRenderedPageBreak/>
        <w:sym w:font="Symbol" w:char="F02A"/>
      </w:r>
      <w:r>
        <w:sym w:font="Symbol" w:char="F02A"/>
      </w:r>
      <w:r>
        <w:sym w:font="Symbol" w:char="F02A"/>
      </w:r>
    </w:p>
    <w:p w14:paraId="6214A3A6" w14:textId="381A2076" w:rsidR="00E14754" w:rsidRDefault="00215B7B" w:rsidP="00E14754">
      <w:pPr>
        <w:widowControl w:val="0"/>
      </w:pPr>
      <w:hyperlink r:id="rId328" w:anchor="m216" w:history="1">
        <w:r w:rsidR="00E14754">
          <w:rPr>
            <w:rStyle w:val="Hyperlink"/>
            <w:sz w:val="22"/>
          </w:rPr>
          <w:t>2</w:t>
        </w:r>
        <w:bookmarkStart w:id="842" w:name="_Hlt496411723"/>
        <w:r w:rsidR="00E14754">
          <w:rPr>
            <w:rStyle w:val="Hyperlink"/>
            <w:sz w:val="22"/>
          </w:rPr>
          <w:t>1</w:t>
        </w:r>
        <w:bookmarkEnd w:id="842"/>
        <w:r w:rsidR="00E14754">
          <w:rPr>
            <w:rStyle w:val="Hyperlink"/>
            <w:sz w:val="22"/>
          </w:rPr>
          <w:t>6.</w:t>
        </w:r>
      </w:hyperlink>
      <w:r w:rsidR="00E14754">
        <w:t xml:space="preserve"> Ein Radfahrer fährt 40 s mit der gleichbleibenden Geschwindigkeit von 18 km/h. Dann beschleunigt er in 20 s auf 28,8 km/h. Diese behält er eine Minute bei und bremst dann innerhalb 40 s zum Stillstand ab.</w:t>
      </w:r>
      <w:r w:rsidR="00E14754">
        <w:br/>
        <w:t>a) Wie groß ist die insgesamt zurückgelegte Strecke?</w:t>
      </w:r>
      <w:r w:rsidR="00E14754">
        <w:br/>
        <w:t>b) Zeichnen Sie ein s-t-Diagramm dieser Bewegung.</w:t>
      </w:r>
      <w:r w:rsidR="00E14754">
        <w:br/>
      </w:r>
      <w:r w:rsidR="00E14754">
        <w:sym w:font="Symbol" w:char="F02A"/>
      </w:r>
      <w:r w:rsidR="00E14754">
        <w:sym w:font="Symbol" w:char="F02A"/>
      </w:r>
      <w:r w:rsidR="00E14754">
        <w:sym w:font="Symbol" w:char="F02A"/>
      </w:r>
      <w:bookmarkStart w:id="843" w:name="_Hlt9917665"/>
      <w:bookmarkEnd w:id="843"/>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5C70B18E" w14:textId="77777777" w:rsidTr="00E14754">
        <w:tc>
          <w:tcPr>
            <w:tcW w:w="5030" w:type="dxa"/>
          </w:tcPr>
          <w:bookmarkStart w:id="844" w:name="_Hlt496411726"/>
          <w:p w14:paraId="4CD6FDBB" w14:textId="0BAA98C5" w:rsidR="00E14754" w:rsidRPr="0071784C" w:rsidRDefault="00E14754" w:rsidP="00E14754">
            <w:pPr>
              <w:widowControl w:val="0"/>
            </w:pPr>
            <w:r w:rsidRPr="0071784C">
              <w:fldChar w:fldCharType="begin"/>
            </w:r>
            <w:r w:rsidR="00626526">
              <w:instrText>HYPERLINK "lsgmech.docx" \l "m224"</w:instrText>
            </w:r>
            <w:r w:rsidRPr="0071784C">
              <w:fldChar w:fldCharType="separate"/>
            </w:r>
            <w:r>
              <w:rPr>
                <w:rStyle w:val="Hyperlink"/>
                <w:sz w:val="22"/>
              </w:rPr>
              <w:t>224.</w:t>
            </w:r>
            <w:r w:rsidRPr="0071784C">
              <w:fldChar w:fldCharType="end"/>
            </w:r>
            <w:bookmarkEnd w:id="844"/>
            <w:r w:rsidRPr="0071784C">
              <w:t xml:space="preserve"> Zwei Fahrzeuge starten unter einem rechten Winkel mit gleichmäßig anhaltender Beschleunigung und sind nach Ablauf von 15 s um 200 m voneinander entfernt, das eine jedoch doppelt so weit von der Kreuzung entfernt wie das andere. Welche Geschwindigkeiten haben sie in diesem Augenblick?</w:t>
            </w:r>
            <w:r w:rsidRPr="0071784C">
              <w:br/>
            </w:r>
            <w:r w:rsidRPr="0071784C">
              <w:sym w:font="Symbol" w:char="F02A"/>
            </w:r>
            <w:r w:rsidRPr="0071784C">
              <w:sym w:font="Symbol" w:char="F02A"/>
            </w:r>
          </w:p>
        </w:tc>
        <w:tc>
          <w:tcPr>
            <w:tcW w:w="5031" w:type="dxa"/>
          </w:tcPr>
          <w:p w14:paraId="6ED0D462" w14:textId="77777777" w:rsidR="00E14754" w:rsidRPr="0071784C" w:rsidRDefault="00215B7B" w:rsidP="00E14754">
            <w:pPr>
              <w:widowControl w:val="0"/>
            </w:pPr>
            <w:r>
              <w:rPr>
                <w:noProof/>
              </w:rPr>
              <w:pict w14:anchorId="1CE5C7FD">
                <v:shape id="Bild 79" o:spid="_x0000_i1121" type="#_x0000_t75" alt="m224" style="width:168pt;height:96pt;visibility:visible">
                  <v:imagedata r:id="rId329" o:title="m224"/>
                </v:shape>
              </w:pict>
            </w:r>
          </w:p>
        </w:tc>
      </w:tr>
    </w:tbl>
    <w:p w14:paraId="6A587B76" w14:textId="515E2257" w:rsidR="00E14754" w:rsidRDefault="00E14754" w:rsidP="00E14754">
      <w:pPr>
        <w:widowControl w:val="0"/>
        <w:tabs>
          <w:tab w:val="left" w:pos="8647"/>
        </w:tabs>
      </w:pPr>
      <w:r>
        <w:rPr>
          <w:color w:val="FF0000"/>
        </w:rPr>
        <w:sym w:font="Symbol" w:char="F02A"/>
      </w:r>
      <w:bookmarkStart w:id="845" w:name="_Hlt36799714"/>
      <w:r>
        <w:fldChar w:fldCharType="begin"/>
      </w:r>
      <w:r w:rsidR="00626526">
        <w:instrText>HYPERLINK "lsgmech.docx" \l "m270"</w:instrText>
      </w:r>
      <w:r>
        <w:fldChar w:fldCharType="separate"/>
      </w:r>
      <w:r>
        <w:rPr>
          <w:rStyle w:val="Hyperlink"/>
          <w:sz w:val="22"/>
        </w:rPr>
        <w:t>2</w:t>
      </w:r>
      <w:bookmarkStart w:id="846" w:name="_Hlt36798836"/>
      <w:bookmarkStart w:id="847" w:name="_Hlt513081241"/>
      <w:bookmarkEnd w:id="846"/>
      <w:r>
        <w:rPr>
          <w:rStyle w:val="Hyperlink"/>
          <w:sz w:val="22"/>
        </w:rPr>
        <w:t>7</w:t>
      </w:r>
      <w:bookmarkStart w:id="848" w:name="_Hlt496411733"/>
      <w:bookmarkEnd w:id="847"/>
      <w:r>
        <w:rPr>
          <w:rStyle w:val="Hyperlink"/>
          <w:sz w:val="22"/>
        </w:rPr>
        <w:t>0</w:t>
      </w:r>
      <w:bookmarkEnd w:id="848"/>
      <w:r>
        <w:rPr>
          <w:rStyle w:val="Hyperlink"/>
          <w:sz w:val="22"/>
        </w:rPr>
        <w:t>.</w:t>
      </w:r>
      <w:r>
        <w:fldChar w:fldCharType="end"/>
      </w:r>
      <w:bookmarkEnd w:id="845"/>
      <w:r>
        <w:t xml:space="preserve"> </w:t>
      </w:r>
      <w:bookmarkStart w:id="849" w:name="_Hlt36799740"/>
      <w:r>
        <w:t>Ein PKW fährt mit konstanter Geschwindigkeit von 108 kmh</w:t>
      </w:r>
      <w:r>
        <w:rPr>
          <w:vertAlign w:val="superscript"/>
        </w:rPr>
        <w:t>-1</w:t>
      </w:r>
      <w:r>
        <w:t xml:space="preserve"> geradlinig auf eine</w:t>
      </w:r>
      <w:r w:rsidR="006F7FBA">
        <w:t>r eb</w:t>
      </w:r>
      <w:r>
        <w:t xml:space="preserve">enen </w:t>
      </w:r>
      <w:r w:rsidR="006F7FBA">
        <w:t>Straße mit starkem Gegenverkehr</w:t>
      </w:r>
      <w:r>
        <w:t xml:space="preserve">. Plötzlich nimmt er einen wegen eines Defektes in 90 m Entfernung stehenden LKW wahr. </w:t>
      </w:r>
      <w:r>
        <w:br/>
      </w:r>
      <w:r>
        <w:br/>
        <w:t>Der PKW-Fahrer beginnt nach einer Reaktionszeit von 0,8 s zu bremsen. Wie weit ist der PKW bei Beginn des Bremsvorganges noch vom stehenden LKW entfernt?</w:t>
      </w:r>
      <w:r>
        <w:br/>
      </w:r>
      <w:r>
        <w:br/>
        <w:t>Die Bremsverzögerung des PKW ist konstant und beträgt -6,2 ms</w:t>
      </w:r>
      <w:r>
        <w:rPr>
          <w:vertAlign w:val="superscript"/>
        </w:rPr>
        <w:t>-2</w:t>
      </w:r>
      <w:r>
        <w:t>. Entscheiden Sie durch Rechnung, ob der PKW noch vor dem parkenden LKW zum Stehen kommt.</w:t>
      </w:r>
      <w:r>
        <w:br/>
      </w:r>
      <w:bookmarkEnd w:id="849"/>
      <w:r>
        <w:sym w:font="Symbol" w:char="F02A"/>
      </w:r>
      <w:r>
        <w:sym w:font="Symbol" w:char="F02A"/>
      </w:r>
    </w:p>
    <w:p w14:paraId="5F8546C4" w14:textId="5D5C1C57" w:rsidR="00E14754" w:rsidRDefault="00E14754" w:rsidP="00E14754">
      <w:pPr>
        <w:widowControl w:val="0"/>
      </w:pPr>
      <w:bookmarkStart w:id="850" w:name="_Hlt496411737"/>
      <w:r>
        <w:rPr>
          <w:color w:val="FF0000"/>
        </w:rPr>
        <w:sym w:font="Symbol" w:char="F02A"/>
      </w:r>
      <w:hyperlink r:id="rId330" w:anchor="m282" w:history="1">
        <w:r>
          <w:rPr>
            <w:rStyle w:val="Hyperlink"/>
            <w:sz w:val="22"/>
          </w:rPr>
          <w:t>2</w:t>
        </w:r>
        <w:bookmarkStart w:id="851" w:name="_Hlt497030314"/>
        <w:r>
          <w:rPr>
            <w:rStyle w:val="Hyperlink"/>
            <w:sz w:val="22"/>
          </w:rPr>
          <w:t>8</w:t>
        </w:r>
        <w:bookmarkEnd w:id="851"/>
        <w:r>
          <w:rPr>
            <w:rStyle w:val="Hyperlink"/>
            <w:sz w:val="22"/>
          </w:rPr>
          <w:t>2.</w:t>
        </w:r>
      </w:hyperlink>
      <w:bookmarkEnd w:id="850"/>
      <w:r>
        <w:t xml:space="preserve"> Ein Auto steigert seine Geschwindigkeit gleichmäßig von v</w:t>
      </w:r>
      <w:r>
        <w:rPr>
          <w:position w:val="-6"/>
          <w:vertAlign w:val="subscript"/>
        </w:rPr>
        <w:t>1</w:t>
      </w:r>
      <w:r>
        <w:t xml:space="preserve"> = 120 kmh</w:t>
      </w:r>
      <w:r>
        <w:rPr>
          <w:position w:val="6"/>
          <w:vertAlign w:val="superscript"/>
        </w:rPr>
        <w:t>-1</w:t>
      </w:r>
      <w:r>
        <w:t xml:space="preserve"> auf v</w:t>
      </w:r>
      <w:r>
        <w:rPr>
          <w:position w:val="-6"/>
          <w:vertAlign w:val="subscript"/>
        </w:rPr>
        <w:t>2</w:t>
      </w:r>
      <w:r>
        <w:t xml:space="preserve"> = 150 kmh</w:t>
      </w:r>
      <w:r>
        <w:rPr>
          <w:position w:val="6"/>
          <w:vertAlign w:val="superscript"/>
        </w:rPr>
        <w:t>-1</w:t>
      </w:r>
      <w:r>
        <w:t xml:space="preserve">. Wie groß </w:t>
      </w:r>
      <w:proofErr w:type="gramStart"/>
      <w:r>
        <w:t>ist</w:t>
      </w:r>
      <w:proofErr w:type="gramEnd"/>
      <w:r>
        <w:t xml:space="preserve"> die Beschleunigung und der zurückgelegte Weg, wenn die Geschwindigkeitserhöhung in der Zeit von 10 Sekunden erfolgt?</w:t>
      </w:r>
      <w:r>
        <w:br/>
      </w:r>
      <w:r>
        <w:sym w:font="Symbol" w:char="F02A"/>
      </w:r>
      <w:r>
        <w:sym w:font="Symbol" w:char="F02A"/>
      </w:r>
    </w:p>
    <w:p w14:paraId="16F8B26F" w14:textId="31B82EC4" w:rsidR="00E14754" w:rsidRDefault="00E14754" w:rsidP="00E14754">
      <w:pPr>
        <w:widowControl w:val="0"/>
      </w:pPr>
      <w:r>
        <w:rPr>
          <w:color w:val="FF0000"/>
        </w:rPr>
        <w:sym w:font="Symbol" w:char="F02A"/>
      </w:r>
      <w:hyperlink r:id="rId331" w:anchor="m325" w:history="1">
        <w:r>
          <w:rPr>
            <w:rStyle w:val="Hyperlink"/>
            <w:sz w:val="22"/>
          </w:rPr>
          <w:t>3</w:t>
        </w:r>
        <w:bookmarkStart w:id="852" w:name="_Hlt496411744"/>
        <w:r>
          <w:rPr>
            <w:rStyle w:val="Hyperlink"/>
            <w:sz w:val="22"/>
          </w:rPr>
          <w:t>2</w:t>
        </w:r>
        <w:bookmarkStart w:id="853" w:name="_Hlt36475147"/>
        <w:bookmarkStart w:id="854" w:name="_Hlt36475107"/>
        <w:bookmarkEnd w:id="852"/>
        <w:bookmarkEnd w:id="853"/>
        <w:r>
          <w:rPr>
            <w:rStyle w:val="Hyperlink"/>
            <w:sz w:val="22"/>
          </w:rPr>
          <w:t>5</w:t>
        </w:r>
        <w:bookmarkEnd w:id="854"/>
        <w:r>
          <w:rPr>
            <w:rStyle w:val="Hyperlink"/>
            <w:sz w:val="22"/>
          </w:rPr>
          <w:t>.</w:t>
        </w:r>
      </w:hyperlink>
      <w:r>
        <w:t xml:space="preserve"> Die Schweiz schreibt vor, dass auf ihren Gebirgsstraßen der Bremsweg bei einer Talfahrt unter 6 m liegen muss. Mit welcher Geschwindigkeit darf man also höchstens zu Tal fahren, wenn das Gefälle 18° und die Gleitreibungszahl auf 0,4 gesunken ist (Rollsplitt!)?</w:t>
      </w:r>
      <w:r>
        <w:br/>
      </w:r>
      <w:r>
        <w:sym w:font="Symbol" w:char="F02A"/>
      </w:r>
      <w:r>
        <w:sym w:font="Symbol" w:char="F02A"/>
      </w:r>
      <w:r>
        <w:sym w:font="Symbol" w:char="F02A"/>
      </w:r>
    </w:p>
    <w:p w14:paraId="5DE20F02" w14:textId="01E6E408" w:rsidR="00E14754" w:rsidRDefault="00E14754" w:rsidP="00E14754">
      <w:pPr>
        <w:widowControl w:val="0"/>
      </w:pPr>
      <w:bookmarkStart w:id="855" w:name="_Hlt496018795"/>
      <w:bookmarkStart w:id="856" w:name="_Hlt240715804"/>
      <w:r>
        <w:rPr>
          <w:color w:val="FF0000"/>
        </w:rPr>
        <w:sym w:font="Symbol" w:char="F02A"/>
      </w:r>
      <w:hyperlink r:id="rId332" w:anchor="m337" w:history="1">
        <w:r>
          <w:rPr>
            <w:rStyle w:val="Hyperlink"/>
            <w:sz w:val="22"/>
          </w:rPr>
          <w:t>337.</w:t>
        </w:r>
      </w:hyperlink>
      <w:bookmarkEnd w:id="855"/>
      <w:r>
        <w:t xml:space="preserve"> Ein Skispringer hat nach einer Anlaufstrecke von 90 m am Schanzentisch eine Geschwindigkeit von 90 kmh</w:t>
      </w:r>
      <w:r>
        <w:rPr>
          <w:position w:val="6"/>
          <w:vertAlign w:val="superscript"/>
        </w:rPr>
        <w:noBreakHyphen/>
        <w:t>1</w:t>
      </w:r>
      <w:r>
        <w:t>. Die Bewegung ist als gleichmäßig beschleunigt zu betrachten.</w:t>
      </w:r>
      <w:r>
        <w:br/>
      </w:r>
      <w:r>
        <w:br/>
        <w:t>a) Mit welcher Beschleunigung fährt er den Anlaufberg hinunter?</w:t>
      </w:r>
      <w:r>
        <w:br/>
        <w:t>b) Wie lange braucht er vom Startpunkt bis zum Schanzentisch?</w:t>
      </w:r>
      <w:r>
        <w:br/>
      </w:r>
      <w:r>
        <w:br/>
        <w:t xml:space="preserve"> Durch die Luftreibung kann die danach folgende Flugphase als gleichförmige Bewegung betrachtet werden. </w:t>
      </w:r>
      <w:r>
        <w:br/>
      </w:r>
      <w:r>
        <w:br/>
        <w:t>c) Wie lange ist der Skispringer in der Luft, wenn er eine Weite von 120 m erreicht?</w:t>
      </w:r>
      <w:r>
        <w:br/>
      </w:r>
      <w:r>
        <w:br/>
        <w:t xml:space="preserve">Nach der Landung bremst er in 5 Sekunden bis zum Stillstand ab. </w:t>
      </w:r>
      <w:r>
        <w:br/>
      </w:r>
      <w:r>
        <w:br/>
        <w:t>d) Wie groß ist die Bremsbeschleunigung und wie weit fährt er noch.</w:t>
      </w:r>
      <w:r>
        <w:br/>
      </w:r>
      <w:r>
        <w:br/>
        <w:t>e)  Stellen Sie die gesamte Bewegung in einen v-t-Diagramm dar.</w:t>
      </w:r>
      <w:bookmarkEnd w:id="856"/>
      <w:r>
        <w:br/>
      </w:r>
      <w:r>
        <w:sym w:font="Symbol" w:char="F02A"/>
      </w:r>
      <w:r>
        <w:sym w:font="Symbol" w:char="F02A"/>
      </w:r>
    </w:p>
    <w:p w14:paraId="4466B2E4" w14:textId="11C6BDAF" w:rsidR="00E14754" w:rsidRDefault="00E14754" w:rsidP="00E14754">
      <w:pPr>
        <w:widowControl w:val="0"/>
      </w:pPr>
      <w:r>
        <w:rPr>
          <w:color w:val="FF0000"/>
        </w:rPr>
        <w:sym w:font="Symbol" w:char="F02A"/>
      </w:r>
      <w:hyperlink r:id="rId333" w:anchor="m339" w:history="1">
        <w:r>
          <w:rPr>
            <w:rStyle w:val="Hyperlink"/>
            <w:sz w:val="22"/>
          </w:rPr>
          <w:t>3</w:t>
        </w:r>
        <w:bookmarkStart w:id="857" w:name="_Hlt40706406"/>
        <w:bookmarkStart w:id="858" w:name="_Hlt496347785"/>
        <w:bookmarkEnd w:id="857"/>
        <w:r>
          <w:rPr>
            <w:rStyle w:val="Hyperlink"/>
            <w:sz w:val="22"/>
          </w:rPr>
          <w:t>3</w:t>
        </w:r>
        <w:bookmarkStart w:id="859" w:name="_Hlt243886271"/>
        <w:bookmarkEnd w:id="858"/>
        <w:r>
          <w:rPr>
            <w:rStyle w:val="Hyperlink"/>
            <w:sz w:val="22"/>
          </w:rPr>
          <w:t>9</w:t>
        </w:r>
        <w:bookmarkEnd w:id="859"/>
        <w:r>
          <w:rPr>
            <w:rStyle w:val="Hyperlink"/>
            <w:sz w:val="22"/>
          </w:rPr>
          <w:t>.</w:t>
        </w:r>
      </w:hyperlink>
      <w:r>
        <w:t xml:space="preserve"> Ein Radfahrer beschleunigt mit einer Beschleunigung von 1,2 ms</w:t>
      </w:r>
      <w:r>
        <w:rPr>
          <w:position w:val="6"/>
          <w:vertAlign w:val="superscript"/>
        </w:rPr>
        <w:t>-2</w:t>
      </w:r>
      <w:r>
        <w:t xml:space="preserve"> von 0 auf 20 kmh</w:t>
      </w:r>
      <w:r>
        <w:rPr>
          <w:position w:val="6"/>
          <w:vertAlign w:val="superscript"/>
        </w:rPr>
        <w:t>-1</w:t>
      </w:r>
      <w:r>
        <w:t>.</w:t>
      </w:r>
      <w:r>
        <w:br/>
      </w:r>
      <w:r>
        <w:lastRenderedPageBreak/>
        <w:t>Wie lange benötigt er für diesen Vorgang? Wie weit fährt er dabei?</w:t>
      </w:r>
      <w:r>
        <w:br/>
        <w:t>Wie groß sind Geschwindigkeit und Weg nach der halben Zeit?</w:t>
      </w:r>
      <w:r>
        <w:br/>
      </w:r>
      <w:r>
        <w:sym w:font="Symbol" w:char="F02A"/>
      </w:r>
      <w:r>
        <w:sym w:font="Symbol" w:char="F02A"/>
      </w:r>
      <w:r>
        <w:sym w:font="Symbol" w:char="F02A"/>
      </w:r>
    </w:p>
    <w:p w14:paraId="32E9B5A3" w14:textId="01A8C9C0" w:rsidR="00E14754" w:rsidRDefault="00E14754" w:rsidP="00E14754">
      <w:pPr>
        <w:widowControl w:val="0"/>
      </w:pPr>
      <w:bookmarkStart w:id="860" w:name="_Hlt496353456"/>
      <w:r>
        <w:rPr>
          <w:color w:val="FF0000"/>
        </w:rPr>
        <w:sym w:font="Symbol" w:char="F02A"/>
      </w:r>
      <w:bookmarkStart w:id="861" w:name="_Hlt36349463"/>
      <w:r>
        <w:fldChar w:fldCharType="begin"/>
      </w:r>
      <w:r w:rsidR="00626526">
        <w:instrText>HYPERLINK "lsgmech.docx" \l "m345"</w:instrText>
      </w:r>
      <w:r>
        <w:fldChar w:fldCharType="separate"/>
      </w:r>
      <w:r>
        <w:rPr>
          <w:rStyle w:val="Hyperlink"/>
          <w:sz w:val="22"/>
        </w:rPr>
        <w:t>3</w:t>
      </w:r>
      <w:bookmarkStart w:id="862" w:name="_Hlt36440418"/>
      <w:bookmarkStart w:id="863" w:name="_Hlt36349442"/>
      <w:bookmarkEnd w:id="862"/>
      <w:r>
        <w:rPr>
          <w:rStyle w:val="Hyperlink"/>
          <w:sz w:val="22"/>
        </w:rPr>
        <w:t>4</w:t>
      </w:r>
      <w:bookmarkStart w:id="864" w:name="_Hlt36349700"/>
      <w:bookmarkEnd w:id="863"/>
      <w:r>
        <w:rPr>
          <w:rStyle w:val="Hyperlink"/>
          <w:sz w:val="22"/>
        </w:rPr>
        <w:t>5</w:t>
      </w:r>
      <w:bookmarkEnd w:id="864"/>
      <w:r>
        <w:rPr>
          <w:rStyle w:val="Hyperlink"/>
          <w:sz w:val="22"/>
        </w:rPr>
        <w:t>.</w:t>
      </w:r>
      <w:r>
        <w:fldChar w:fldCharType="end"/>
      </w:r>
      <w:bookmarkEnd w:id="860"/>
      <w:bookmarkEnd w:id="861"/>
      <w:r>
        <w:t xml:space="preserve"> Ein Zug fährt von der Station A zunächst 3 min lang mit der konstanten Beschleunigung 0,1 m/s² weg, fährt sodann 5 min lang mit gleichbleibender Geschwindigkeit und wird danach mit der konstanten Verzögerung -0,12m/s² an der Station B zum Halten gebracht. </w:t>
      </w:r>
      <w:r>
        <w:br/>
      </w:r>
      <w:r>
        <w:br/>
        <w:t>a) Ermitteln Sie die Geschwindigkeit, die der Zug nach 3 min hat.</w:t>
      </w:r>
      <w:r>
        <w:br/>
        <w:t>b) Berechnen Sie die Reisezeit von A nach B.</w:t>
      </w:r>
      <w:r>
        <w:br/>
        <w:t>c) Zeichnen Sie das a-t-Diagramm.</w:t>
      </w:r>
      <w:r>
        <w:br/>
        <w:t>d) Wie weit sind A und B voneinander entfernt?</w:t>
      </w:r>
      <w:r>
        <w:br/>
      </w:r>
      <w:r>
        <w:sym w:font="Symbol" w:char="F02A"/>
      </w:r>
      <w:r>
        <w:sym w:font="Symbol" w:char="F02A"/>
      </w:r>
      <w:r>
        <w:sym w:font="Symbol" w:char="F02A"/>
      </w:r>
    </w:p>
    <w:p w14:paraId="4AE9FBC4" w14:textId="10678D97" w:rsidR="00E14754" w:rsidRDefault="00E14754" w:rsidP="00E14754">
      <w:r>
        <w:rPr>
          <w:color w:val="FF0000"/>
        </w:rPr>
        <w:sym w:font="Symbol" w:char="F02A"/>
      </w:r>
      <w:hyperlink r:id="rId334" w:anchor="m348" w:history="1">
        <w:r>
          <w:rPr>
            <w:rStyle w:val="Hyperlink"/>
            <w:sz w:val="22"/>
          </w:rPr>
          <w:t>3</w:t>
        </w:r>
        <w:bookmarkStart w:id="865" w:name="_Hlt239403143"/>
        <w:r>
          <w:rPr>
            <w:rStyle w:val="Hyperlink"/>
            <w:sz w:val="22"/>
          </w:rPr>
          <w:t>4</w:t>
        </w:r>
        <w:bookmarkStart w:id="866" w:name="_Hlt36349416"/>
        <w:bookmarkEnd w:id="865"/>
        <w:r>
          <w:rPr>
            <w:rStyle w:val="Hyperlink"/>
            <w:sz w:val="22"/>
          </w:rPr>
          <w:t>8</w:t>
        </w:r>
        <w:bookmarkStart w:id="867" w:name="_Hlt496353649"/>
        <w:bookmarkEnd w:id="866"/>
        <w:r>
          <w:rPr>
            <w:rStyle w:val="Hyperlink"/>
            <w:sz w:val="22"/>
          </w:rPr>
          <w:t>.</w:t>
        </w:r>
        <w:bookmarkEnd w:id="867"/>
      </w:hyperlink>
      <w:r>
        <w:t xml:space="preserve"> Ein Auto fährt mit 108 km/h und bremst mit 6m/s². 2 Sekunden nach Bremsbeginn schleudert es an einem Fußgänger vorbei, der sich gerade noch retten kann. Mit welcher Geschwindigkeit wäre es auf den ruhenden Fußgänger gefahren?</w:t>
      </w:r>
      <w:r>
        <w:br/>
      </w:r>
      <w:r>
        <w:sym w:font="Symbol" w:char="F02A"/>
      </w:r>
      <w:r>
        <w:sym w:font="Symbol" w:char="F02A"/>
      </w:r>
    </w:p>
    <w:p w14:paraId="0D6C67F8" w14:textId="6FAF8802" w:rsidR="00E14754" w:rsidRDefault="00E14754" w:rsidP="00E14754">
      <w:pPr>
        <w:widowControl w:val="0"/>
      </w:pPr>
      <w:bookmarkStart w:id="868" w:name="_Hlt34027710"/>
      <w:bookmarkStart w:id="869" w:name="_Hlt34027703"/>
      <w:bookmarkEnd w:id="868"/>
      <w:r>
        <w:rPr>
          <w:color w:val="FF0000"/>
        </w:rPr>
        <w:sym w:font="Symbol" w:char="F02A"/>
      </w:r>
      <w:hyperlink r:id="rId335" w:anchor="m393" w:history="1">
        <w:r>
          <w:rPr>
            <w:rStyle w:val="Hyperlink"/>
            <w:sz w:val="22"/>
          </w:rPr>
          <w:t>3</w:t>
        </w:r>
        <w:bookmarkStart w:id="870" w:name="_Hlt496410768"/>
        <w:r>
          <w:rPr>
            <w:rStyle w:val="Hyperlink"/>
            <w:sz w:val="22"/>
          </w:rPr>
          <w:t>9</w:t>
        </w:r>
        <w:bookmarkStart w:id="871" w:name="_Hlt523638537"/>
        <w:bookmarkEnd w:id="870"/>
        <w:r>
          <w:rPr>
            <w:rStyle w:val="Hyperlink"/>
            <w:sz w:val="22"/>
          </w:rPr>
          <w:t>3</w:t>
        </w:r>
        <w:bookmarkEnd w:id="871"/>
        <w:r>
          <w:rPr>
            <w:rStyle w:val="Hyperlink"/>
            <w:sz w:val="22"/>
          </w:rPr>
          <w:t>.</w:t>
        </w:r>
      </w:hyperlink>
      <w:bookmarkEnd w:id="869"/>
      <w:r>
        <w:t xml:space="preserve"> Die bemannte russische Weltraumstation MIR, die die Erde viele Jahre umkreiste, wurde regelmäßig von Transport- und Versorgungsraumschiffen angeflogen. Ein solches  Versorgungsraumschiff wird beim Annähern an die Raumstation mit Hilfe von Triebwerken abgebremst und koppelt dann automatisch an die Raumstation an.</w:t>
      </w:r>
      <w:r>
        <w:br/>
        <w:t>a) Ein Versorgungsraumschiff (m=7,20t) nähert sich mit v</w:t>
      </w:r>
      <w:r>
        <w:rPr>
          <w:vertAlign w:val="subscript"/>
        </w:rPr>
        <w:t>1</w:t>
      </w:r>
      <w:r>
        <w:t>= 20.0 m/s der Raumstation und wird durch zwei Triebwerke abgebremst. Diese haben eine mittlere Schubkraft von je 4,50KN. Wie lange dauert es, um das Versorgungsraumschiff auf die Ankoppelgeschwindigkeit von v</w:t>
      </w:r>
      <w:r>
        <w:rPr>
          <w:vertAlign w:val="subscript"/>
        </w:rPr>
        <w:t>2</w:t>
      </w:r>
      <w:r>
        <w:t>= 0,500m/s abzubremsen?</w:t>
      </w:r>
      <w:r>
        <w:br/>
        <w:t>b) In welcher Entfernung von der Raumstation muss der Bremsvorgang eingeleitet werden, wenn das Versorgungsraumschiff auf den letzten 100m bereits mit der Ankoppelgeschwindigkeit fliegen soll?</w:t>
      </w:r>
      <w:r>
        <w:br/>
      </w:r>
      <w:r>
        <w:sym w:font="Symbol" w:char="F02A"/>
      </w:r>
      <w:r>
        <w:sym w:font="Symbol" w:char="F02A"/>
      </w:r>
      <w:r>
        <w:sym w:font="Symbol" w:char="F02A"/>
      </w:r>
    </w:p>
    <w:p w14:paraId="12DD5FCD" w14:textId="77777777" w:rsidR="006E2A00" w:rsidRDefault="006E2A00" w:rsidP="00E14754">
      <w:pPr>
        <w:widowControl w:val="0"/>
      </w:pPr>
    </w:p>
    <w:p w14:paraId="51B0F29E" w14:textId="3C01B0BC" w:rsidR="006E2A00" w:rsidRDefault="00215B7B" w:rsidP="006E2A00">
      <w:hyperlink r:id="rId336" w:anchor="m413" w:history="1">
        <w:r w:rsidR="006E2A00">
          <w:rPr>
            <w:rStyle w:val="Hyperlink"/>
            <w:sz w:val="22"/>
          </w:rPr>
          <w:t>4</w:t>
        </w:r>
        <w:bookmarkStart w:id="872" w:name="_Hlt513082535"/>
        <w:r w:rsidR="006E2A00">
          <w:rPr>
            <w:rStyle w:val="Hyperlink"/>
            <w:sz w:val="22"/>
          </w:rPr>
          <w:t>1</w:t>
        </w:r>
        <w:bookmarkEnd w:id="872"/>
        <w:r w:rsidR="006E2A00">
          <w:rPr>
            <w:rStyle w:val="Hyperlink"/>
            <w:sz w:val="22"/>
          </w:rPr>
          <w:t>3.</w:t>
        </w:r>
      </w:hyperlink>
      <w:r w:rsidR="006E2A00">
        <w:t xml:space="preserve"> Skizzieren Sie für die gleichförmige  und die gleichmäßig beschleunigte Bewegung das Weg-Zeit-Diagramm und das Geschwindigkeits-Zeit-Diagramm und das Beschleunigungs-Zeit-Diagramm.</w:t>
      </w:r>
      <w:r w:rsidR="006E2A00">
        <w:br/>
      </w:r>
      <w:r w:rsidR="006E2A00">
        <w:sym w:font="Symbol" w:char="F02A"/>
      </w:r>
      <w:r w:rsidR="006E2A00">
        <w:sym w:font="Symbol" w:char="F02A"/>
      </w:r>
    </w:p>
    <w:p w14:paraId="0C588B9E" w14:textId="77777777" w:rsidR="006E2A00" w:rsidRDefault="006E2A00" w:rsidP="00E14754">
      <w:pPr>
        <w:widowControl w:val="0"/>
      </w:pPr>
    </w:p>
    <w:bookmarkStart w:id="873" w:name="_Hlt523641245"/>
    <w:p w14:paraId="3BF0D54F" w14:textId="53FBDC59" w:rsidR="00E14754" w:rsidRDefault="00E14754" w:rsidP="00E14754">
      <w:pPr>
        <w:widowControl w:val="0"/>
      </w:pPr>
      <w:r>
        <w:fldChar w:fldCharType="begin"/>
      </w:r>
      <w:r w:rsidR="00626526">
        <w:instrText>HYPERLINK "lsgmech.docx" \l "m418"</w:instrText>
      </w:r>
      <w:r>
        <w:fldChar w:fldCharType="separate"/>
      </w:r>
      <w:r>
        <w:rPr>
          <w:rStyle w:val="Hyperlink"/>
          <w:sz w:val="22"/>
        </w:rPr>
        <w:t>4</w:t>
      </w:r>
      <w:bookmarkStart w:id="874" w:name="_Hlt523641122"/>
      <w:bookmarkStart w:id="875" w:name="_Hlt523640563"/>
      <w:bookmarkEnd w:id="874"/>
      <w:r>
        <w:rPr>
          <w:rStyle w:val="Hyperlink"/>
          <w:sz w:val="22"/>
        </w:rPr>
        <w:t>1</w:t>
      </w:r>
      <w:bookmarkStart w:id="876" w:name="_Hlt523640517"/>
      <w:bookmarkStart w:id="877" w:name="_Hlt523640443"/>
      <w:bookmarkEnd w:id="875"/>
      <w:bookmarkEnd w:id="876"/>
      <w:r>
        <w:rPr>
          <w:rStyle w:val="Hyperlink"/>
          <w:sz w:val="22"/>
        </w:rPr>
        <w:t>8</w:t>
      </w:r>
      <w:bookmarkEnd w:id="877"/>
      <w:r>
        <w:rPr>
          <w:rStyle w:val="Hyperlink"/>
          <w:sz w:val="22"/>
        </w:rPr>
        <w:t>.</w:t>
      </w:r>
      <w:r>
        <w:fldChar w:fldCharType="end"/>
      </w:r>
      <w:bookmarkEnd w:id="873"/>
      <w:r>
        <w:t xml:space="preserve"> Die Tabelle enthält die  Messwerte  für zwei Spielzeugautos, die nebeneinander starten.</w:t>
      </w:r>
      <w:r>
        <w:br/>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47"/>
        <w:gridCol w:w="567"/>
        <w:gridCol w:w="567"/>
        <w:gridCol w:w="691"/>
        <w:gridCol w:w="567"/>
        <w:gridCol w:w="567"/>
        <w:gridCol w:w="567"/>
        <w:gridCol w:w="567"/>
        <w:gridCol w:w="567"/>
      </w:tblGrid>
      <w:tr w:rsidR="00E14754" w:rsidRPr="0071784C" w14:paraId="0CA8B7D9" w14:textId="77777777" w:rsidTr="00E14754">
        <w:tc>
          <w:tcPr>
            <w:tcW w:w="1047" w:type="dxa"/>
          </w:tcPr>
          <w:p w14:paraId="21341849" w14:textId="77777777" w:rsidR="00E14754" w:rsidRPr="0071784C" w:rsidRDefault="00E14754" w:rsidP="00E14754">
            <w:pPr>
              <w:widowControl w:val="0"/>
              <w:jc w:val="center"/>
            </w:pPr>
            <w:r w:rsidRPr="0071784C">
              <w:t>t in s</w:t>
            </w:r>
          </w:p>
        </w:tc>
        <w:tc>
          <w:tcPr>
            <w:tcW w:w="567" w:type="dxa"/>
          </w:tcPr>
          <w:p w14:paraId="6694612A" w14:textId="77777777" w:rsidR="00E14754" w:rsidRPr="0071784C" w:rsidRDefault="00E14754" w:rsidP="00E14754">
            <w:pPr>
              <w:widowControl w:val="0"/>
              <w:jc w:val="center"/>
            </w:pPr>
            <w:r w:rsidRPr="0071784C">
              <w:t>0</w:t>
            </w:r>
          </w:p>
        </w:tc>
        <w:tc>
          <w:tcPr>
            <w:tcW w:w="567" w:type="dxa"/>
          </w:tcPr>
          <w:p w14:paraId="65606E62" w14:textId="77777777" w:rsidR="00E14754" w:rsidRPr="0071784C" w:rsidRDefault="00E14754" w:rsidP="00E14754">
            <w:pPr>
              <w:widowControl w:val="0"/>
              <w:jc w:val="center"/>
            </w:pPr>
            <w:r w:rsidRPr="0071784C">
              <w:t>1</w:t>
            </w:r>
          </w:p>
        </w:tc>
        <w:tc>
          <w:tcPr>
            <w:tcW w:w="691" w:type="dxa"/>
          </w:tcPr>
          <w:p w14:paraId="3F77958B" w14:textId="77777777" w:rsidR="00E14754" w:rsidRPr="0071784C" w:rsidRDefault="00E14754" w:rsidP="00E14754">
            <w:pPr>
              <w:widowControl w:val="0"/>
              <w:jc w:val="center"/>
            </w:pPr>
            <w:r w:rsidRPr="0071784C">
              <w:t>2</w:t>
            </w:r>
          </w:p>
        </w:tc>
        <w:tc>
          <w:tcPr>
            <w:tcW w:w="567" w:type="dxa"/>
          </w:tcPr>
          <w:p w14:paraId="69B0DD92" w14:textId="77777777" w:rsidR="00E14754" w:rsidRPr="0071784C" w:rsidRDefault="00E14754" w:rsidP="00E14754">
            <w:pPr>
              <w:widowControl w:val="0"/>
              <w:jc w:val="center"/>
            </w:pPr>
            <w:r w:rsidRPr="0071784C">
              <w:t>3</w:t>
            </w:r>
          </w:p>
        </w:tc>
        <w:tc>
          <w:tcPr>
            <w:tcW w:w="567" w:type="dxa"/>
          </w:tcPr>
          <w:p w14:paraId="41310F58" w14:textId="77777777" w:rsidR="00E14754" w:rsidRPr="0071784C" w:rsidRDefault="00E14754" w:rsidP="00E14754">
            <w:pPr>
              <w:widowControl w:val="0"/>
              <w:jc w:val="center"/>
            </w:pPr>
            <w:r w:rsidRPr="0071784C">
              <w:t>4</w:t>
            </w:r>
          </w:p>
        </w:tc>
        <w:tc>
          <w:tcPr>
            <w:tcW w:w="567" w:type="dxa"/>
          </w:tcPr>
          <w:p w14:paraId="12266CA0" w14:textId="77777777" w:rsidR="00E14754" w:rsidRPr="0071784C" w:rsidRDefault="00E14754" w:rsidP="00E14754">
            <w:pPr>
              <w:widowControl w:val="0"/>
              <w:jc w:val="center"/>
            </w:pPr>
            <w:r w:rsidRPr="0071784C">
              <w:t>5</w:t>
            </w:r>
          </w:p>
        </w:tc>
        <w:tc>
          <w:tcPr>
            <w:tcW w:w="567" w:type="dxa"/>
          </w:tcPr>
          <w:p w14:paraId="6721FECE" w14:textId="77777777" w:rsidR="00E14754" w:rsidRPr="0071784C" w:rsidRDefault="00E14754" w:rsidP="00E14754">
            <w:pPr>
              <w:widowControl w:val="0"/>
              <w:jc w:val="center"/>
            </w:pPr>
            <w:r w:rsidRPr="0071784C">
              <w:t>6</w:t>
            </w:r>
          </w:p>
        </w:tc>
        <w:tc>
          <w:tcPr>
            <w:tcW w:w="567" w:type="dxa"/>
          </w:tcPr>
          <w:p w14:paraId="1E390605" w14:textId="77777777" w:rsidR="00E14754" w:rsidRPr="0071784C" w:rsidRDefault="00E14754" w:rsidP="00E14754">
            <w:pPr>
              <w:widowControl w:val="0"/>
              <w:jc w:val="center"/>
            </w:pPr>
            <w:r w:rsidRPr="0071784C">
              <w:t>7</w:t>
            </w:r>
          </w:p>
        </w:tc>
      </w:tr>
      <w:tr w:rsidR="00E14754" w:rsidRPr="0071784C" w14:paraId="1E7021D1" w14:textId="77777777" w:rsidTr="00E14754">
        <w:tc>
          <w:tcPr>
            <w:tcW w:w="1047" w:type="dxa"/>
          </w:tcPr>
          <w:p w14:paraId="3FA1C4FE" w14:textId="77777777" w:rsidR="00E14754" w:rsidRPr="0071784C" w:rsidRDefault="00E14754" w:rsidP="00E14754">
            <w:pPr>
              <w:widowControl w:val="0"/>
              <w:jc w:val="center"/>
            </w:pPr>
            <w:r w:rsidRPr="0071784C">
              <w:t>s</w:t>
            </w:r>
            <w:r w:rsidRPr="0071784C">
              <w:rPr>
                <w:vertAlign w:val="subscript"/>
              </w:rPr>
              <w:t>1</w:t>
            </w:r>
            <w:r w:rsidRPr="0071784C">
              <w:t xml:space="preserve"> in cm</w:t>
            </w:r>
          </w:p>
        </w:tc>
        <w:tc>
          <w:tcPr>
            <w:tcW w:w="567" w:type="dxa"/>
          </w:tcPr>
          <w:p w14:paraId="3C0F10DA" w14:textId="77777777" w:rsidR="00E14754" w:rsidRPr="0071784C" w:rsidRDefault="00E14754" w:rsidP="00E14754">
            <w:pPr>
              <w:widowControl w:val="0"/>
              <w:jc w:val="center"/>
            </w:pPr>
            <w:r w:rsidRPr="0071784C">
              <w:t>0</w:t>
            </w:r>
          </w:p>
        </w:tc>
        <w:tc>
          <w:tcPr>
            <w:tcW w:w="567" w:type="dxa"/>
          </w:tcPr>
          <w:p w14:paraId="29064719" w14:textId="77777777" w:rsidR="00E14754" w:rsidRPr="0071784C" w:rsidRDefault="00E14754" w:rsidP="00E14754">
            <w:pPr>
              <w:widowControl w:val="0"/>
              <w:jc w:val="center"/>
            </w:pPr>
            <w:r w:rsidRPr="0071784C">
              <w:t>6</w:t>
            </w:r>
          </w:p>
        </w:tc>
        <w:tc>
          <w:tcPr>
            <w:tcW w:w="691" w:type="dxa"/>
          </w:tcPr>
          <w:p w14:paraId="70E263FE" w14:textId="77777777" w:rsidR="00E14754" w:rsidRPr="0071784C" w:rsidRDefault="00E14754" w:rsidP="00E14754">
            <w:pPr>
              <w:widowControl w:val="0"/>
              <w:jc w:val="center"/>
            </w:pPr>
            <w:r w:rsidRPr="0071784C">
              <w:t>12,5</w:t>
            </w:r>
          </w:p>
        </w:tc>
        <w:tc>
          <w:tcPr>
            <w:tcW w:w="567" w:type="dxa"/>
          </w:tcPr>
          <w:p w14:paraId="38230647" w14:textId="77777777" w:rsidR="00E14754" w:rsidRPr="0071784C" w:rsidRDefault="00E14754" w:rsidP="00E14754">
            <w:pPr>
              <w:widowControl w:val="0"/>
              <w:jc w:val="center"/>
            </w:pPr>
            <w:r w:rsidRPr="0071784C">
              <w:t>21</w:t>
            </w:r>
          </w:p>
        </w:tc>
        <w:tc>
          <w:tcPr>
            <w:tcW w:w="567" w:type="dxa"/>
          </w:tcPr>
          <w:p w14:paraId="32B4A723" w14:textId="77777777" w:rsidR="00E14754" w:rsidRPr="0071784C" w:rsidRDefault="00E14754" w:rsidP="00E14754">
            <w:pPr>
              <w:widowControl w:val="0"/>
              <w:jc w:val="center"/>
            </w:pPr>
            <w:r w:rsidRPr="0071784C">
              <w:t>25</w:t>
            </w:r>
          </w:p>
        </w:tc>
        <w:tc>
          <w:tcPr>
            <w:tcW w:w="567" w:type="dxa"/>
          </w:tcPr>
          <w:p w14:paraId="577CBF48" w14:textId="77777777" w:rsidR="00E14754" w:rsidRPr="0071784C" w:rsidRDefault="00E14754" w:rsidP="00E14754">
            <w:pPr>
              <w:widowControl w:val="0"/>
              <w:jc w:val="center"/>
            </w:pPr>
            <w:r w:rsidRPr="0071784C">
              <w:t>34</w:t>
            </w:r>
          </w:p>
        </w:tc>
        <w:tc>
          <w:tcPr>
            <w:tcW w:w="567" w:type="dxa"/>
          </w:tcPr>
          <w:p w14:paraId="67C317A1" w14:textId="77777777" w:rsidR="00E14754" w:rsidRPr="0071784C" w:rsidRDefault="00E14754" w:rsidP="00E14754">
            <w:pPr>
              <w:widowControl w:val="0"/>
              <w:jc w:val="center"/>
            </w:pPr>
            <w:r w:rsidRPr="0071784C">
              <w:t>39</w:t>
            </w:r>
          </w:p>
        </w:tc>
        <w:tc>
          <w:tcPr>
            <w:tcW w:w="567" w:type="dxa"/>
          </w:tcPr>
          <w:p w14:paraId="426E5999" w14:textId="77777777" w:rsidR="00E14754" w:rsidRPr="0071784C" w:rsidRDefault="00E14754" w:rsidP="00E14754">
            <w:pPr>
              <w:widowControl w:val="0"/>
              <w:jc w:val="center"/>
            </w:pPr>
            <w:r w:rsidRPr="0071784C">
              <w:t>47</w:t>
            </w:r>
          </w:p>
        </w:tc>
      </w:tr>
      <w:tr w:rsidR="00E14754" w:rsidRPr="0071784C" w14:paraId="2D2F22B5" w14:textId="77777777" w:rsidTr="00E14754">
        <w:tc>
          <w:tcPr>
            <w:tcW w:w="1047" w:type="dxa"/>
          </w:tcPr>
          <w:p w14:paraId="4ECE2398" w14:textId="77777777" w:rsidR="00E14754" w:rsidRPr="0071784C" w:rsidRDefault="00E14754" w:rsidP="00E14754">
            <w:pPr>
              <w:widowControl w:val="0"/>
              <w:jc w:val="center"/>
            </w:pPr>
            <w:r w:rsidRPr="0071784C">
              <w:t>s</w:t>
            </w:r>
            <w:r w:rsidRPr="0071784C">
              <w:rPr>
                <w:vertAlign w:val="subscript"/>
              </w:rPr>
              <w:t>2</w:t>
            </w:r>
            <w:r w:rsidRPr="0071784C">
              <w:t xml:space="preserve"> in cm</w:t>
            </w:r>
          </w:p>
        </w:tc>
        <w:tc>
          <w:tcPr>
            <w:tcW w:w="567" w:type="dxa"/>
          </w:tcPr>
          <w:p w14:paraId="553861CC" w14:textId="77777777" w:rsidR="00E14754" w:rsidRPr="0071784C" w:rsidRDefault="00E14754" w:rsidP="00E14754">
            <w:pPr>
              <w:widowControl w:val="0"/>
              <w:jc w:val="center"/>
            </w:pPr>
            <w:r w:rsidRPr="0071784C">
              <w:t>0</w:t>
            </w:r>
          </w:p>
        </w:tc>
        <w:tc>
          <w:tcPr>
            <w:tcW w:w="567" w:type="dxa"/>
          </w:tcPr>
          <w:p w14:paraId="6F0CB84E" w14:textId="77777777" w:rsidR="00E14754" w:rsidRPr="0071784C" w:rsidRDefault="00E14754" w:rsidP="00E14754">
            <w:pPr>
              <w:widowControl w:val="0"/>
              <w:jc w:val="center"/>
            </w:pPr>
            <w:r w:rsidRPr="0071784C">
              <w:t>3</w:t>
            </w:r>
          </w:p>
        </w:tc>
        <w:tc>
          <w:tcPr>
            <w:tcW w:w="691" w:type="dxa"/>
          </w:tcPr>
          <w:p w14:paraId="56078970" w14:textId="77777777" w:rsidR="00E14754" w:rsidRPr="0071784C" w:rsidRDefault="00E14754" w:rsidP="00E14754">
            <w:pPr>
              <w:widowControl w:val="0"/>
              <w:jc w:val="center"/>
            </w:pPr>
            <w:r w:rsidRPr="0071784C">
              <w:t>7,5</w:t>
            </w:r>
          </w:p>
        </w:tc>
        <w:tc>
          <w:tcPr>
            <w:tcW w:w="567" w:type="dxa"/>
          </w:tcPr>
          <w:p w14:paraId="7A306653" w14:textId="77777777" w:rsidR="00E14754" w:rsidRPr="0071784C" w:rsidRDefault="00E14754" w:rsidP="00E14754">
            <w:pPr>
              <w:widowControl w:val="0"/>
              <w:jc w:val="center"/>
            </w:pPr>
            <w:r w:rsidRPr="0071784C">
              <w:t>14</w:t>
            </w:r>
          </w:p>
        </w:tc>
        <w:tc>
          <w:tcPr>
            <w:tcW w:w="567" w:type="dxa"/>
          </w:tcPr>
          <w:p w14:paraId="2DD279C9" w14:textId="77777777" w:rsidR="00E14754" w:rsidRPr="0071784C" w:rsidRDefault="00E14754" w:rsidP="00E14754">
            <w:pPr>
              <w:widowControl w:val="0"/>
              <w:jc w:val="center"/>
            </w:pPr>
            <w:r w:rsidRPr="0071784C">
              <w:t>20</w:t>
            </w:r>
          </w:p>
        </w:tc>
        <w:tc>
          <w:tcPr>
            <w:tcW w:w="567" w:type="dxa"/>
          </w:tcPr>
          <w:p w14:paraId="7E96E2C4" w14:textId="77777777" w:rsidR="00E14754" w:rsidRPr="0071784C" w:rsidRDefault="00E14754" w:rsidP="00E14754">
            <w:pPr>
              <w:widowControl w:val="0"/>
              <w:jc w:val="center"/>
            </w:pPr>
            <w:r w:rsidRPr="0071784C">
              <w:t>30</w:t>
            </w:r>
          </w:p>
        </w:tc>
        <w:tc>
          <w:tcPr>
            <w:tcW w:w="567" w:type="dxa"/>
          </w:tcPr>
          <w:p w14:paraId="7D8675BB" w14:textId="77777777" w:rsidR="00E14754" w:rsidRPr="0071784C" w:rsidRDefault="00E14754" w:rsidP="00E14754">
            <w:pPr>
              <w:widowControl w:val="0"/>
              <w:jc w:val="center"/>
            </w:pPr>
            <w:r w:rsidRPr="0071784C">
              <w:t>44</w:t>
            </w:r>
          </w:p>
        </w:tc>
        <w:tc>
          <w:tcPr>
            <w:tcW w:w="567" w:type="dxa"/>
          </w:tcPr>
          <w:p w14:paraId="2A5F82F1" w14:textId="77777777" w:rsidR="00E14754" w:rsidRPr="0071784C" w:rsidRDefault="00E14754" w:rsidP="00E14754">
            <w:pPr>
              <w:widowControl w:val="0"/>
              <w:jc w:val="center"/>
            </w:pPr>
            <w:r w:rsidRPr="0071784C">
              <w:t>64</w:t>
            </w:r>
          </w:p>
        </w:tc>
      </w:tr>
    </w:tbl>
    <w:p w14:paraId="0453345A" w14:textId="77777777" w:rsidR="00E14754" w:rsidRDefault="00E14754" w:rsidP="00E14754">
      <w:pPr>
        <w:widowControl w:val="0"/>
      </w:pPr>
      <w:r>
        <w:t>a) Zeichnen Sie für beide Bewegungen das s-t-Diagramm in ein Koordinatensystem!</w:t>
      </w:r>
      <w:r>
        <w:br/>
        <w:t>b) Entscheiden Sie für beide Bewegungen, ob es sich um eine gleichförmige,  eine gleichmäßig beschleunigte oder um eine ungleichmäßig beschleunigte Bewegung handelt. Begründen Sie Ihre Entscheidungen.</w:t>
      </w:r>
      <w:r>
        <w:br/>
        <w:t>c) Bestimmen Sie aus dem Diagramm, zu welchem Zeitpunkt beide Autos ungefähr die gleiche Geschwindigkeit haben.</w:t>
      </w:r>
      <w:r>
        <w:br/>
        <w:t>d) Bestimmen Sie aus dem Diagramm, in welcher Entfernung vom Start aus das eine Auto das andere überholt.</w:t>
      </w:r>
      <w:r>
        <w:br/>
      </w:r>
      <w:r>
        <w:sym w:font="Symbol" w:char="F02A"/>
      </w:r>
      <w:r>
        <w:sym w:font="Symbol" w:char="F02A"/>
      </w:r>
      <w:r>
        <w:sym w:font="Symbol" w:char="F02A"/>
      </w:r>
    </w:p>
    <w:p w14:paraId="070C15D3" w14:textId="27E5E774" w:rsidR="00E14754" w:rsidRDefault="00215B7B" w:rsidP="00E14754">
      <w:pPr>
        <w:widowControl w:val="0"/>
      </w:pPr>
      <w:hyperlink r:id="rId337" w:anchor="m419" w:history="1">
        <w:r w:rsidR="00E14754">
          <w:rPr>
            <w:rStyle w:val="Hyperlink"/>
            <w:sz w:val="22"/>
          </w:rPr>
          <w:t>4</w:t>
        </w:r>
        <w:bookmarkStart w:id="878" w:name="_Hlt523738615"/>
        <w:r w:rsidR="00E14754">
          <w:rPr>
            <w:rStyle w:val="Hyperlink"/>
            <w:sz w:val="22"/>
          </w:rPr>
          <w:t>1</w:t>
        </w:r>
        <w:bookmarkEnd w:id="878"/>
        <w:r w:rsidR="00E14754">
          <w:rPr>
            <w:rStyle w:val="Hyperlink"/>
            <w:sz w:val="22"/>
          </w:rPr>
          <w:t>9.</w:t>
        </w:r>
      </w:hyperlink>
      <w:r w:rsidR="00E14754">
        <w:t xml:space="preserve"> In einem Stau stehen zwei Autos in einem Kopfabstand von 6,0 m. (Beim Kopfabstand ist die Fahrzeuglänge einbezogen). Beim Auflösen des Staus fährt das erste Auto mit einer Beschleunigung von 2,0 m/s² an, das zweite folge 2,0 s später mit der gleichen Beschleunigung.</w:t>
      </w:r>
      <w:r w:rsidR="00E14754">
        <w:br/>
        <w:t>a) Welchen Kopfabstand haben beide Autos nach 10s?</w:t>
      </w:r>
      <w:r w:rsidR="00E14754">
        <w:br/>
        <w:t xml:space="preserve">b) Welche Beschleunigung müsste der zweite haben, damit er zu diesem Zeitpunkt bereits neben ersten Auto fährt? (Länge beider PKW sei 4,5 m) </w:t>
      </w:r>
      <w:r w:rsidR="00E14754">
        <w:br/>
      </w:r>
      <w:r w:rsidR="00E14754">
        <w:lastRenderedPageBreak/>
        <w:sym w:font="Symbol" w:char="F02A"/>
      </w:r>
      <w:r w:rsidR="00E14754">
        <w:sym w:font="Symbol" w:char="F02A"/>
      </w:r>
      <w:r w:rsidR="00E14754">
        <w:sym w:font="Symbol" w:char="F02A"/>
      </w:r>
    </w:p>
    <w:p w14:paraId="75ADEACF" w14:textId="39ED07BC" w:rsidR="00E14754" w:rsidRDefault="00215B7B" w:rsidP="00E14754">
      <w:pPr>
        <w:widowControl w:val="0"/>
      </w:pPr>
      <w:hyperlink r:id="rId338" w:anchor="m420" w:history="1">
        <w:r w:rsidR="00E14754">
          <w:rPr>
            <w:rStyle w:val="Hyperlink"/>
            <w:sz w:val="22"/>
          </w:rPr>
          <w:t>4</w:t>
        </w:r>
        <w:bookmarkStart w:id="879" w:name="_Hlt523750481"/>
        <w:r w:rsidR="00E14754">
          <w:rPr>
            <w:rStyle w:val="Hyperlink"/>
            <w:sz w:val="22"/>
          </w:rPr>
          <w:t>2</w:t>
        </w:r>
        <w:bookmarkStart w:id="880" w:name="_Hlt523751116"/>
        <w:bookmarkEnd w:id="879"/>
        <w:r w:rsidR="00E14754">
          <w:rPr>
            <w:rStyle w:val="Hyperlink"/>
            <w:sz w:val="22"/>
          </w:rPr>
          <w:t>0</w:t>
        </w:r>
        <w:bookmarkEnd w:id="880"/>
        <w:r w:rsidR="00E14754">
          <w:rPr>
            <w:rStyle w:val="Hyperlink"/>
            <w:sz w:val="22"/>
          </w:rPr>
          <w:t>.</w:t>
        </w:r>
      </w:hyperlink>
      <w:r w:rsidR="00E14754">
        <w:t xml:space="preserve"> Ein LKW fährt mit der konstanten Geschwindigkeit 72 km/h. Vor ihm taucht aus dem Herbstnebel ein Bagger auf, der mit 15 km /h in gleicher Richtung fährt. Trotz Vollbremsung mit der konstanten Bremsverzögerung 3,6 m/s² prallt der LKW 2,0 s nach Bremsbeginn auf.</w:t>
      </w:r>
      <w:r w:rsidR="00E14754">
        <w:br/>
        <w:t>a) Berechnen Sie den Abstand der beiden Fahrzeuge bei Bremsbeginn.</w:t>
      </w:r>
      <w:r w:rsidR="00E14754">
        <w:br/>
        <w:t>b) Berechnen Sie die Relativgeschwindigkeit beider Fahrzeuge zueinander</w:t>
      </w:r>
      <w:r w:rsidR="00B54FB7">
        <w:t xml:space="preserve"> zum Zeitpunkt des Aufpralls</w:t>
      </w:r>
      <w:r w:rsidR="00E14754">
        <w:t>.</w:t>
      </w:r>
      <w:r w:rsidR="00E14754">
        <w:br/>
        <w:t>c) Welche Bremszeit wäre notwendig gewesen, um unter sonst gleichen Bedingungen den Aufprall gerade noch zu vermeiden?</w:t>
      </w:r>
      <w:r w:rsidR="00E14754">
        <w:br/>
        <w:t>d) Welchen Abstand hätten in diesem Fall die beiden Fahrzeuge bei Bremsbeginn haben müssen?</w:t>
      </w:r>
      <w:r w:rsidR="00E14754">
        <w:br/>
      </w:r>
      <w:r w:rsidR="00E14754">
        <w:sym w:font="Symbol" w:char="F02A"/>
      </w:r>
      <w:r w:rsidR="00E14754">
        <w:sym w:font="Symbol" w:char="F02A"/>
      </w:r>
      <w:r w:rsidR="00E14754">
        <w:sym w:font="Symbol" w:char="F02A"/>
      </w:r>
      <w:r w:rsidR="00E14754">
        <w:sym w:font="Symbol" w:char="F02A"/>
      </w:r>
    </w:p>
    <w:bookmarkStart w:id="881" w:name="_Hlt187718902"/>
    <w:bookmarkStart w:id="882" w:name="_Hlt523787606"/>
    <w:bookmarkEnd w:id="881"/>
    <w:p w14:paraId="2C15F904" w14:textId="587AD917" w:rsidR="00E14754" w:rsidRDefault="00E14754" w:rsidP="00E14754">
      <w:pPr>
        <w:widowControl w:val="0"/>
      </w:pPr>
      <w:r>
        <w:fldChar w:fldCharType="begin"/>
      </w:r>
      <w:r w:rsidR="00626526">
        <w:instrText>HYPERLINK "lsgmech.docx" \l "m421"</w:instrText>
      </w:r>
      <w:r>
        <w:fldChar w:fldCharType="separate"/>
      </w:r>
      <w:r>
        <w:rPr>
          <w:rStyle w:val="Hyperlink"/>
          <w:sz w:val="22"/>
        </w:rPr>
        <w:t>4</w:t>
      </w:r>
      <w:bookmarkStart w:id="883" w:name="_Hlt524183086"/>
      <w:r>
        <w:rPr>
          <w:rStyle w:val="Hyperlink"/>
          <w:sz w:val="22"/>
        </w:rPr>
        <w:t>2</w:t>
      </w:r>
      <w:bookmarkEnd w:id="883"/>
      <w:r>
        <w:rPr>
          <w:rStyle w:val="Hyperlink"/>
          <w:sz w:val="22"/>
        </w:rPr>
        <w:t>1.</w:t>
      </w:r>
      <w:r>
        <w:fldChar w:fldCharType="end"/>
      </w:r>
      <w:bookmarkEnd w:id="882"/>
      <w:r>
        <w:t xml:space="preserve"> Beim Anfahren eines Autos werden folgende Werte gemessen: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4"/>
        <w:gridCol w:w="914"/>
        <w:gridCol w:w="914"/>
        <w:gridCol w:w="914"/>
        <w:gridCol w:w="914"/>
        <w:gridCol w:w="914"/>
        <w:gridCol w:w="914"/>
        <w:gridCol w:w="914"/>
        <w:gridCol w:w="914"/>
        <w:gridCol w:w="914"/>
        <w:gridCol w:w="914"/>
      </w:tblGrid>
      <w:tr w:rsidR="00E14754" w:rsidRPr="0071784C" w14:paraId="161C4D3C" w14:textId="77777777" w:rsidTr="00E14754">
        <w:tc>
          <w:tcPr>
            <w:tcW w:w="914" w:type="dxa"/>
          </w:tcPr>
          <w:p w14:paraId="61FEE4FE" w14:textId="77777777" w:rsidR="00E14754" w:rsidRPr="0071784C" w:rsidRDefault="00E14754" w:rsidP="00E14754">
            <w:pPr>
              <w:widowControl w:val="0"/>
            </w:pPr>
            <w:r w:rsidRPr="0071784C">
              <w:t>t in s</w:t>
            </w:r>
          </w:p>
        </w:tc>
        <w:tc>
          <w:tcPr>
            <w:tcW w:w="914" w:type="dxa"/>
          </w:tcPr>
          <w:p w14:paraId="0AA3DC9D" w14:textId="77777777" w:rsidR="00E14754" w:rsidRPr="0071784C" w:rsidRDefault="00E14754" w:rsidP="00E14754">
            <w:pPr>
              <w:widowControl w:val="0"/>
            </w:pPr>
            <w:r w:rsidRPr="0071784C">
              <w:t>0</w:t>
            </w:r>
          </w:p>
        </w:tc>
        <w:tc>
          <w:tcPr>
            <w:tcW w:w="914" w:type="dxa"/>
          </w:tcPr>
          <w:p w14:paraId="4B531B92" w14:textId="77777777" w:rsidR="00E14754" w:rsidRPr="0071784C" w:rsidRDefault="00E14754" w:rsidP="00E14754">
            <w:pPr>
              <w:widowControl w:val="0"/>
            </w:pPr>
            <w:r w:rsidRPr="0071784C">
              <w:t>1</w:t>
            </w:r>
          </w:p>
        </w:tc>
        <w:tc>
          <w:tcPr>
            <w:tcW w:w="914" w:type="dxa"/>
          </w:tcPr>
          <w:p w14:paraId="4E559425" w14:textId="77777777" w:rsidR="00E14754" w:rsidRPr="0071784C" w:rsidRDefault="00E14754" w:rsidP="00E14754">
            <w:pPr>
              <w:widowControl w:val="0"/>
            </w:pPr>
            <w:r w:rsidRPr="0071784C">
              <w:t>2</w:t>
            </w:r>
          </w:p>
        </w:tc>
        <w:tc>
          <w:tcPr>
            <w:tcW w:w="914" w:type="dxa"/>
          </w:tcPr>
          <w:p w14:paraId="44211CB1" w14:textId="77777777" w:rsidR="00E14754" w:rsidRPr="0071784C" w:rsidRDefault="00E14754" w:rsidP="00E14754">
            <w:pPr>
              <w:widowControl w:val="0"/>
            </w:pPr>
            <w:r w:rsidRPr="0071784C">
              <w:t>3</w:t>
            </w:r>
          </w:p>
        </w:tc>
        <w:tc>
          <w:tcPr>
            <w:tcW w:w="914" w:type="dxa"/>
          </w:tcPr>
          <w:p w14:paraId="4556968E" w14:textId="77777777" w:rsidR="00E14754" w:rsidRPr="0071784C" w:rsidRDefault="00E14754" w:rsidP="00E14754">
            <w:pPr>
              <w:widowControl w:val="0"/>
            </w:pPr>
            <w:r w:rsidRPr="0071784C">
              <w:t>4</w:t>
            </w:r>
          </w:p>
        </w:tc>
        <w:tc>
          <w:tcPr>
            <w:tcW w:w="914" w:type="dxa"/>
          </w:tcPr>
          <w:p w14:paraId="25DAA0C7" w14:textId="77777777" w:rsidR="00E14754" w:rsidRPr="0071784C" w:rsidRDefault="00E14754" w:rsidP="00E14754">
            <w:pPr>
              <w:widowControl w:val="0"/>
            </w:pPr>
            <w:r w:rsidRPr="0071784C">
              <w:t>5</w:t>
            </w:r>
          </w:p>
        </w:tc>
        <w:tc>
          <w:tcPr>
            <w:tcW w:w="914" w:type="dxa"/>
          </w:tcPr>
          <w:p w14:paraId="4F56A7F1" w14:textId="77777777" w:rsidR="00E14754" w:rsidRPr="0071784C" w:rsidRDefault="00E14754" w:rsidP="00E14754">
            <w:pPr>
              <w:widowControl w:val="0"/>
            </w:pPr>
            <w:r w:rsidRPr="0071784C">
              <w:t>6</w:t>
            </w:r>
          </w:p>
        </w:tc>
        <w:tc>
          <w:tcPr>
            <w:tcW w:w="914" w:type="dxa"/>
          </w:tcPr>
          <w:p w14:paraId="4A75A47D" w14:textId="77777777" w:rsidR="00E14754" w:rsidRPr="0071784C" w:rsidRDefault="00E14754" w:rsidP="00E14754">
            <w:pPr>
              <w:widowControl w:val="0"/>
            </w:pPr>
            <w:r w:rsidRPr="0071784C">
              <w:t>7</w:t>
            </w:r>
          </w:p>
        </w:tc>
        <w:tc>
          <w:tcPr>
            <w:tcW w:w="914" w:type="dxa"/>
          </w:tcPr>
          <w:p w14:paraId="1E342462" w14:textId="77777777" w:rsidR="00E14754" w:rsidRPr="0071784C" w:rsidRDefault="00E14754" w:rsidP="00E14754">
            <w:pPr>
              <w:widowControl w:val="0"/>
            </w:pPr>
            <w:r w:rsidRPr="0071784C">
              <w:t>8</w:t>
            </w:r>
          </w:p>
        </w:tc>
        <w:tc>
          <w:tcPr>
            <w:tcW w:w="914" w:type="dxa"/>
          </w:tcPr>
          <w:p w14:paraId="51647654" w14:textId="77777777" w:rsidR="00E14754" w:rsidRPr="0071784C" w:rsidRDefault="00E14754" w:rsidP="00E14754">
            <w:pPr>
              <w:widowControl w:val="0"/>
            </w:pPr>
            <w:r w:rsidRPr="0071784C">
              <w:t>9</w:t>
            </w:r>
          </w:p>
        </w:tc>
      </w:tr>
      <w:tr w:rsidR="00E14754" w:rsidRPr="0071784C" w14:paraId="52476B9F" w14:textId="77777777" w:rsidTr="00E14754">
        <w:tc>
          <w:tcPr>
            <w:tcW w:w="914" w:type="dxa"/>
          </w:tcPr>
          <w:p w14:paraId="56CBACAB" w14:textId="77777777" w:rsidR="00E14754" w:rsidRPr="0071784C" w:rsidRDefault="00E14754" w:rsidP="00E14754">
            <w:pPr>
              <w:widowControl w:val="0"/>
            </w:pPr>
            <w:r w:rsidRPr="0071784C">
              <w:t>v in m/s</w:t>
            </w:r>
          </w:p>
        </w:tc>
        <w:tc>
          <w:tcPr>
            <w:tcW w:w="914" w:type="dxa"/>
          </w:tcPr>
          <w:p w14:paraId="5EAC0CF6" w14:textId="77777777" w:rsidR="00E14754" w:rsidRPr="0071784C" w:rsidRDefault="00E14754" w:rsidP="00E14754">
            <w:pPr>
              <w:widowControl w:val="0"/>
            </w:pPr>
            <w:r w:rsidRPr="0071784C">
              <w:t>0</w:t>
            </w:r>
          </w:p>
        </w:tc>
        <w:tc>
          <w:tcPr>
            <w:tcW w:w="914" w:type="dxa"/>
          </w:tcPr>
          <w:p w14:paraId="097A2857" w14:textId="77777777" w:rsidR="00E14754" w:rsidRPr="0071784C" w:rsidRDefault="00E14754" w:rsidP="00E14754">
            <w:pPr>
              <w:widowControl w:val="0"/>
            </w:pPr>
            <w:r w:rsidRPr="0071784C">
              <w:t>6</w:t>
            </w:r>
          </w:p>
        </w:tc>
        <w:tc>
          <w:tcPr>
            <w:tcW w:w="914" w:type="dxa"/>
          </w:tcPr>
          <w:p w14:paraId="2E6A4575" w14:textId="77777777" w:rsidR="00E14754" w:rsidRPr="0071784C" w:rsidRDefault="00E14754" w:rsidP="00E14754">
            <w:pPr>
              <w:widowControl w:val="0"/>
            </w:pPr>
            <w:r w:rsidRPr="0071784C">
              <w:t>12</w:t>
            </w:r>
          </w:p>
        </w:tc>
        <w:tc>
          <w:tcPr>
            <w:tcW w:w="914" w:type="dxa"/>
          </w:tcPr>
          <w:p w14:paraId="3DF767A8" w14:textId="77777777" w:rsidR="00E14754" w:rsidRPr="0071784C" w:rsidRDefault="00E14754" w:rsidP="00E14754">
            <w:pPr>
              <w:widowControl w:val="0"/>
            </w:pPr>
            <w:r w:rsidRPr="0071784C">
              <w:t>17</w:t>
            </w:r>
          </w:p>
        </w:tc>
        <w:tc>
          <w:tcPr>
            <w:tcW w:w="914" w:type="dxa"/>
          </w:tcPr>
          <w:p w14:paraId="57505CD0" w14:textId="77777777" w:rsidR="00E14754" w:rsidRPr="0071784C" w:rsidRDefault="00E14754" w:rsidP="00E14754">
            <w:pPr>
              <w:widowControl w:val="0"/>
            </w:pPr>
            <w:r w:rsidRPr="0071784C">
              <w:t>21</w:t>
            </w:r>
          </w:p>
        </w:tc>
        <w:tc>
          <w:tcPr>
            <w:tcW w:w="914" w:type="dxa"/>
          </w:tcPr>
          <w:p w14:paraId="41058E06" w14:textId="77777777" w:rsidR="00E14754" w:rsidRPr="0071784C" w:rsidRDefault="00E14754" w:rsidP="00E14754">
            <w:pPr>
              <w:widowControl w:val="0"/>
            </w:pPr>
            <w:r w:rsidRPr="0071784C">
              <w:t>24</w:t>
            </w:r>
          </w:p>
        </w:tc>
        <w:tc>
          <w:tcPr>
            <w:tcW w:w="914" w:type="dxa"/>
          </w:tcPr>
          <w:p w14:paraId="0D265CB1" w14:textId="77777777" w:rsidR="00E14754" w:rsidRPr="0071784C" w:rsidRDefault="00E14754" w:rsidP="00E14754">
            <w:pPr>
              <w:widowControl w:val="0"/>
            </w:pPr>
            <w:r w:rsidRPr="0071784C">
              <w:t>26</w:t>
            </w:r>
          </w:p>
        </w:tc>
        <w:tc>
          <w:tcPr>
            <w:tcW w:w="914" w:type="dxa"/>
          </w:tcPr>
          <w:p w14:paraId="13BEA3FB" w14:textId="77777777" w:rsidR="00E14754" w:rsidRPr="0071784C" w:rsidRDefault="00E14754" w:rsidP="00E14754">
            <w:pPr>
              <w:widowControl w:val="0"/>
            </w:pPr>
            <w:r w:rsidRPr="0071784C">
              <w:t>27</w:t>
            </w:r>
          </w:p>
        </w:tc>
        <w:tc>
          <w:tcPr>
            <w:tcW w:w="914" w:type="dxa"/>
          </w:tcPr>
          <w:p w14:paraId="13A59812" w14:textId="77777777" w:rsidR="00E14754" w:rsidRPr="0071784C" w:rsidRDefault="00E14754" w:rsidP="00E14754">
            <w:pPr>
              <w:widowControl w:val="0"/>
            </w:pPr>
            <w:r w:rsidRPr="0071784C">
              <w:t>28</w:t>
            </w:r>
          </w:p>
        </w:tc>
        <w:tc>
          <w:tcPr>
            <w:tcW w:w="914" w:type="dxa"/>
          </w:tcPr>
          <w:p w14:paraId="52C7B3BE" w14:textId="77777777" w:rsidR="00E14754" w:rsidRPr="0071784C" w:rsidRDefault="00E14754" w:rsidP="00E14754">
            <w:pPr>
              <w:widowControl w:val="0"/>
            </w:pPr>
            <w:r w:rsidRPr="0071784C">
              <w:t>28</w:t>
            </w:r>
          </w:p>
        </w:tc>
      </w:tr>
    </w:tbl>
    <w:p w14:paraId="18F8864F" w14:textId="77777777" w:rsidR="00E14754" w:rsidRDefault="00E14754" w:rsidP="00E14754">
      <w:pPr>
        <w:widowControl w:val="0"/>
      </w:pPr>
      <w:r>
        <w:br/>
        <w:t>Bestimmen Sie mit Hilfe des grafischen Taschenrechners den Weg, den das Auto in dieser Zeit zurücklegt.</w:t>
      </w:r>
      <w:r>
        <w:br/>
      </w:r>
      <w:r>
        <w:sym w:font="Symbol" w:char="F02A"/>
      </w:r>
      <w:r>
        <w:sym w:font="Symbol" w:char="F02A"/>
      </w:r>
      <w:r>
        <w:sym w:font="Symbol" w:char="F02A"/>
      </w:r>
    </w:p>
    <w:p w14:paraId="11454C7C" w14:textId="77777777" w:rsidR="00E14754" w:rsidRDefault="00E14754" w:rsidP="00E14754">
      <w:pPr>
        <w:widowControl w:val="0"/>
      </w:pPr>
      <w:bookmarkStart w:id="884" w:name="_Hlt528738931"/>
      <w:bookmarkEnd w:id="884"/>
    </w:p>
    <w:p w14:paraId="2A93E4F9" w14:textId="569F6140" w:rsidR="00E14754" w:rsidRDefault="00E14754" w:rsidP="00E14754">
      <w:bookmarkStart w:id="885" w:name="_Hlt531356567"/>
      <w:bookmarkEnd w:id="885"/>
      <w:r>
        <w:rPr>
          <w:color w:val="FF0000"/>
        </w:rPr>
        <w:sym w:font="Symbol" w:char="F02A"/>
      </w:r>
      <w:bookmarkStart w:id="886" w:name="_Hlt45956315"/>
      <w:r>
        <w:fldChar w:fldCharType="begin"/>
      </w:r>
      <w:r w:rsidR="00626526">
        <w:instrText>HYPERLINK "lsgmech.docx" \l "m447"</w:instrText>
      </w:r>
      <w:r>
        <w:fldChar w:fldCharType="separate"/>
      </w:r>
      <w:r>
        <w:rPr>
          <w:rStyle w:val="Hyperlink"/>
          <w:sz w:val="22"/>
        </w:rPr>
        <w:t>4</w:t>
      </w:r>
      <w:bookmarkStart w:id="887" w:name="_Hlt36337050"/>
      <w:r>
        <w:rPr>
          <w:rStyle w:val="Hyperlink"/>
          <w:sz w:val="22"/>
        </w:rPr>
        <w:t>4</w:t>
      </w:r>
      <w:bookmarkStart w:id="888" w:name="_Hlt34710818"/>
      <w:bookmarkEnd w:id="887"/>
      <w:r>
        <w:rPr>
          <w:rStyle w:val="Hyperlink"/>
          <w:sz w:val="22"/>
        </w:rPr>
        <w:t>7</w:t>
      </w:r>
      <w:bookmarkEnd w:id="888"/>
      <w:r>
        <w:rPr>
          <w:rStyle w:val="Hyperlink"/>
          <w:sz w:val="22"/>
        </w:rPr>
        <w:t>.</w:t>
      </w:r>
      <w:r>
        <w:fldChar w:fldCharType="end"/>
      </w:r>
      <w:bookmarkEnd w:id="886"/>
      <w:r>
        <w:t xml:space="preserve"> Ein </w:t>
      </w:r>
      <w:bookmarkStart w:id="889" w:name="_Hlt131812104"/>
      <w:bookmarkStart w:id="890" w:name="_Hlt131812102"/>
      <w:bookmarkEnd w:id="889"/>
      <w:r>
        <w:t>Kraftfahrer</w:t>
      </w:r>
      <w:bookmarkEnd w:id="890"/>
      <w:r>
        <w:t xml:space="preserve"> fährt mit einer Geschwindigkeit von 45km/h, erkennt ein Hindernis und bremst. Seine Reaktionszeit ist 0,8 s, die Bremsverzögerung 4 m/s².</w:t>
      </w:r>
      <w:r>
        <w:br/>
        <w:t>a) Berechnen Sie den gesamten Weg bis zum Stillstand des Fahrzeuges.</w:t>
      </w:r>
      <w:r>
        <w:br/>
        <w:t>b) Wie ändert sich dieser Weg bei Verdopplung der Reaktionszeit?</w:t>
      </w:r>
      <w:r>
        <w:br/>
        <w:t>c) Wie ändert sich dieser Weg bei Verdopplung der Geschwindigkeit?</w:t>
      </w:r>
      <w:r>
        <w:br/>
      </w:r>
      <w:r>
        <w:sym w:font="Symbol" w:char="F02A"/>
      </w:r>
      <w:r>
        <w:sym w:font="Symbol" w:char="F02A"/>
      </w:r>
      <w:r>
        <w:br/>
      </w:r>
      <w:bookmarkStart w:id="891" w:name="_Hlt47533151"/>
      <w:r>
        <w:fldChar w:fldCharType="begin"/>
      </w:r>
      <w:r w:rsidR="00626526">
        <w:instrText>HYPERLINK "lsgmech.docx" \l "m474"</w:instrText>
      </w:r>
      <w:r>
        <w:fldChar w:fldCharType="separate"/>
      </w:r>
      <w:r>
        <w:rPr>
          <w:rStyle w:val="Hyperlink"/>
          <w:sz w:val="22"/>
        </w:rPr>
        <w:t>4</w:t>
      </w:r>
      <w:bookmarkStart w:id="892" w:name="_Hlt51679133"/>
      <w:r>
        <w:rPr>
          <w:rStyle w:val="Hyperlink"/>
          <w:sz w:val="22"/>
        </w:rPr>
        <w:t>7</w:t>
      </w:r>
      <w:bookmarkStart w:id="893" w:name="_Hlt45956436"/>
      <w:bookmarkEnd w:id="892"/>
      <w:r>
        <w:rPr>
          <w:rStyle w:val="Hyperlink"/>
          <w:sz w:val="22"/>
        </w:rPr>
        <w:t>4</w:t>
      </w:r>
      <w:bookmarkEnd w:id="893"/>
      <w:r>
        <w:rPr>
          <w:rStyle w:val="Hyperlink"/>
          <w:sz w:val="22"/>
        </w:rPr>
        <w:t>.</w:t>
      </w:r>
      <w:r>
        <w:fldChar w:fldCharType="end"/>
      </w:r>
      <w:bookmarkEnd w:id="891"/>
      <w:r>
        <w:t xml:space="preserve"> </w:t>
      </w:r>
      <w:r>
        <w:br/>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274A636E" w14:textId="77777777" w:rsidTr="00E14754">
        <w:tc>
          <w:tcPr>
            <w:tcW w:w="10061" w:type="dxa"/>
          </w:tcPr>
          <w:p w14:paraId="06C3F994" w14:textId="77777777" w:rsidR="00E14754" w:rsidRPr="0071784C" w:rsidRDefault="00E14754" w:rsidP="00E14754">
            <w:r w:rsidRPr="0071784C">
              <w:t xml:space="preserve">Das Diagramm zeigt, wie die Geschwindigkeit eines Rennwagens während seiner zweiten Runde auf einer drei Kilometer langen, flachen Rennstrecke variiert. </w:t>
            </w:r>
            <w:r w:rsidRPr="0071784C">
              <w:br/>
              <w:t>Die Abbildung darunter stellt den Streckenverlauf von fünf Rennstrecken dar. Auf welcher dieser Rennstrecken fuhr der Wagen?</w:t>
            </w:r>
            <w:r w:rsidRPr="0071784C">
              <w:br/>
              <w:t>(Die Fahrt geht immer rechts herum)</w:t>
            </w:r>
            <w:r w:rsidRPr="0071784C">
              <w:br/>
            </w:r>
            <w:r w:rsidRPr="0071784C">
              <w:sym w:font="Symbol" w:char="F02A"/>
            </w:r>
            <w:r w:rsidRPr="0071784C">
              <w:sym w:font="Symbol" w:char="F02A"/>
            </w:r>
          </w:p>
        </w:tc>
      </w:tr>
      <w:tr w:rsidR="00E14754" w:rsidRPr="0071784C" w14:paraId="6F88D64F" w14:textId="77777777" w:rsidTr="00E14754">
        <w:tc>
          <w:tcPr>
            <w:tcW w:w="10061" w:type="dxa"/>
          </w:tcPr>
          <w:p w14:paraId="6BD5436E" w14:textId="77777777" w:rsidR="00E14754" w:rsidRPr="0071784C" w:rsidRDefault="00215B7B" w:rsidP="00E14754">
            <w:r>
              <w:rPr>
                <w:noProof/>
              </w:rPr>
              <w:pict w14:anchorId="36360529">
                <v:shape id="Bild 80" o:spid="_x0000_i1122" type="#_x0000_t75" alt="m474" style="width:396pt;height:204pt;visibility:visible">
                  <v:imagedata r:id="rId339" o:title="m474"/>
                </v:shape>
              </w:pict>
            </w:r>
          </w:p>
        </w:tc>
      </w:tr>
      <w:tr w:rsidR="00E14754" w:rsidRPr="0071784C" w14:paraId="620E9A34" w14:textId="77777777" w:rsidTr="00E14754">
        <w:tc>
          <w:tcPr>
            <w:tcW w:w="10061" w:type="dxa"/>
          </w:tcPr>
          <w:p w14:paraId="6F927E92" w14:textId="77777777" w:rsidR="00E14754" w:rsidRPr="0071784C" w:rsidRDefault="00215B7B" w:rsidP="00E14754">
            <w:r>
              <w:rPr>
                <w:noProof/>
              </w:rPr>
              <w:lastRenderedPageBreak/>
              <w:pict w14:anchorId="5170BDFA">
                <v:shape id="Bild 81" o:spid="_x0000_i1123" type="#_x0000_t75" alt="m474_1" style="width:282pt;height:252pt;visibility:visible">
                  <v:imagedata r:id="rId340" o:title="m474_1"/>
                </v:shape>
              </w:pict>
            </w:r>
          </w:p>
        </w:tc>
      </w:tr>
    </w:tbl>
    <w:p w14:paraId="653E9DC5" w14:textId="0C4756BF" w:rsidR="00E14754" w:rsidRDefault="00E14754" w:rsidP="00E14754">
      <w:r>
        <w:br/>
      </w:r>
      <w:r>
        <w:rPr>
          <w:color w:val="FF0000"/>
        </w:rPr>
        <w:sym w:font="Symbol" w:char="F02A"/>
      </w:r>
      <w:bookmarkStart w:id="894" w:name="_Hlt47533248"/>
      <w:r>
        <w:rPr>
          <w:color w:val="FF0000"/>
        </w:rPr>
        <w:fldChar w:fldCharType="begin"/>
      </w:r>
      <w:r w:rsidR="00626526">
        <w:rPr>
          <w:color w:val="FF0000"/>
        </w:rPr>
        <w:instrText>HYPERLINK "lsgmech.docx" \l "m476"</w:instrText>
      </w:r>
      <w:r>
        <w:rPr>
          <w:color w:val="FF0000"/>
        </w:rPr>
        <w:fldChar w:fldCharType="separate"/>
      </w:r>
      <w:r>
        <w:rPr>
          <w:rStyle w:val="Hyperlink"/>
          <w:sz w:val="22"/>
        </w:rPr>
        <w:t>4</w:t>
      </w:r>
      <w:bookmarkStart w:id="895" w:name="_Hlt47535106"/>
      <w:bookmarkStart w:id="896" w:name="_Hlt47533278"/>
      <w:bookmarkEnd w:id="895"/>
      <w:r>
        <w:rPr>
          <w:rStyle w:val="Hyperlink"/>
          <w:sz w:val="22"/>
        </w:rPr>
        <w:t>7</w:t>
      </w:r>
      <w:bookmarkEnd w:id="896"/>
      <w:r>
        <w:rPr>
          <w:rStyle w:val="Hyperlink"/>
          <w:sz w:val="22"/>
        </w:rPr>
        <w:t>6.</w:t>
      </w:r>
      <w:bookmarkEnd w:id="894"/>
      <w:r>
        <w:rPr>
          <w:color w:val="FF0000"/>
        </w:rPr>
        <w:fldChar w:fldCharType="end"/>
      </w:r>
      <w:r>
        <w:t xml:space="preserve"> Ein Auto mit einem schmächtigen Fahrer wird durch einen Motor mit konstanter Kraft aus dem Stand auf eine Geschwindigkeit v beschleunigt. Dabei legt es einen Weg s1 zurück. </w:t>
      </w:r>
      <w:r>
        <w:br/>
        <w:t xml:space="preserve">Nun steigen in das Auto eine Menge dicker Menschen ein, so dass </w:t>
      </w:r>
      <w:proofErr w:type="gramStart"/>
      <w:r>
        <w:t>die zulässige Höchstmasse</w:t>
      </w:r>
      <w:proofErr w:type="gramEnd"/>
      <w:r>
        <w:t xml:space="preserve"> nicht überschritten wird.</w:t>
      </w:r>
      <w:r>
        <w:br/>
        <w:t>Das Auto beschleunigt wieder mit dem gleichen Motor aus dem Stand auf die schon im ersten Versuch erreichte Geschwindigkeit v. Dabei legt es den Weg s2 zurück. Wie verhalten sich die Wege?</w:t>
      </w:r>
      <w:r>
        <w:br/>
      </w:r>
      <w:r>
        <w:br/>
        <w:t>a) s1 &lt; s2</w:t>
      </w:r>
    </w:p>
    <w:p w14:paraId="2E378973" w14:textId="77777777" w:rsidR="00E14754" w:rsidRDefault="00E14754" w:rsidP="00E14754">
      <w:r>
        <w:t>b) s1 = s2</w:t>
      </w:r>
    </w:p>
    <w:p w14:paraId="23A0D66C" w14:textId="77777777" w:rsidR="00E14754" w:rsidRDefault="00E14754" w:rsidP="00E14754">
      <w:r>
        <w:t>c) s1 &gt; s2</w:t>
      </w:r>
    </w:p>
    <w:p w14:paraId="6C4EB84F" w14:textId="77777777" w:rsidR="00E14754" w:rsidRDefault="00E14754" w:rsidP="00E14754">
      <w:r>
        <w:sym w:font="Symbol" w:char="F02A"/>
      </w:r>
      <w:r>
        <w:sym w:font="Symbol" w:char="F02A"/>
      </w:r>
    </w:p>
    <w:p w14:paraId="2301AF0E" w14:textId="06C4A0BF" w:rsidR="00E14754" w:rsidRDefault="00E14754" w:rsidP="00E14754">
      <w:pPr>
        <w:widowControl w:val="0"/>
      </w:pPr>
      <w:bookmarkStart w:id="897" w:name="_Hlt52330317"/>
      <w:r>
        <w:rPr>
          <w:color w:val="FF0000"/>
        </w:rPr>
        <w:sym w:font="Symbol" w:char="F02A"/>
      </w:r>
      <w:hyperlink r:id="rId341" w:anchor="m483" w:history="1">
        <w:r>
          <w:rPr>
            <w:rStyle w:val="Hyperlink"/>
            <w:sz w:val="22"/>
          </w:rPr>
          <w:t>4</w:t>
        </w:r>
        <w:bookmarkStart w:id="898" w:name="_Hlt246758436"/>
        <w:bookmarkStart w:id="899" w:name="_Hlt52366208"/>
        <w:bookmarkEnd w:id="898"/>
        <w:r>
          <w:rPr>
            <w:rStyle w:val="Hyperlink"/>
            <w:sz w:val="22"/>
          </w:rPr>
          <w:t>8</w:t>
        </w:r>
        <w:bookmarkStart w:id="900" w:name="_Hlt246758189"/>
        <w:bookmarkEnd w:id="899"/>
        <w:r>
          <w:rPr>
            <w:rStyle w:val="Hyperlink"/>
            <w:sz w:val="22"/>
          </w:rPr>
          <w:t>3</w:t>
        </w:r>
        <w:bookmarkEnd w:id="900"/>
        <w:r>
          <w:rPr>
            <w:rStyle w:val="Hyperlink"/>
            <w:sz w:val="22"/>
          </w:rPr>
          <w:t>.</w:t>
        </w:r>
      </w:hyperlink>
      <w:bookmarkEnd w:id="897"/>
      <w:r>
        <w:t xml:space="preserve"> Ein Auto (A) startet bei Grün vor einer Ampel und erreicht nach 12 Sekunden bei konstanter Beschleunigung eine Geschwindigkeit von 100 km/h, mit der es weiterfährt.</w:t>
      </w:r>
      <w:r>
        <w:br/>
        <w:t xml:space="preserve">Im Moment des Starts wird es von einem anderen Auto (B) mit der konstanten Geschwindigkeit von 80 km/h überholt. </w:t>
      </w:r>
      <w:r>
        <w:br/>
        <w:t>a) Wie lange dauert es, bis A so schnell fährt wie B?</w:t>
      </w:r>
      <w:r>
        <w:br/>
        <w:t>b) Welchen Vorsprung besitzt zu dieser Zeit B vor A?</w:t>
      </w:r>
      <w:r>
        <w:br/>
        <w:t>c) Welcher Wagen liegt am Ende des Beschleunigungsvorganges von A vor? Wie groß ist der Abstand?</w:t>
      </w:r>
      <w:r>
        <w:br/>
        <w:t>d) In welcher Zeit und in welcher Entfernung von der Ampel holt A das andere Auto ein?</w:t>
      </w:r>
      <w:r>
        <w:br/>
      </w:r>
      <w:r>
        <w:sym w:font="Symbol" w:char="F02A"/>
      </w:r>
      <w:r>
        <w:sym w:font="Symbol" w:char="F02A"/>
      </w:r>
      <w:r>
        <w:sym w:font="Symbol" w:char="F02A"/>
      </w:r>
      <w:r>
        <w:br/>
      </w:r>
      <w:bookmarkStart w:id="901" w:name="_Hlt74380639"/>
      <w:r>
        <w:fldChar w:fldCharType="begin"/>
      </w:r>
      <w:r w:rsidR="00626526">
        <w:instrText>HYPERLINK "lsgmech.docx" \l "m505"</w:instrText>
      </w:r>
      <w:r>
        <w:fldChar w:fldCharType="separate"/>
      </w:r>
      <w:r>
        <w:rPr>
          <w:rStyle w:val="Hyperlink"/>
          <w:sz w:val="22"/>
        </w:rPr>
        <w:t>5</w:t>
      </w:r>
      <w:bookmarkStart w:id="902" w:name="_Hlt73539662"/>
      <w:bookmarkStart w:id="903" w:name="_Hlt107385549"/>
      <w:bookmarkEnd w:id="902"/>
      <w:r>
        <w:rPr>
          <w:rStyle w:val="Hyperlink"/>
          <w:sz w:val="22"/>
        </w:rPr>
        <w:t>0</w:t>
      </w:r>
      <w:bookmarkStart w:id="904" w:name="_Hlt107389196"/>
      <w:bookmarkStart w:id="905" w:name="_Hlt107385570"/>
      <w:bookmarkEnd w:id="903"/>
      <w:bookmarkEnd w:id="904"/>
      <w:r>
        <w:rPr>
          <w:rStyle w:val="Hyperlink"/>
          <w:sz w:val="22"/>
        </w:rPr>
        <w:t>5</w:t>
      </w:r>
      <w:bookmarkEnd w:id="905"/>
      <w:r>
        <w:rPr>
          <w:rStyle w:val="Hyperlink"/>
          <w:sz w:val="22"/>
        </w:rPr>
        <w:t>.</w:t>
      </w:r>
      <w:r>
        <w:fldChar w:fldCharType="end"/>
      </w:r>
      <w:bookmarkEnd w:id="901"/>
      <w:r>
        <w:t xml:space="preserve"> Skizziere für die gleichförmige und die gleichmäßig beschleunigte Bewegung die s-t-, v-t und a-t-Diagramme. Welche Zusammenhänge bestehen zwischen den Größen?</w:t>
      </w:r>
      <w:r>
        <w:br/>
      </w:r>
      <w:r>
        <w:sym w:font="Symbol" w:char="F02A"/>
      </w:r>
      <w:r>
        <w:br/>
      </w:r>
      <w:r>
        <w:rPr>
          <w:color w:val="FF0000"/>
        </w:rPr>
        <w:sym w:font="Symbol" w:char="F02A"/>
      </w:r>
      <w:bookmarkStart w:id="906" w:name="_Hlt74455844"/>
      <w:bookmarkStart w:id="907" w:name="_Hlt74454719"/>
      <w:bookmarkEnd w:id="906"/>
      <w:r>
        <w:fldChar w:fldCharType="begin"/>
      </w:r>
      <w:r w:rsidR="00626526">
        <w:instrText>HYPERLINK "lsgmech.docx" \l "m506"</w:instrText>
      </w:r>
      <w:r>
        <w:fldChar w:fldCharType="separate"/>
      </w:r>
      <w:r>
        <w:rPr>
          <w:rStyle w:val="Hyperlink"/>
          <w:sz w:val="22"/>
        </w:rPr>
        <w:t>5</w:t>
      </w:r>
      <w:bookmarkStart w:id="908" w:name="_Hlt74461929"/>
      <w:bookmarkStart w:id="909" w:name="_Hlt74459184"/>
      <w:bookmarkEnd w:id="908"/>
      <w:r>
        <w:rPr>
          <w:rStyle w:val="Hyperlink"/>
          <w:sz w:val="22"/>
        </w:rPr>
        <w:t>0</w:t>
      </w:r>
      <w:bookmarkEnd w:id="909"/>
      <w:r>
        <w:rPr>
          <w:rStyle w:val="Hyperlink"/>
          <w:sz w:val="22"/>
        </w:rPr>
        <w:t>6.</w:t>
      </w:r>
      <w:r>
        <w:fldChar w:fldCharType="end"/>
      </w:r>
      <w:bookmarkEnd w:id="907"/>
      <w:r>
        <w:t xml:space="preserve"> </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61"/>
      </w:tblGrid>
      <w:tr w:rsidR="00E14754" w:rsidRPr="0071784C" w14:paraId="6E301EE5" w14:textId="77777777" w:rsidTr="00E14754">
        <w:tc>
          <w:tcPr>
            <w:tcW w:w="10061" w:type="dxa"/>
          </w:tcPr>
          <w:p w14:paraId="12A56569" w14:textId="77777777" w:rsidR="00E14754" w:rsidRPr="0071784C" w:rsidRDefault="00215B7B" w:rsidP="00E14754">
            <w:pPr>
              <w:widowControl w:val="0"/>
            </w:pPr>
            <w:r>
              <w:rPr>
                <w:noProof/>
              </w:rPr>
              <w:lastRenderedPageBreak/>
              <w:pict w14:anchorId="6D34EF9E">
                <v:shape id="Bild 82" o:spid="_x0000_i1124" type="#_x0000_t75" alt="m506" style="width:462pt;height:180pt;visibility:visible">
                  <v:imagedata r:id="rId342" o:title="m506"/>
                </v:shape>
              </w:pict>
            </w:r>
          </w:p>
        </w:tc>
      </w:tr>
      <w:tr w:rsidR="00E14754" w:rsidRPr="0071784C" w14:paraId="6B01094D" w14:textId="77777777" w:rsidTr="00E14754">
        <w:tc>
          <w:tcPr>
            <w:tcW w:w="10061" w:type="dxa"/>
          </w:tcPr>
          <w:p w14:paraId="471E2868" w14:textId="77777777" w:rsidR="00E14754" w:rsidRPr="0071784C" w:rsidRDefault="00E14754" w:rsidP="00E14754">
            <w:pPr>
              <w:widowControl w:val="0"/>
            </w:pPr>
            <w:r w:rsidRPr="0071784C">
              <w:t>(Abi-Leistungskurs 2004)</w:t>
            </w:r>
            <w:r w:rsidRPr="0071784C">
              <w:br/>
              <w:t>Die Abbildung zeigt die Startaufstellung zweier Rennwagen. Die Fahrzeuge bewegen sich unmittelbar nach dem Start mit der konstanten Beschleunigung 9,0 m/s². Durch ein besseres Reaktionsvermögen startet der Fahrer des Fahrzeuges 2 um 0,20 s früher. Bestimmen Sie die Entfernung von der Startlinie, bei der die beiden Frontseiten beider Fahrzeuge genau nebeneinander sind.</w:t>
            </w:r>
            <w:r w:rsidRPr="0071784C">
              <w:br/>
            </w:r>
            <w:r w:rsidRPr="0071784C">
              <w:sym w:font="Symbol" w:char="F02A"/>
            </w:r>
            <w:r w:rsidRPr="0071784C">
              <w:sym w:font="Symbol" w:char="F02A"/>
            </w:r>
            <w:r w:rsidRPr="0071784C">
              <w:sym w:font="Symbol" w:char="F02A"/>
            </w:r>
            <w:r w:rsidRPr="0071784C">
              <w:sym w:font="Symbol" w:char="F02A"/>
            </w:r>
          </w:p>
        </w:tc>
      </w:tr>
    </w:tbl>
    <w:p w14:paraId="21CEC1EA" w14:textId="77777777" w:rsidR="00E14754" w:rsidRDefault="00E14754" w:rsidP="00E14754">
      <w:pPr>
        <w:widowControl w:val="0"/>
      </w:pPr>
      <w:r>
        <w:br/>
      </w:r>
    </w:p>
    <w:p w14:paraId="13F1FA10" w14:textId="7E543CF1" w:rsidR="00E14754" w:rsidRDefault="00E14754" w:rsidP="00E14754">
      <w:pPr>
        <w:widowControl w:val="0"/>
      </w:pPr>
      <w:r>
        <w:rPr>
          <w:color w:val="FF0000"/>
        </w:rPr>
        <w:sym w:font="Symbol" w:char="F02A"/>
      </w:r>
      <w:bookmarkStart w:id="910" w:name="_Hlt74549077"/>
      <w:r>
        <w:fldChar w:fldCharType="begin"/>
      </w:r>
      <w:r w:rsidR="00626526">
        <w:instrText>HYPERLINK "lsgmech.docx" \l "m507"</w:instrText>
      </w:r>
      <w:r>
        <w:fldChar w:fldCharType="separate"/>
      </w:r>
      <w:r>
        <w:rPr>
          <w:rStyle w:val="Hyperlink"/>
          <w:sz w:val="22"/>
        </w:rPr>
        <w:t>5</w:t>
      </w:r>
      <w:bookmarkStart w:id="911" w:name="_Hlt83000388"/>
      <w:r>
        <w:rPr>
          <w:rStyle w:val="Hyperlink"/>
          <w:sz w:val="22"/>
        </w:rPr>
        <w:t>0</w:t>
      </w:r>
      <w:bookmarkStart w:id="912" w:name="_Hlt74624705"/>
      <w:bookmarkStart w:id="913" w:name="_Hlt74549411"/>
      <w:bookmarkEnd w:id="911"/>
      <w:bookmarkEnd w:id="912"/>
      <w:r>
        <w:rPr>
          <w:rStyle w:val="Hyperlink"/>
          <w:sz w:val="22"/>
        </w:rPr>
        <w:t>7</w:t>
      </w:r>
      <w:bookmarkEnd w:id="913"/>
      <w:r>
        <w:rPr>
          <w:rStyle w:val="Hyperlink"/>
          <w:sz w:val="22"/>
        </w:rPr>
        <w:t xml:space="preserve">. </w:t>
      </w:r>
      <w:r>
        <w:fldChar w:fldCharType="end"/>
      </w:r>
      <w:bookmarkEnd w:id="910"/>
      <w:r>
        <w:t xml:space="preserve"> (Abi-Leistungskurs 2004) Während eines Autorennens beträgt die Geschwindigkeit eines Wagens 240 km/h. Infolge einer verhängten Strafe verringert der Fahrer mit der konstanten Beschleunigung –30 m/s² die Geschwindigkeit auf 80 km/h und fährt mit genau dieser Geschwindigkeit 300 m. Danach beschleunigt er gleichmäßig und erreicht nach 4,0 s seine ursprüngliche Geschwindigkeit. </w:t>
      </w:r>
      <w:r>
        <w:br/>
        <w:t>Ermitteln Sie den Zeitverlust, den diese Strafe mindestens bedeutet, wenn angenommen wird, dass sich das Fahrzeug ohne Strafe mit der konstanten Geschwindigkeit 240 km/h gleichförmig bewegt hätte.</w:t>
      </w:r>
    </w:p>
    <w:p w14:paraId="4512F94D" w14:textId="77777777" w:rsidR="00E14754" w:rsidRDefault="00E14754" w:rsidP="00E14754">
      <w:pPr>
        <w:widowControl w:val="0"/>
      </w:pPr>
      <w:r>
        <w:sym w:font="Symbol" w:char="F02A"/>
      </w:r>
      <w:r>
        <w:sym w:font="Symbol" w:char="F02A"/>
      </w:r>
      <w:r>
        <w:sym w:font="Symbol" w:char="F02A"/>
      </w:r>
      <w:r>
        <w:sym w:font="Symbol" w:char="F02A"/>
      </w:r>
    </w:p>
    <w:p w14:paraId="03F2CF60" w14:textId="4261FA8B" w:rsidR="00E14754" w:rsidRDefault="00215B7B" w:rsidP="00E14754">
      <w:pPr>
        <w:widowControl w:val="0"/>
      </w:pPr>
      <w:hyperlink r:id="rId343" w:anchor="m511" w:history="1">
        <w:r w:rsidR="00E14754">
          <w:rPr>
            <w:rStyle w:val="Hyperlink"/>
            <w:sz w:val="22"/>
          </w:rPr>
          <w:t>5</w:t>
        </w:r>
        <w:bookmarkStart w:id="914" w:name="_Hlt85016256"/>
        <w:bookmarkStart w:id="915" w:name="_Hlt83000429"/>
        <w:bookmarkEnd w:id="914"/>
        <w:r w:rsidR="00E14754">
          <w:rPr>
            <w:rStyle w:val="Hyperlink"/>
            <w:sz w:val="22"/>
          </w:rPr>
          <w:t>1</w:t>
        </w:r>
        <w:bookmarkEnd w:id="915"/>
        <w:r w:rsidR="00E14754">
          <w:rPr>
            <w:rStyle w:val="Hyperlink"/>
            <w:sz w:val="22"/>
          </w:rPr>
          <w:t>1.</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72E7E1C" w14:textId="77777777" w:rsidTr="00E14754">
        <w:tc>
          <w:tcPr>
            <w:tcW w:w="5030" w:type="dxa"/>
          </w:tcPr>
          <w:p w14:paraId="150A4588" w14:textId="77777777" w:rsidR="00E14754" w:rsidRPr="0071784C" w:rsidRDefault="00E14754" w:rsidP="00E14754">
            <w:pPr>
              <w:widowControl w:val="0"/>
            </w:pPr>
            <w:bookmarkStart w:id="916" w:name="_Hlt119741397"/>
            <w:r w:rsidRPr="0071784C">
              <w:t>Ein Skifahrer fährt einen Abhang hinunter und durchquert die Bodenwelle. Welches Weg-Zeit-Diagramm beschreibt diesen Vorgang am besten?</w:t>
            </w:r>
          </w:p>
        </w:tc>
        <w:tc>
          <w:tcPr>
            <w:tcW w:w="5030" w:type="dxa"/>
          </w:tcPr>
          <w:p w14:paraId="461A39F6" w14:textId="77777777" w:rsidR="00E14754" w:rsidRPr="0071784C" w:rsidRDefault="00215B7B" w:rsidP="00E14754">
            <w:pPr>
              <w:widowControl w:val="0"/>
            </w:pPr>
            <w:r>
              <w:rPr>
                <w:noProof/>
              </w:rPr>
              <w:pict w14:anchorId="22D96B66">
                <v:shape id="Bild 83" o:spid="_x0000_i1125" type="#_x0000_t75" alt="m511" style="width:246pt;height:108pt;visibility:visible">
                  <v:imagedata r:id="rId344" o:title="m511"/>
                </v:shape>
              </w:pict>
            </w:r>
          </w:p>
        </w:tc>
      </w:tr>
      <w:tr w:rsidR="00E14754" w:rsidRPr="0071784C" w14:paraId="67AC1C48" w14:textId="77777777" w:rsidTr="00E14754">
        <w:tc>
          <w:tcPr>
            <w:tcW w:w="5030" w:type="dxa"/>
          </w:tcPr>
          <w:p w14:paraId="4DA90004" w14:textId="77777777" w:rsidR="00E14754" w:rsidRPr="0071784C" w:rsidRDefault="00E14754" w:rsidP="00E14754">
            <w:pPr>
              <w:widowControl w:val="0"/>
            </w:pPr>
          </w:p>
          <w:p w14:paraId="67727F6E" w14:textId="77777777" w:rsidR="00E14754" w:rsidRPr="0071784C" w:rsidRDefault="00E14754" w:rsidP="00E14754">
            <w:pPr>
              <w:widowControl w:val="0"/>
            </w:pPr>
            <w:r w:rsidRPr="0071784C">
              <w:t xml:space="preserve">a) </w:t>
            </w:r>
          </w:p>
          <w:p w14:paraId="2E8F80F8" w14:textId="77777777" w:rsidR="00E14754" w:rsidRPr="0071784C" w:rsidRDefault="00215B7B" w:rsidP="00E14754">
            <w:pPr>
              <w:widowControl w:val="0"/>
            </w:pPr>
            <w:r>
              <w:rPr>
                <w:noProof/>
              </w:rPr>
              <w:lastRenderedPageBreak/>
              <w:pict w14:anchorId="09F9EA38">
                <v:shape id="Bild 84" o:spid="_x0000_i1126" type="#_x0000_t75" alt="m511_1" style="width:150pt;height:138pt;visibility:visible">
                  <v:imagedata r:id="rId345" o:title="m511_1"/>
                </v:shape>
              </w:pict>
            </w:r>
          </w:p>
        </w:tc>
        <w:tc>
          <w:tcPr>
            <w:tcW w:w="5030" w:type="dxa"/>
          </w:tcPr>
          <w:p w14:paraId="5253740C" w14:textId="77777777" w:rsidR="00E14754" w:rsidRPr="0071784C" w:rsidRDefault="00E14754" w:rsidP="00E14754">
            <w:pPr>
              <w:widowControl w:val="0"/>
            </w:pPr>
          </w:p>
          <w:p w14:paraId="6697D4E9" w14:textId="77777777" w:rsidR="00E14754" w:rsidRPr="0071784C" w:rsidRDefault="00E14754" w:rsidP="00E14754">
            <w:pPr>
              <w:widowControl w:val="0"/>
            </w:pPr>
            <w:r w:rsidRPr="0071784C">
              <w:t xml:space="preserve">b) </w:t>
            </w:r>
          </w:p>
          <w:p w14:paraId="69CFE5B4" w14:textId="77777777" w:rsidR="00E14754" w:rsidRPr="0071784C" w:rsidRDefault="00215B7B" w:rsidP="00E14754">
            <w:pPr>
              <w:widowControl w:val="0"/>
            </w:pPr>
            <w:r>
              <w:rPr>
                <w:noProof/>
              </w:rPr>
              <w:lastRenderedPageBreak/>
              <w:pict w14:anchorId="539B28BB">
                <v:shape id="Bild 85" o:spid="_x0000_i1127" type="#_x0000_t75" alt="m511_2" style="width:156pt;height:2in;visibility:visible">
                  <v:imagedata r:id="rId346" o:title="m511_2"/>
                </v:shape>
              </w:pict>
            </w:r>
          </w:p>
        </w:tc>
      </w:tr>
      <w:tr w:rsidR="00E14754" w:rsidRPr="0071784C" w14:paraId="76058D4F" w14:textId="77777777" w:rsidTr="00E14754">
        <w:tc>
          <w:tcPr>
            <w:tcW w:w="5030" w:type="dxa"/>
          </w:tcPr>
          <w:p w14:paraId="50C5D397" w14:textId="77777777" w:rsidR="00E14754" w:rsidRPr="0071784C" w:rsidRDefault="00E14754" w:rsidP="00E14754">
            <w:pPr>
              <w:widowControl w:val="0"/>
            </w:pPr>
            <w:r w:rsidRPr="0071784C">
              <w:lastRenderedPageBreak/>
              <w:t>c)</w:t>
            </w:r>
          </w:p>
          <w:bookmarkStart w:id="917" w:name="_MON_1158758038"/>
          <w:bookmarkEnd w:id="917"/>
          <w:bookmarkStart w:id="918" w:name="_MON_1158757996"/>
          <w:bookmarkEnd w:id="918"/>
          <w:p w14:paraId="5053351A" w14:textId="77777777" w:rsidR="00E14754" w:rsidRPr="0071784C" w:rsidRDefault="00E14754" w:rsidP="00E14754">
            <w:pPr>
              <w:widowControl w:val="0"/>
            </w:pPr>
            <w:r w:rsidRPr="0071784C">
              <w:object w:dxaOrig="3030" w:dyaOrig="2759" w14:anchorId="0276653B">
                <v:shape id="_x0000_i1128" type="#_x0000_t75" style="width:150pt;height:138pt" o:ole="" fillcolor="window">
                  <v:imagedata r:id="rId347" o:title=""/>
                </v:shape>
                <o:OLEObject Type="Embed" ProgID="Word.Picture.8" ShapeID="_x0000_i1128" DrawAspect="Content" ObjectID="_1735305584" r:id="rId348"/>
              </w:object>
            </w:r>
          </w:p>
        </w:tc>
        <w:tc>
          <w:tcPr>
            <w:tcW w:w="5030" w:type="dxa"/>
          </w:tcPr>
          <w:p w14:paraId="2328F9D8" w14:textId="77777777" w:rsidR="00E14754" w:rsidRPr="0071784C" w:rsidRDefault="00E14754" w:rsidP="00E14754">
            <w:pPr>
              <w:widowControl w:val="0"/>
            </w:pPr>
          </w:p>
        </w:tc>
      </w:tr>
      <w:bookmarkEnd w:id="916"/>
    </w:tbl>
    <w:p w14:paraId="4E0B1898" w14:textId="77777777" w:rsidR="00E14754" w:rsidRDefault="00E14754" w:rsidP="00E14754">
      <w:pPr>
        <w:widowControl w:val="0"/>
      </w:pPr>
    </w:p>
    <w:p w14:paraId="1ABB53AA" w14:textId="34F5432F" w:rsidR="00E14754" w:rsidRDefault="00E14754" w:rsidP="00E14754">
      <w:pPr>
        <w:widowControl w:val="0"/>
      </w:pPr>
      <w:r>
        <w:rPr>
          <w:color w:val="FF0000"/>
        </w:rPr>
        <w:sym w:font="Symbol" w:char="F02A"/>
      </w:r>
      <w:bookmarkStart w:id="919" w:name="_Hlt178139007"/>
      <w:r>
        <w:fldChar w:fldCharType="begin"/>
      </w:r>
      <w:r w:rsidR="00626526">
        <w:instrText>HYPERLINK "lsgmech.docx" \l "m517"</w:instrText>
      </w:r>
      <w:r>
        <w:fldChar w:fldCharType="separate"/>
      </w:r>
      <w:r>
        <w:rPr>
          <w:rStyle w:val="Hyperlink"/>
          <w:sz w:val="22"/>
        </w:rPr>
        <w:t>5</w:t>
      </w:r>
      <w:bookmarkStart w:id="920" w:name="_Hlt96490503"/>
      <w:bookmarkStart w:id="921" w:name="_Hlt111591257"/>
      <w:bookmarkEnd w:id="920"/>
      <w:r>
        <w:rPr>
          <w:rStyle w:val="Hyperlink"/>
          <w:sz w:val="22"/>
        </w:rPr>
        <w:t>1</w:t>
      </w:r>
      <w:bookmarkStart w:id="922" w:name="_Hlt96350605"/>
      <w:bookmarkEnd w:id="921"/>
      <w:r>
        <w:rPr>
          <w:rStyle w:val="Hyperlink"/>
          <w:sz w:val="22"/>
        </w:rPr>
        <w:t>7</w:t>
      </w:r>
      <w:bookmarkEnd w:id="922"/>
      <w:r>
        <w:rPr>
          <w:rStyle w:val="Hyperlink"/>
          <w:sz w:val="22"/>
        </w:rPr>
        <w:t>.</w:t>
      </w:r>
      <w:r>
        <w:fldChar w:fldCharType="end"/>
      </w:r>
      <w:bookmarkEnd w:id="919"/>
      <w:r>
        <w:t xml:space="preserve"> Ein Zug fährt mit 72 km/h Geschwindigkeit. Durch eine Baustelle wird er gezwungen, seine Geschwindigkeit auf 18 km/h zu drosseln und kommt deshalb mit 3 min Verspätung am Zielbahnhof an. Die Bremsbeschleunigung ist 0,2 m/s² und die Anfahrbeschleunigung 0,1 m/s².</w:t>
      </w:r>
      <w:r>
        <w:br/>
        <w:t>Wie lang ist die Baustelle? (Aus Sicherheitsgründen hat der Zug am Anfang der Baustelle bereits die kleine Geschwindigkeit und darf erst am Ende wieder beschleunigen)</w:t>
      </w:r>
    </w:p>
    <w:p w14:paraId="1F856F6F" w14:textId="77777777" w:rsidR="00E14754" w:rsidRDefault="00E14754" w:rsidP="00E14754">
      <w:pPr>
        <w:widowControl w:val="0"/>
      </w:pPr>
      <w:r>
        <w:sym w:font="Symbol" w:char="F02A"/>
      </w:r>
      <w:r>
        <w:sym w:font="Symbol" w:char="F02A"/>
      </w:r>
      <w:r>
        <w:sym w:font="Symbol" w:char="F02A"/>
      </w:r>
      <w:r>
        <w:sym w:font="Symbol" w:char="F02A"/>
      </w:r>
    </w:p>
    <w:p w14:paraId="5D10C486" w14:textId="77777777" w:rsidR="00E14754" w:rsidRDefault="00E14754" w:rsidP="00E14754">
      <w:pPr>
        <w:widowControl w:val="0"/>
      </w:pPr>
    </w:p>
    <w:p w14:paraId="6750224B" w14:textId="45DB1DED" w:rsidR="00E14754" w:rsidRDefault="00E14754" w:rsidP="00E14754">
      <w:pPr>
        <w:widowControl w:val="0"/>
      </w:pPr>
      <w:r>
        <w:rPr>
          <w:color w:val="FF0000"/>
        </w:rPr>
        <w:sym w:font="Symbol" w:char="F02A"/>
      </w:r>
      <w:bookmarkStart w:id="923" w:name="_Hlt239402890"/>
      <w:r>
        <w:rPr>
          <w:color w:val="FF0000"/>
        </w:rPr>
        <w:fldChar w:fldCharType="begin"/>
      </w:r>
      <w:r w:rsidR="00626526">
        <w:rPr>
          <w:color w:val="FF0000"/>
        </w:rPr>
        <w:instrText>HYPERLINK "lsgmech.docx" \l "m551"</w:instrText>
      </w:r>
      <w:r>
        <w:rPr>
          <w:color w:val="FF0000"/>
        </w:rPr>
        <w:fldChar w:fldCharType="separate"/>
      </w:r>
      <w:r>
        <w:rPr>
          <w:rStyle w:val="Hyperlink"/>
          <w:sz w:val="22"/>
        </w:rPr>
        <w:t>5</w:t>
      </w:r>
      <w:bookmarkStart w:id="924" w:name="_Hlt114273923"/>
      <w:r>
        <w:rPr>
          <w:rStyle w:val="Hyperlink"/>
          <w:sz w:val="22"/>
        </w:rPr>
        <w:t>5</w:t>
      </w:r>
      <w:bookmarkEnd w:id="924"/>
      <w:r>
        <w:rPr>
          <w:rStyle w:val="Hyperlink"/>
          <w:sz w:val="22"/>
        </w:rPr>
        <w:t>1.</w:t>
      </w:r>
      <w:r>
        <w:rPr>
          <w:color w:val="FF0000"/>
        </w:rPr>
        <w:fldChar w:fldCharType="end"/>
      </w:r>
      <w:bookmarkEnd w:id="923"/>
      <w:r>
        <w:t xml:space="preserve"> In der Nähe eines Kindergartens soll die Geschwindigkeit so begrenzt werden, dass es allen Fahrzeugen möglich ist, auf einer Strecke von 3 m zum Stillstand zu kommen. Die Bremsverzögerung der Fahrzeuge wird mit 7 m/s² angenommen und die Reaktionszeit der Fahrer bis zum Bremsen mit 0,5 s.</w:t>
      </w:r>
    </w:p>
    <w:p w14:paraId="08407A61" w14:textId="77777777" w:rsidR="00E14754" w:rsidRDefault="00E14754" w:rsidP="00E14754">
      <w:pPr>
        <w:widowControl w:val="0"/>
      </w:pPr>
      <w:r>
        <w:t>Wie groß ist die maximal erlaubte Geschwindigkeit?</w:t>
      </w:r>
    </w:p>
    <w:p w14:paraId="2CA39AA1" w14:textId="77777777" w:rsidR="00E14754" w:rsidRDefault="00E14754" w:rsidP="00E14754">
      <w:pPr>
        <w:widowControl w:val="0"/>
      </w:pPr>
      <w:r>
        <w:t xml:space="preserve"> </w:t>
      </w:r>
      <w:r>
        <w:sym w:font="Symbol" w:char="F02A"/>
      </w:r>
      <w:r>
        <w:sym w:font="Symbol" w:char="F02A"/>
      </w:r>
    </w:p>
    <w:p w14:paraId="1B6FDF98" w14:textId="77777777" w:rsidR="00E14754" w:rsidRDefault="00E14754" w:rsidP="00E14754">
      <w:pPr>
        <w:widowControl w:val="0"/>
      </w:pPr>
    </w:p>
    <w:tbl>
      <w:tblPr>
        <w:tblW w:w="0" w:type="auto"/>
        <w:tblLook w:val="01E0" w:firstRow="1" w:lastRow="1" w:firstColumn="1" w:lastColumn="1" w:noHBand="0" w:noVBand="0"/>
      </w:tblPr>
      <w:tblGrid>
        <w:gridCol w:w="5030"/>
        <w:gridCol w:w="5031"/>
      </w:tblGrid>
      <w:tr w:rsidR="00EE3E96" w:rsidRPr="0071784C" w14:paraId="4658AB9F" w14:textId="77777777" w:rsidTr="00290065">
        <w:tc>
          <w:tcPr>
            <w:tcW w:w="5030" w:type="dxa"/>
            <w:shd w:val="clear" w:color="auto" w:fill="auto"/>
          </w:tcPr>
          <w:p w14:paraId="2DE17A2D" w14:textId="43D571F3" w:rsidR="00EE3E96" w:rsidRPr="0071784C" w:rsidRDefault="00EE3E96" w:rsidP="00290065">
            <w:pPr>
              <w:widowControl w:val="0"/>
            </w:pPr>
            <w:r w:rsidRPr="00290065">
              <w:rPr>
                <w:color w:val="FF0000"/>
              </w:rPr>
              <w:lastRenderedPageBreak/>
              <w:sym w:font="Symbol" w:char="F02A"/>
            </w:r>
            <w:hyperlink r:id="rId349" w:anchor="m555" w:history="1">
              <w:r w:rsidRPr="00290065">
                <w:rPr>
                  <w:rStyle w:val="Hyperlink"/>
                  <w:sz w:val="22"/>
                </w:rPr>
                <w:t>5</w:t>
              </w:r>
              <w:bookmarkStart w:id="925" w:name="_Hlt115499933"/>
              <w:bookmarkStart w:id="926" w:name="_Hlt115499736"/>
              <w:bookmarkEnd w:id="925"/>
              <w:r w:rsidRPr="00290065">
                <w:rPr>
                  <w:rStyle w:val="Hyperlink"/>
                  <w:sz w:val="22"/>
                </w:rPr>
                <w:t>5</w:t>
              </w:r>
              <w:bookmarkStart w:id="927" w:name="_Hlt114277228"/>
              <w:bookmarkEnd w:id="926"/>
              <w:r w:rsidRPr="00290065">
                <w:rPr>
                  <w:rStyle w:val="Hyperlink"/>
                  <w:sz w:val="22"/>
                </w:rPr>
                <w:t>5</w:t>
              </w:r>
              <w:bookmarkEnd w:id="927"/>
              <w:r w:rsidRPr="00290065">
                <w:rPr>
                  <w:rStyle w:val="Hyperlink"/>
                  <w:sz w:val="22"/>
                </w:rPr>
                <w:t>.</w:t>
              </w:r>
            </w:hyperlink>
            <w:r w:rsidRPr="0071784C">
              <w:t xml:space="preserve"> Vor einem </w:t>
            </w:r>
            <w:r w:rsidR="002060DC" w:rsidRPr="0071784C">
              <w:t>Interregio</w:t>
            </w:r>
            <w:r w:rsidRPr="0071784C">
              <w:t xml:space="preserve">, der mit einer Geschwindigkeit von 120 km/h fährt, taucht plötzlich aus dem Nebel in 230 m Entfernung ein Güterzug auf, der in derselben Richtung mit 40 km/h fährt. Der </w:t>
            </w:r>
            <w:r w:rsidR="002060DC" w:rsidRPr="0071784C">
              <w:t>Interregio</w:t>
            </w:r>
            <w:r w:rsidRPr="0071784C">
              <w:t xml:space="preserve"> bremst sofort mit der bei Zügen üblichen Bremsverzögerung von 1m/s². </w:t>
            </w:r>
          </w:p>
          <w:p w14:paraId="3E18CD6A" w14:textId="77777777" w:rsidR="00EE3E96" w:rsidRPr="0071784C" w:rsidRDefault="00EE3E96" w:rsidP="00290065">
            <w:pPr>
              <w:widowControl w:val="0"/>
            </w:pPr>
            <w:r w:rsidRPr="00843EB8">
              <w:rPr>
                <w:b/>
              </w:rPr>
              <w:t>a)</w:t>
            </w:r>
            <w:r w:rsidRPr="0071784C">
              <w:t xml:space="preserve"> Skizzieren Sie in ein s-t- und ein v-t-Diagramm die Bewegung beider Züge. Benutzen Sie fü</w:t>
            </w:r>
            <w:r w:rsidR="00F65E5A" w:rsidRPr="0071784C">
              <w:t>r jeden Zug eine andere Farbe. (6)</w:t>
            </w:r>
          </w:p>
          <w:p w14:paraId="588D36C5" w14:textId="77777777" w:rsidR="00F65E5A" w:rsidRPr="0071784C" w:rsidRDefault="00F65E5A" w:rsidP="00290065">
            <w:pPr>
              <w:widowControl w:val="0"/>
            </w:pPr>
            <w:r w:rsidRPr="00843EB8">
              <w:rPr>
                <w:b/>
              </w:rPr>
              <w:t>b)</w:t>
            </w:r>
            <w:r w:rsidRPr="0071784C">
              <w:t xml:space="preserve"> Leiten Sie eine Gleichung her für die Zeit vom Beginn den Bremsens bis zum Zusammenstoß.  </w:t>
            </w:r>
            <w:r w:rsidR="00BB00D2" w:rsidRPr="0071784C">
              <w:t>Wie viele</w:t>
            </w:r>
            <w:r w:rsidRPr="0071784C">
              <w:t xml:space="preserve"> Lösungen sind möglich? (5)</w:t>
            </w:r>
          </w:p>
          <w:p w14:paraId="3C7B068C" w14:textId="77777777" w:rsidR="00EE3E96" w:rsidRPr="0071784C" w:rsidRDefault="00F65E5A" w:rsidP="00290065">
            <w:pPr>
              <w:widowControl w:val="0"/>
            </w:pPr>
            <w:r w:rsidRPr="00843EB8">
              <w:rPr>
                <w:b/>
              </w:rPr>
              <w:t>c)</w:t>
            </w:r>
            <w:r w:rsidRPr="0071784C">
              <w:t xml:space="preserve"> Geben Sie die Zeit an</w:t>
            </w:r>
            <w:r w:rsidR="00EE3E96" w:rsidRPr="0071784C">
              <w:t xml:space="preserve">, nach </w:t>
            </w:r>
            <w:r w:rsidRPr="0071784C">
              <w:t>der</w:t>
            </w:r>
            <w:r w:rsidR="00EE3E96" w:rsidRPr="0071784C">
              <w:t xml:space="preserve"> der </w:t>
            </w:r>
            <w:r w:rsidR="002060DC" w:rsidRPr="0071784C">
              <w:t>Interregio</w:t>
            </w:r>
            <w:r w:rsidR="00EE3E96" w:rsidRPr="0071784C">
              <w:t xml:space="preserve"> auf den Güterzug prallt.</w:t>
            </w:r>
            <w:r w:rsidRPr="0071784C">
              <w:t xml:space="preserve"> (1)</w:t>
            </w:r>
          </w:p>
          <w:p w14:paraId="56B700AD" w14:textId="77777777" w:rsidR="00EE3E96" w:rsidRPr="0071784C" w:rsidRDefault="00EE3E96" w:rsidP="00290065">
            <w:pPr>
              <w:widowControl w:val="0"/>
            </w:pPr>
            <w:r w:rsidRPr="0071784C">
              <w:sym w:font="Symbol" w:char="F02A"/>
            </w:r>
            <w:r w:rsidRPr="0071784C">
              <w:sym w:font="Symbol" w:char="F02A"/>
            </w:r>
            <w:r w:rsidRPr="0071784C">
              <w:sym w:font="Symbol" w:char="F02A"/>
            </w:r>
          </w:p>
          <w:p w14:paraId="45A1C231" w14:textId="77777777" w:rsidR="00EE3E96" w:rsidRPr="0071784C" w:rsidRDefault="00EE3E96" w:rsidP="00290065">
            <w:pPr>
              <w:widowControl w:val="0"/>
            </w:pPr>
          </w:p>
        </w:tc>
        <w:tc>
          <w:tcPr>
            <w:tcW w:w="5031" w:type="dxa"/>
            <w:shd w:val="clear" w:color="auto" w:fill="auto"/>
          </w:tcPr>
          <w:p w14:paraId="69A3A75E" w14:textId="77777777" w:rsidR="00EE3E96" w:rsidRPr="0071784C" w:rsidRDefault="00215B7B" w:rsidP="00290065">
            <w:pPr>
              <w:widowControl w:val="0"/>
            </w:pPr>
            <w:r>
              <w:rPr>
                <w:noProof/>
              </w:rPr>
              <w:pict w14:anchorId="13162D00">
                <v:shape id="Bild 87" o:spid="_x0000_i1129" type="#_x0000_t75" alt="m555" style="width:3in;height:276pt;visibility:visible">
                  <v:imagedata r:id="rId350" o:title="m555"/>
                </v:shape>
              </w:pict>
            </w:r>
          </w:p>
        </w:tc>
      </w:tr>
    </w:tbl>
    <w:p w14:paraId="52BCD0DF" w14:textId="77777777" w:rsidR="00E14754" w:rsidRDefault="00E14754" w:rsidP="00E14754">
      <w:pPr>
        <w:widowControl w:val="0"/>
      </w:pPr>
    </w:p>
    <w:p w14:paraId="30A5DA3F" w14:textId="6E814DBE" w:rsidR="00E14754" w:rsidRDefault="00E14754" w:rsidP="00E14754">
      <w:pPr>
        <w:widowControl w:val="0"/>
      </w:pPr>
      <w:r>
        <w:rPr>
          <w:color w:val="FF0000"/>
        </w:rPr>
        <w:sym w:font="Symbol" w:char="F02A"/>
      </w:r>
      <w:hyperlink r:id="rId351" w:anchor="m564" w:history="1">
        <w:r>
          <w:rPr>
            <w:rStyle w:val="Hyperlink"/>
            <w:sz w:val="22"/>
          </w:rPr>
          <w:t>5</w:t>
        </w:r>
        <w:bookmarkStart w:id="928" w:name="_Hlt121031721"/>
        <w:bookmarkStart w:id="929" w:name="_Hlt115500126"/>
        <w:bookmarkEnd w:id="928"/>
        <w:r>
          <w:rPr>
            <w:rStyle w:val="Hyperlink"/>
            <w:sz w:val="22"/>
          </w:rPr>
          <w:t>6</w:t>
        </w:r>
        <w:bookmarkEnd w:id="929"/>
        <w:r>
          <w:rPr>
            <w:rStyle w:val="Hyperlink"/>
            <w:sz w:val="22"/>
          </w:rPr>
          <w:t>4.</w:t>
        </w:r>
      </w:hyperlink>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10"/>
      </w:tblGrid>
      <w:tr w:rsidR="00E14754" w:rsidRPr="0071784C" w14:paraId="6CD94274" w14:textId="77777777" w:rsidTr="00E14754">
        <w:tc>
          <w:tcPr>
            <w:tcW w:w="9210" w:type="dxa"/>
          </w:tcPr>
          <w:p w14:paraId="65B2778E" w14:textId="77777777" w:rsidR="00E14754" w:rsidRPr="0071784C" w:rsidRDefault="00215B7B" w:rsidP="00E14754">
            <w:r>
              <w:rPr>
                <w:noProof/>
              </w:rPr>
              <w:pict w14:anchorId="54C9250E">
                <v:shape id="Bild 88" o:spid="_x0000_i1130" type="#_x0000_t75" alt="m564" style="width:6in;height:102pt;visibility:visible">
                  <v:imagedata r:id="rId352" o:title="m564"/>
                </v:shape>
              </w:pict>
            </w:r>
          </w:p>
          <w:p w14:paraId="0AA1662B" w14:textId="77777777" w:rsidR="00E14754" w:rsidRPr="0071784C" w:rsidRDefault="00E14754" w:rsidP="00E14754"/>
        </w:tc>
      </w:tr>
      <w:tr w:rsidR="00E14754" w:rsidRPr="0071784C" w14:paraId="1410DC87" w14:textId="77777777" w:rsidTr="00E14754">
        <w:trPr>
          <w:trHeight w:val="1408"/>
        </w:trPr>
        <w:tc>
          <w:tcPr>
            <w:tcW w:w="9210" w:type="dxa"/>
          </w:tcPr>
          <w:p w14:paraId="65D75D3D" w14:textId="77777777" w:rsidR="00E14754" w:rsidRPr="0071784C" w:rsidRDefault="00E14754" w:rsidP="00E14754">
            <w:r w:rsidRPr="0071784C">
              <w:t>Eine Kugel rollt zuerst in einer geneigten und anschließend in einer waagerechten Rinne von jeweils 2,0 m Länge. Auf der geneigten Rinne rollt die Kugel 5 s.</w:t>
            </w:r>
            <w:r w:rsidRPr="0071784C">
              <w:br/>
              <w:t>An welchen Stellen müssen Papierfähnchen aufgestellt werden, damit sie die Kugel im 1-Sekunden-Rhythmus passiert?</w:t>
            </w:r>
            <w:r w:rsidRPr="0071784C">
              <w:br/>
              <w:t>(Reibung wird vernachlässigt)</w:t>
            </w:r>
          </w:p>
          <w:p w14:paraId="1220EC2B" w14:textId="77777777" w:rsidR="00E14754" w:rsidRPr="0071784C" w:rsidRDefault="00E14754" w:rsidP="00E14754">
            <w:r w:rsidRPr="0071784C">
              <w:sym w:font="Symbol" w:char="F02A"/>
            </w:r>
            <w:r w:rsidRPr="0071784C">
              <w:sym w:font="Symbol" w:char="F02A"/>
            </w:r>
            <w:r w:rsidRPr="0071784C">
              <w:sym w:font="Symbol" w:char="F02A"/>
            </w:r>
          </w:p>
        </w:tc>
      </w:tr>
    </w:tbl>
    <w:p w14:paraId="65E8F5A4" w14:textId="77777777" w:rsidR="00E14754" w:rsidRDefault="00E14754" w:rsidP="00E14754">
      <w:pPr>
        <w:widowControl w:val="0"/>
      </w:pPr>
    </w:p>
    <w:bookmarkStart w:id="930" w:name="_Hlt115574487"/>
    <w:p w14:paraId="3524832C" w14:textId="13A233AF" w:rsidR="00E14754" w:rsidRDefault="00E14754" w:rsidP="00E14754">
      <w:pPr>
        <w:widowControl w:val="0"/>
        <w:rPr>
          <w:rStyle w:val="Hyperlink"/>
          <w:sz w:val="22"/>
        </w:rPr>
      </w:pPr>
      <w:r>
        <w:fldChar w:fldCharType="begin"/>
      </w:r>
      <w:r w:rsidR="00E73781">
        <w:instrText>HYPERLINK "lsgmech.docx" \l "m565"</w:instrText>
      </w:r>
      <w:r>
        <w:fldChar w:fldCharType="separate"/>
      </w:r>
      <w:r>
        <w:rPr>
          <w:rStyle w:val="Hyperlink"/>
          <w:sz w:val="22"/>
        </w:rPr>
        <w:t>5</w:t>
      </w:r>
      <w:bookmarkStart w:id="931" w:name="_Hlt115500229"/>
      <w:r>
        <w:rPr>
          <w:rStyle w:val="Hyperlink"/>
          <w:sz w:val="22"/>
        </w:rPr>
        <w:t>6</w:t>
      </w:r>
      <w:bookmarkEnd w:id="931"/>
      <w:r>
        <w:rPr>
          <w:rStyle w:val="Hyperlink"/>
          <w:sz w:val="22"/>
        </w:rPr>
        <w:t>5.</w:t>
      </w:r>
    </w:p>
    <w:p w14:paraId="54C90CB8" w14:textId="77777777" w:rsidR="00E14754" w:rsidRDefault="00E14754" w:rsidP="00E14754">
      <w:r>
        <w:fldChar w:fldCharType="end"/>
      </w:r>
      <w:bookmarkEnd w:id="930"/>
      <w:r>
        <w:t xml:space="preserve">Die Geschwindigkeit eines Körpers, der sich gleichmäßig verzögert bewegt, sinkt auf die Hälfte der  Anfangsgeschwindigkeit ab. Geben Sie eine Gleichung an, die den Zusammenhang zwischen dem dabei zurückgelegten Weg, der Anfangsgeschwindigkeit und der Bremsverzögerung beschreibt. </w:t>
      </w:r>
      <w:r w:rsidR="003A60A6" w:rsidRPr="003A60A6">
        <w:rPr>
          <w:position w:val="-12"/>
        </w:rPr>
        <w:object w:dxaOrig="1080" w:dyaOrig="360" w14:anchorId="439F6294">
          <v:shape id="_x0000_i1131" type="#_x0000_t75" style="width:60pt;height:24pt" o:ole="" fillcolor="window">
            <v:imagedata r:id="rId353" o:title=""/>
          </v:shape>
          <o:OLEObject Type="Embed" ProgID="Equation.DSMT4" ShapeID="_x0000_i1131" DrawAspect="Content" ObjectID="_1735305585" r:id="rId354"/>
        </w:object>
      </w:r>
    </w:p>
    <w:p w14:paraId="3FF9D199" w14:textId="77777777" w:rsidR="00E14754" w:rsidRDefault="00E14754" w:rsidP="00E14754">
      <w:pPr>
        <w:widowControl w:val="0"/>
      </w:pPr>
      <w:r>
        <w:sym w:font="Symbol" w:char="F02A"/>
      </w:r>
      <w:r>
        <w:sym w:font="Symbol" w:char="F02A"/>
      </w:r>
      <w:r>
        <w:sym w:font="Symbol" w:char="F02A"/>
      </w:r>
      <w:r>
        <w:sym w:font="Symbol" w:char="F02A"/>
      </w:r>
    </w:p>
    <w:p w14:paraId="6DEAC3DB" w14:textId="77777777" w:rsidR="00E14754" w:rsidRDefault="00E14754" w:rsidP="00E14754">
      <w:pPr>
        <w:widowControl w:val="0"/>
      </w:pPr>
    </w:p>
    <w:p w14:paraId="62688A43" w14:textId="71906363" w:rsidR="00E14754" w:rsidRDefault="00E14754" w:rsidP="00E14754">
      <w:pPr>
        <w:widowControl w:val="0"/>
      </w:pPr>
      <w:r>
        <w:rPr>
          <w:color w:val="FF0000"/>
        </w:rPr>
        <w:sym w:font="Symbol" w:char="F02A"/>
      </w:r>
      <w:hyperlink r:id="rId355" w:anchor="m566" w:history="1">
        <w:r>
          <w:rPr>
            <w:rStyle w:val="Hyperlink"/>
            <w:sz w:val="22"/>
          </w:rPr>
          <w:t>5</w:t>
        </w:r>
        <w:bookmarkStart w:id="932" w:name="_Hlt131821393"/>
        <w:r>
          <w:rPr>
            <w:rStyle w:val="Hyperlink"/>
            <w:sz w:val="22"/>
          </w:rPr>
          <w:t>6</w:t>
        </w:r>
        <w:bookmarkEnd w:id="932"/>
        <w:r>
          <w:rPr>
            <w:rStyle w:val="Hyperlink"/>
            <w:sz w:val="22"/>
          </w:rPr>
          <w:t>6.</w:t>
        </w:r>
      </w:hyperlink>
    </w:p>
    <w:p w14:paraId="5F8D2725" w14:textId="77777777" w:rsidR="00E14754" w:rsidRDefault="00E14754" w:rsidP="00E14754">
      <w:pPr>
        <w:widowControl w:val="0"/>
      </w:pPr>
      <w:r>
        <w:t xml:space="preserve">Ein S-Bahnzug fährt in 5 min von einer Stadion zu einer 5 km entfernten Station. Von dieser Zeit benötigt er 0,5 min zum gleichmäßig beschleunigten Anfahren und 0,5 min zum gleichmäßig verzögerten Abbremsen. Dazwischen fährt er mit einer konstanten Geschwindigkeit. Wie groß ist </w:t>
      </w:r>
      <w:r>
        <w:lastRenderedPageBreak/>
        <w:t>diese?</w:t>
      </w:r>
    </w:p>
    <w:p w14:paraId="4523AB7B" w14:textId="77777777" w:rsidR="00E14754" w:rsidRDefault="00E14754" w:rsidP="00E14754">
      <w:pPr>
        <w:widowControl w:val="0"/>
      </w:pPr>
      <w:r>
        <w:sym w:font="Symbol" w:char="F02A"/>
      </w:r>
      <w:r>
        <w:sym w:font="Symbol" w:char="F02A"/>
      </w:r>
      <w:r>
        <w:sym w:font="Symbol" w:char="F02A"/>
      </w:r>
    </w:p>
    <w:p w14:paraId="04765CE3" w14:textId="661BB546" w:rsidR="00E14754" w:rsidRDefault="00E14754" w:rsidP="00E14754">
      <w:pPr>
        <w:widowControl w:val="0"/>
      </w:pPr>
      <w:bookmarkStart w:id="933" w:name="_Hlt223062150"/>
      <w:r>
        <w:rPr>
          <w:color w:val="FF0000"/>
        </w:rPr>
        <w:sym w:font="Symbol" w:char="F02A"/>
      </w:r>
      <w:bookmarkStart w:id="934" w:name="_Hlt131820688"/>
      <w:r>
        <w:fldChar w:fldCharType="begin"/>
      </w:r>
      <w:r w:rsidR="00626526">
        <w:instrText>HYPERLINK "lsgmech.docx" \l "m571"</w:instrText>
      </w:r>
      <w:r>
        <w:fldChar w:fldCharType="separate"/>
      </w:r>
      <w:r>
        <w:rPr>
          <w:rStyle w:val="Hyperlink"/>
          <w:sz w:val="22"/>
        </w:rPr>
        <w:t>5</w:t>
      </w:r>
      <w:bookmarkStart w:id="935" w:name="_Hlt130204219"/>
      <w:r>
        <w:rPr>
          <w:rStyle w:val="Hyperlink"/>
          <w:sz w:val="22"/>
        </w:rPr>
        <w:t>7</w:t>
      </w:r>
      <w:bookmarkEnd w:id="935"/>
      <w:r>
        <w:rPr>
          <w:rStyle w:val="Hyperlink"/>
          <w:sz w:val="22"/>
        </w:rPr>
        <w:t>1.</w:t>
      </w:r>
      <w:r>
        <w:fldChar w:fldCharType="end"/>
      </w:r>
      <w:bookmarkEnd w:id="934"/>
      <w:r>
        <w:t xml:space="preserve"> Ein Pkw erhöht seine Geschwindigkeit in 3 s von 50 auf 80 km/h.</w:t>
      </w:r>
    </w:p>
    <w:p w14:paraId="4BD623B7" w14:textId="77777777" w:rsidR="00E14754" w:rsidRDefault="00E14754" w:rsidP="00E14754">
      <w:pPr>
        <w:widowControl w:val="0"/>
      </w:pPr>
      <w:r>
        <w:t>a) Berechnen sie die Beschleunigung a</w:t>
      </w:r>
    </w:p>
    <w:p w14:paraId="7125069C" w14:textId="77777777" w:rsidR="00E14754" w:rsidRDefault="00E14754" w:rsidP="00E14754">
      <w:pPr>
        <w:widowControl w:val="0"/>
      </w:pPr>
      <w:r>
        <w:t>b) Berechnen sie den zurückgelegten Weg s</w:t>
      </w:r>
    </w:p>
    <w:p w14:paraId="347B746D" w14:textId="77777777" w:rsidR="00E14754" w:rsidRDefault="00E14754" w:rsidP="00E14754">
      <w:pPr>
        <w:widowControl w:val="0"/>
      </w:pPr>
      <w:r>
        <w:t>c) Zeichnen sie das zugehörige t-v-Diagramm</w:t>
      </w:r>
    </w:p>
    <w:p w14:paraId="7F2E46D8" w14:textId="77777777" w:rsidR="00E14754" w:rsidRDefault="00E14754" w:rsidP="00E14754">
      <w:pPr>
        <w:widowControl w:val="0"/>
      </w:pPr>
      <w:r>
        <w:t>d) Zeichnen sie das zugehörige t-s-Diagramm</w:t>
      </w:r>
      <w:bookmarkEnd w:id="933"/>
    </w:p>
    <w:p w14:paraId="2D60D716" w14:textId="77777777" w:rsidR="00E14754" w:rsidRDefault="00E14754" w:rsidP="00E14754">
      <w:pPr>
        <w:widowControl w:val="0"/>
      </w:pPr>
      <w:r>
        <w:sym w:font="Symbol" w:char="F02A"/>
      </w:r>
      <w:r>
        <w:sym w:font="Symbol" w:char="F02A"/>
      </w:r>
    </w:p>
    <w:p w14:paraId="77284254" w14:textId="77777777" w:rsidR="00E14754" w:rsidRDefault="00E14754" w:rsidP="00E14754">
      <w:pPr>
        <w:widowControl w:val="0"/>
      </w:pPr>
    </w:p>
    <w:p w14:paraId="5E857A76" w14:textId="4B41C66C" w:rsidR="00E14754" w:rsidRDefault="00E14754" w:rsidP="00E14754">
      <w:pPr>
        <w:widowControl w:val="0"/>
      </w:pPr>
      <w:r>
        <w:rPr>
          <w:color w:val="FF0000"/>
        </w:rPr>
        <w:sym w:font="Symbol" w:char="F02A"/>
      </w:r>
      <w:hyperlink r:id="rId356" w:anchor="m610" w:history="1">
        <w:r>
          <w:rPr>
            <w:rStyle w:val="Hyperlink"/>
            <w:sz w:val="22"/>
          </w:rPr>
          <w:t>6</w:t>
        </w:r>
        <w:bookmarkStart w:id="936" w:name="_Hlt162752785"/>
        <w:r>
          <w:rPr>
            <w:rStyle w:val="Hyperlink"/>
            <w:sz w:val="22"/>
          </w:rPr>
          <w:t>1</w:t>
        </w:r>
        <w:bookmarkStart w:id="937" w:name="_Hlt162755789"/>
        <w:bookmarkStart w:id="938" w:name="_Hlt162754430"/>
        <w:bookmarkEnd w:id="936"/>
        <w:bookmarkEnd w:id="937"/>
        <w:r>
          <w:rPr>
            <w:rStyle w:val="Hyperlink"/>
            <w:sz w:val="22"/>
          </w:rPr>
          <w:t>0</w:t>
        </w:r>
        <w:bookmarkStart w:id="939" w:name="_Hlt138227188"/>
        <w:bookmarkEnd w:id="938"/>
        <w:bookmarkEnd w:id="939"/>
        <w:r>
          <w:rPr>
            <w:rStyle w:val="Hyperlink"/>
            <w:sz w:val="22"/>
          </w:rPr>
          <w:t>.</w:t>
        </w:r>
      </w:hyperlink>
      <w:r>
        <w:t xml:space="preserve"> An der Haltelinie einer Kreuzung stehen zwei PKW nebeneinander. Beide Fahrzeuge beginnen gleichzeitig zu beschleunigen:</w:t>
      </w:r>
    </w:p>
    <w:p w14:paraId="41B7FB13" w14:textId="77777777" w:rsidR="00E14754" w:rsidRDefault="00E14754" w:rsidP="00E14754">
      <w:pPr>
        <w:widowControl w:val="0"/>
      </w:pPr>
      <w:r>
        <w:t>PKW 1 mit der konstanten Beschleunigung 2,0 m s</w:t>
      </w:r>
      <w:r>
        <w:rPr>
          <w:vertAlign w:val="superscript"/>
        </w:rPr>
        <w:t>-2</w:t>
      </w:r>
    </w:p>
    <w:p w14:paraId="4A27EB8F" w14:textId="77777777" w:rsidR="00E14754" w:rsidRDefault="00E14754" w:rsidP="00E14754">
      <w:pPr>
        <w:widowControl w:val="0"/>
      </w:pPr>
      <w:r>
        <w:t>PKW 2 auf der Überholspur mit der konstanten Beschleunigung 3,0 m s</w:t>
      </w:r>
      <w:r>
        <w:rPr>
          <w:vertAlign w:val="superscript"/>
        </w:rPr>
        <w:t>-2</w:t>
      </w:r>
      <w:r>
        <w:t>.</w:t>
      </w:r>
    </w:p>
    <w:p w14:paraId="788496C0" w14:textId="77777777" w:rsidR="00E14754" w:rsidRDefault="00E14754" w:rsidP="00E14754">
      <w:pPr>
        <w:widowControl w:val="0"/>
      </w:pPr>
      <w:r>
        <w:t>Die Beschleunigungsphase endet jeweils beim Erreichen der Geschwindigkeit 50 km h</w:t>
      </w:r>
      <w:r>
        <w:rPr>
          <w:vertAlign w:val="superscript"/>
        </w:rPr>
        <w:t>-1</w:t>
      </w:r>
      <w:r>
        <w:t>, danach fahren beide PKW gleichförmig weiter.</w:t>
      </w:r>
    </w:p>
    <w:p w14:paraId="119840BC" w14:textId="77777777" w:rsidR="00E14754" w:rsidRDefault="00E14754" w:rsidP="00E14754">
      <w:pPr>
        <w:widowControl w:val="0"/>
      </w:pPr>
      <w:r>
        <w:t>a) Berechnen Sie die Zeit, die PKW 2 zum Beschleunigen benötigt und den in dieser Zeit zurückgelegten Weg.</w:t>
      </w:r>
    </w:p>
    <w:p w14:paraId="18F81EE0" w14:textId="77777777" w:rsidR="00E14754" w:rsidRDefault="00E14754" w:rsidP="00E14754">
      <w:pPr>
        <w:widowControl w:val="0"/>
      </w:pPr>
      <w:r>
        <w:t>b) Skizzieren Sie qualitativ für beide PKW die Graphen von s(t) in ein und dasselbe und die beiden Graphen von v(t) in ein weiteres Koordinatensystem.</w:t>
      </w:r>
    </w:p>
    <w:p w14:paraId="01C54228" w14:textId="77777777" w:rsidR="00E14754" w:rsidRDefault="00E14754" w:rsidP="00E14754">
      <w:pPr>
        <w:widowControl w:val="0"/>
      </w:pPr>
      <w:r>
        <w:t>Kennzeichnen Sie im v(t)-Diagramm die Zeitpunkte, zu denen die Fahrzeuge jeweils die Geschwindigkeit 50 km h</w:t>
      </w:r>
      <w:r>
        <w:rPr>
          <w:vertAlign w:val="superscript"/>
        </w:rPr>
        <w:t>-1</w:t>
      </w:r>
      <w:r>
        <w:t xml:space="preserve"> erreichen.</w:t>
      </w:r>
    </w:p>
    <w:p w14:paraId="0787B6A7" w14:textId="77777777" w:rsidR="00E14754" w:rsidRDefault="00E14754" w:rsidP="00E14754">
      <w:pPr>
        <w:widowControl w:val="0"/>
      </w:pPr>
      <w:r>
        <w:t>c) Nachdem beide PKW mehr als 100 m von der Haltelinie aus zurückgelegt haben, fahren sie hintereinander in der gleichen Fahrspur.</w:t>
      </w:r>
    </w:p>
    <w:p w14:paraId="7C76C808" w14:textId="77777777" w:rsidR="00E14754" w:rsidRDefault="00E14754" w:rsidP="00E14754">
      <w:pPr>
        <w:widowControl w:val="0"/>
      </w:pPr>
      <w:r>
        <w:t>Weisen Sie nach, dass deren Abstand mindestens 10 m beträgt.</w:t>
      </w:r>
    </w:p>
    <w:p w14:paraId="73E4E7E9" w14:textId="77777777" w:rsidR="00E14754" w:rsidRDefault="00E14754" w:rsidP="00E14754">
      <w:pPr>
        <w:widowControl w:val="0"/>
      </w:pPr>
      <w:r>
        <w:t>Die Länge der PKW beträgt jeweils 4,0 m.</w:t>
      </w:r>
    </w:p>
    <w:p w14:paraId="2FA1C0DE" w14:textId="77777777" w:rsidR="00E14754" w:rsidRDefault="00E14754" w:rsidP="00E14754">
      <w:pPr>
        <w:widowControl w:val="0"/>
      </w:pPr>
      <w:r>
        <w:sym w:font="Symbol" w:char="F02A"/>
      </w:r>
      <w:r>
        <w:sym w:font="Symbol" w:char="F02A"/>
      </w:r>
      <w:r>
        <w:sym w:font="Symbol" w:char="F02A"/>
      </w:r>
      <w:r>
        <w:sym w:font="Symbol" w:char="F02A"/>
      </w:r>
    </w:p>
    <w:p w14:paraId="6B70DBCA" w14:textId="77777777" w:rsidR="00E14754" w:rsidRDefault="00E14754" w:rsidP="00E14754">
      <w:pPr>
        <w:widowControl w:val="0"/>
      </w:pPr>
    </w:p>
    <w:p w14:paraId="63ACB7BC" w14:textId="35660802" w:rsidR="00E14754" w:rsidRDefault="00E14754" w:rsidP="00E14754">
      <w:pPr>
        <w:widowControl w:val="0"/>
      </w:pPr>
      <w:r>
        <w:rPr>
          <w:color w:val="FF0000"/>
        </w:rPr>
        <w:sym w:font="Symbol" w:char="F02A"/>
      </w:r>
      <w:hyperlink r:id="rId357" w:anchor="m616" w:history="1">
        <w:r>
          <w:rPr>
            <w:rStyle w:val="Hyperlink"/>
            <w:sz w:val="22"/>
          </w:rPr>
          <w:t>6</w:t>
        </w:r>
        <w:bookmarkStart w:id="940" w:name="_Hlt150122089"/>
        <w:r>
          <w:rPr>
            <w:rStyle w:val="Hyperlink"/>
            <w:sz w:val="22"/>
          </w:rPr>
          <w:t>1</w:t>
        </w:r>
        <w:bookmarkEnd w:id="940"/>
        <w:r>
          <w:rPr>
            <w:rStyle w:val="Hyperlink"/>
            <w:sz w:val="22"/>
          </w:rPr>
          <w:t>6.</w:t>
        </w:r>
      </w:hyperlink>
    </w:p>
    <w:p w14:paraId="7411A21A" w14:textId="77777777" w:rsidR="00E14754" w:rsidRDefault="00E14754" w:rsidP="00E14754">
      <w:pPr>
        <w:widowControl w:val="0"/>
      </w:pPr>
      <w:r>
        <w:t>Zwei Radfahrer starten gleichzeitig von einem Ort aus mit unterschiedlichen Beschleunigungen, nämlich mit 0,6 m/s² bzw.0</w:t>
      </w:r>
      <w:proofErr w:type="gramStart"/>
      <w:r>
        <w:t>,8</w:t>
      </w:r>
      <w:proofErr w:type="gramEnd"/>
      <w:r>
        <w:t xml:space="preserve"> m/s². Wie weit sind sie nach 3,5 s voneinander entfernt? Lösen Sie die Aufgabe rechnerisch und zeichnerisch.</w:t>
      </w:r>
    </w:p>
    <w:p w14:paraId="6384B47B" w14:textId="77777777" w:rsidR="00E14754" w:rsidRDefault="00E14754" w:rsidP="00E14754">
      <w:pPr>
        <w:widowControl w:val="0"/>
      </w:pPr>
      <w:r>
        <w:sym w:font="Symbol" w:char="F02A"/>
      </w:r>
      <w:r>
        <w:sym w:font="Symbol" w:char="F02A"/>
      </w:r>
      <w:r>
        <w:sym w:font="Symbol" w:char="F02A"/>
      </w:r>
    </w:p>
    <w:p w14:paraId="750CC865" w14:textId="77777777" w:rsidR="00E14754" w:rsidRDefault="00E14754" w:rsidP="00E14754">
      <w:pPr>
        <w:widowControl w:val="0"/>
      </w:pPr>
    </w:p>
    <w:bookmarkStart w:id="941" w:name="_Hlt161497359"/>
    <w:p w14:paraId="0670B23F" w14:textId="369BB2A8" w:rsidR="00E14754" w:rsidRDefault="00E14754" w:rsidP="00E14754">
      <w:pPr>
        <w:widowControl w:val="0"/>
      </w:pPr>
      <w:r>
        <w:fldChar w:fldCharType="begin"/>
      </w:r>
      <w:r w:rsidR="00626526">
        <w:instrText>HYPERLINK "lsgmech.docx" \l "m624"</w:instrText>
      </w:r>
      <w:r>
        <w:fldChar w:fldCharType="separate"/>
      </w:r>
      <w:r>
        <w:rPr>
          <w:rStyle w:val="Hyperlink"/>
          <w:sz w:val="22"/>
        </w:rPr>
        <w:t>6</w:t>
      </w:r>
      <w:bookmarkStart w:id="942" w:name="_Hlt161480878"/>
      <w:bookmarkStart w:id="943" w:name="_Hlt160178387"/>
      <w:bookmarkEnd w:id="942"/>
      <w:r>
        <w:rPr>
          <w:rStyle w:val="Hyperlink"/>
          <w:sz w:val="22"/>
        </w:rPr>
        <w:t>2</w:t>
      </w:r>
      <w:bookmarkEnd w:id="943"/>
      <w:r>
        <w:rPr>
          <w:rStyle w:val="Hyperlink"/>
          <w:sz w:val="22"/>
        </w:rPr>
        <w:t>4</w:t>
      </w:r>
      <w:r>
        <w:fldChar w:fldCharType="end"/>
      </w:r>
      <w:bookmarkEnd w:id="941"/>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B919563" w14:textId="77777777" w:rsidTr="00E14754">
        <w:tc>
          <w:tcPr>
            <w:tcW w:w="10061" w:type="dxa"/>
          </w:tcPr>
          <w:p w14:paraId="2C72CF90" w14:textId="77777777" w:rsidR="00E14754" w:rsidRPr="0071784C" w:rsidRDefault="00215B7B" w:rsidP="00E14754">
            <w:pPr>
              <w:widowControl w:val="0"/>
            </w:pPr>
            <w:r>
              <w:rPr>
                <w:noProof/>
              </w:rPr>
              <w:lastRenderedPageBreak/>
              <w:pict w14:anchorId="54958F19">
                <v:shape id="Bild 90" o:spid="_x0000_i1132" type="#_x0000_t75" alt="m624" style="width:372pt;height:240pt;visibility:visible">
                  <v:imagedata r:id="rId358" o:title="m624"/>
                </v:shape>
              </w:pict>
            </w:r>
          </w:p>
        </w:tc>
      </w:tr>
      <w:tr w:rsidR="00E14754" w:rsidRPr="0071784C" w14:paraId="31849CCE" w14:textId="77777777" w:rsidTr="00E14754">
        <w:tc>
          <w:tcPr>
            <w:tcW w:w="10061" w:type="dxa"/>
          </w:tcPr>
          <w:p w14:paraId="2B1CDB25" w14:textId="77777777" w:rsidR="00E14754" w:rsidRPr="0071784C" w:rsidRDefault="00E14754" w:rsidP="00E14754">
            <w:pPr>
              <w:widowControl w:val="0"/>
            </w:pPr>
            <w:r w:rsidRPr="0071784C">
              <w:t xml:space="preserve">Über zwei Rollen liegen zwei gleichlange Fäden, an deren Ende Massestücke hängen. An dem einen Faden sind auf jeder Seite 100 g, an dem anderen Faden auf jeder Seite 50 g befestigt. Damit sind die Aufbauten im Gleichgewicht und bewegen sich nicht. An jedem Faden befindet sich auf einer Seite kurz über einem Massestück eine weitere Schlaufe, in die ein 10 g-Stück gehängt wird. Damit ist das Gleichgewicht zerstört und die Rollen gleichzeitig in Bewegung </w:t>
            </w:r>
            <w:r w:rsidR="00381020" w:rsidRPr="0071784C">
              <w:t>ge</w:t>
            </w:r>
            <w:r w:rsidRPr="0071784C">
              <w:t xml:space="preserve">setzt. </w:t>
            </w:r>
          </w:p>
          <w:p w14:paraId="0D0FEEAA" w14:textId="77777777" w:rsidR="00E14754" w:rsidRPr="0071784C" w:rsidRDefault="00E14754" w:rsidP="00E14754">
            <w:pPr>
              <w:widowControl w:val="0"/>
            </w:pPr>
            <w:r w:rsidRPr="0071784C">
              <w:t>Wie setzten die Massestücke unten auf?</w:t>
            </w:r>
          </w:p>
          <w:p w14:paraId="3743A987" w14:textId="77777777" w:rsidR="00E14754" w:rsidRPr="0071784C" w:rsidRDefault="00E14754" w:rsidP="00E14754">
            <w:pPr>
              <w:widowControl w:val="0"/>
            </w:pPr>
            <w:r w:rsidRPr="0071784C">
              <w:t xml:space="preserve">a) Das 100g-Massestück </w:t>
            </w:r>
            <w:proofErr w:type="gramStart"/>
            <w:r w:rsidRPr="0071784C">
              <w:t>setzt</w:t>
            </w:r>
            <w:proofErr w:type="gramEnd"/>
            <w:r w:rsidRPr="0071784C">
              <w:t xml:space="preserve"> lange vor dem 50g-Stück auf.</w:t>
            </w:r>
          </w:p>
          <w:p w14:paraId="39CB7B9B" w14:textId="77777777" w:rsidR="00E14754" w:rsidRPr="0071784C" w:rsidRDefault="00E14754" w:rsidP="00E14754">
            <w:pPr>
              <w:widowControl w:val="0"/>
            </w:pPr>
            <w:r w:rsidRPr="0071784C">
              <w:t>b) Beide setzten etwa zur gleichen Zeit auf.</w:t>
            </w:r>
          </w:p>
          <w:p w14:paraId="4E51C1CC" w14:textId="77777777" w:rsidR="00E14754" w:rsidRPr="0071784C" w:rsidRDefault="00E14754" w:rsidP="00E14754">
            <w:pPr>
              <w:widowControl w:val="0"/>
            </w:pPr>
            <w:r w:rsidRPr="0071784C">
              <w:t xml:space="preserve">c) Das 50g-Stück </w:t>
            </w:r>
            <w:proofErr w:type="gramStart"/>
            <w:r w:rsidRPr="0071784C">
              <w:t>setzt</w:t>
            </w:r>
            <w:proofErr w:type="gramEnd"/>
            <w:r w:rsidRPr="0071784C">
              <w:t xml:space="preserve"> lange vor dem 100g-Stück auf.</w:t>
            </w:r>
          </w:p>
        </w:tc>
      </w:tr>
    </w:tbl>
    <w:p w14:paraId="478061AD" w14:textId="77777777" w:rsidR="00E14754" w:rsidRDefault="00E14754" w:rsidP="00E14754">
      <w:pPr>
        <w:widowControl w:val="0"/>
      </w:pPr>
    </w:p>
    <w:p w14:paraId="233017B2" w14:textId="264E0859" w:rsidR="00E14754" w:rsidRDefault="00E14754" w:rsidP="00E14754">
      <w:pPr>
        <w:widowControl w:val="0"/>
      </w:pPr>
      <w:r>
        <w:rPr>
          <w:color w:val="FF0000"/>
        </w:rPr>
        <w:sym w:font="Symbol" w:char="F02A"/>
      </w:r>
      <w:hyperlink r:id="rId359" w:anchor="m628" w:history="1">
        <w:r>
          <w:rPr>
            <w:rStyle w:val="Hyperlink"/>
            <w:sz w:val="22"/>
          </w:rPr>
          <w:t>6</w:t>
        </w:r>
        <w:bookmarkStart w:id="944" w:name="_Hlt246733685"/>
        <w:bookmarkStart w:id="945" w:name="_Hlt246733131"/>
        <w:bookmarkEnd w:id="944"/>
        <w:r>
          <w:rPr>
            <w:rStyle w:val="Hyperlink"/>
            <w:sz w:val="22"/>
          </w:rPr>
          <w:t>2</w:t>
        </w:r>
        <w:bookmarkStart w:id="946" w:name="_Hlt161497454"/>
        <w:bookmarkEnd w:id="945"/>
        <w:r>
          <w:rPr>
            <w:rStyle w:val="Hyperlink"/>
            <w:sz w:val="22"/>
          </w:rPr>
          <w:t>8</w:t>
        </w:r>
        <w:bookmarkEnd w:id="946"/>
        <w:r>
          <w:rPr>
            <w:rStyle w:val="Hyperlink"/>
            <w:sz w:val="22"/>
          </w:rPr>
          <w:t>.</w:t>
        </w:r>
      </w:hyperlink>
      <w:r>
        <w:t xml:space="preserve"> Ein Flugzeug braucht zum Abheben vom Boden eine Geschwindigkeit </w:t>
      </w:r>
      <w:r w:rsidR="00A329F9">
        <w:t>von</w:t>
      </w:r>
      <w:r>
        <w:rPr>
          <w:position w:val="-22"/>
        </w:rPr>
        <w:object w:dxaOrig="780" w:dyaOrig="580" w14:anchorId="089F88ED">
          <v:shape id="_x0000_i1133" type="#_x0000_t75" style="width:36pt;height:30pt" o:ole="" fillcolor="window">
            <v:imagedata r:id="rId360" o:title=""/>
          </v:shape>
          <o:OLEObject Type="Embed" ProgID="Equation.DSMT4" ShapeID="_x0000_i1133" DrawAspect="Content" ObjectID="_1735305586" r:id="rId361"/>
        </w:object>
      </w:r>
      <w:r>
        <w:t>. Berechnen Sie die mittlere Beschleunigung auf einer 900 m langen Startbahn und die Zeit vom Beginn der Beschleunigung bis zum Abheben.</w:t>
      </w:r>
    </w:p>
    <w:p w14:paraId="0709C615" w14:textId="77777777" w:rsidR="00E14754" w:rsidRDefault="00E14754" w:rsidP="00E14754">
      <w:pPr>
        <w:widowControl w:val="0"/>
      </w:pPr>
    </w:p>
    <w:p w14:paraId="1D00D2DF" w14:textId="77777777" w:rsidR="00E14754" w:rsidRDefault="00E14754" w:rsidP="00E14754">
      <w:pPr>
        <w:widowControl w:val="0"/>
      </w:pPr>
      <w:r>
        <w:t xml:space="preserve"> </w:t>
      </w:r>
    </w:p>
    <w:p w14:paraId="43A6742D" w14:textId="1AA30D16" w:rsidR="00E14754" w:rsidRDefault="00E14754" w:rsidP="00E14754">
      <w:pPr>
        <w:widowControl w:val="0"/>
      </w:pPr>
      <w:r>
        <w:rPr>
          <w:color w:val="FF0000"/>
        </w:rPr>
        <w:sym w:font="Symbol" w:char="F02A"/>
      </w:r>
      <w:hyperlink r:id="rId362" w:anchor="m636" w:history="1">
        <w:r>
          <w:rPr>
            <w:rStyle w:val="Hyperlink"/>
            <w:sz w:val="22"/>
          </w:rPr>
          <w:t>6</w:t>
        </w:r>
        <w:bookmarkStart w:id="947" w:name="_Hlt166559643"/>
        <w:bookmarkStart w:id="948" w:name="_Hlt166577650"/>
        <w:bookmarkEnd w:id="947"/>
        <w:r>
          <w:rPr>
            <w:rStyle w:val="Hyperlink"/>
            <w:sz w:val="22"/>
          </w:rPr>
          <w:t>3</w:t>
        </w:r>
        <w:bookmarkEnd w:id="948"/>
        <w:r>
          <w:rPr>
            <w:rStyle w:val="Hyperlink"/>
            <w:sz w:val="22"/>
          </w:rPr>
          <w:t>6.</w:t>
        </w:r>
      </w:hyperlink>
      <w:r>
        <w:t xml:space="preserve"> (Abi 2007)</w:t>
      </w:r>
    </w:p>
    <w:p w14:paraId="63C3C0E8" w14:textId="77777777" w:rsidR="00E14754" w:rsidRDefault="00E14754" w:rsidP="00E14754">
      <w:pPr>
        <w:widowControl w:val="0"/>
      </w:pPr>
      <w:r>
        <w:t xml:space="preserve">Ein Lieferwagen der Masse 2,5 t wird aus dem Stillstand durch eine konstante Kraft mit dem Betrag 3,0 kN beschleunigt. Nachdem die Geschwindigkeit </w:t>
      </w:r>
      <w:r>
        <w:rPr>
          <w:position w:val="-22"/>
        </w:rPr>
        <w:object w:dxaOrig="660" w:dyaOrig="580" w14:anchorId="6B54B394">
          <v:shape id="_x0000_i1134" type="#_x0000_t75" style="width:36pt;height:30pt" o:ole="" fillcolor="window">
            <v:imagedata r:id="rId363" o:title=""/>
          </v:shape>
          <o:OLEObject Type="Embed" ProgID="Equation.DSMT4" ShapeID="_x0000_i1134" DrawAspect="Content" ObjectID="_1735305587" r:id="rId364"/>
        </w:object>
      </w:r>
      <w:r>
        <w:t xml:space="preserve"> erreicht ist, fährt der Lieferwagen gleichförmig weiter. Zum Zeitpunkt des Losfahrens befindet sich 45 m hinter dem Lieferwagen ein PKW, der sich mit der konstanten Geschwindigkeit </w:t>
      </w:r>
      <w:r>
        <w:rPr>
          <w:position w:val="-22"/>
        </w:rPr>
        <w:object w:dxaOrig="660" w:dyaOrig="580" w14:anchorId="2B7A198C">
          <v:shape id="_x0000_i1135" type="#_x0000_t75" style="width:36pt;height:30pt" o:ole="" fillcolor="window">
            <v:imagedata r:id="rId365" o:title=""/>
          </v:shape>
          <o:OLEObject Type="Embed" ProgID="Equation.DSMT4" ShapeID="_x0000_i1135" DrawAspect="Content" ObjectID="_1735305588" r:id="rId366"/>
        </w:object>
      </w:r>
      <w:r>
        <w:t xml:space="preserve"> in die gleiche Richtung bewegt. </w:t>
      </w:r>
    </w:p>
    <w:p w14:paraId="67CC66F6" w14:textId="77777777" w:rsidR="00E14754" w:rsidRDefault="00E14754" w:rsidP="00E14754">
      <w:pPr>
        <w:widowControl w:val="0"/>
      </w:pPr>
      <w:r>
        <w:t xml:space="preserve">a) Berechnen Sie den Weg, den der Lieferwagen in den ersten 30 Sekunden nach dem Losfahren zurücklegt. </w:t>
      </w:r>
    </w:p>
    <w:p w14:paraId="2796CDAD" w14:textId="77777777" w:rsidR="00E14754" w:rsidRDefault="00E14754" w:rsidP="00E14754">
      <w:pPr>
        <w:widowControl w:val="0"/>
      </w:pPr>
      <w:r>
        <w:t xml:space="preserve">b) Die Bewegung </w:t>
      </w:r>
      <w:r w:rsidR="00EA12D9">
        <w:t>des Lieferwagens</w:t>
      </w:r>
      <w:r>
        <w:t xml:space="preserve"> wird in den ersten 30 Sekunden nach dem Losfahren vom Fahrer des PKW beobachtet. </w:t>
      </w:r>
      <w:r>
        <w:br/>
        <w:t>Zeichen Sie das v(t) – Diagramm für die Bewegung des Lieferwagens bezogen auf ein System, in dem der PKW ruht.</w:t>
      </w:r>
    </w:p>
    <w:p w14:paraId="5F5D254F" w14:textId="77777777" w:rsidR="00E14754" w:rsidRDefault="00E14754" w:rsidP="00E14754">
      <w:pPr>
        <w:widowControl w:val="0"/>
      </w:pPr>
      <w:r>
        <w:t xml:space="preserve">c) Während der Fahrt befinden sich Lieferwagen und PKW genau zweimal nebeneinander. Bestimmen Sie die Entfernung dieser Orte voneinander. </w:t>
      </w:r>
    </w:p>
    <w:tbl>
      <w:tblPr>
        <w:tblW w:w="0" w:type="auto"/>
        <w:tblLayout w:type="fixed"/>
        <w:tblCellMar>
          <w:left w:w="70" w:type="dxa"/>
          <w:right w:w="70" w:type="dxa"/>
        </w:tblCellMar>
        <w:tblLook w:val="0000" w:firstRow="0" w:lastRow="0" w:firstColumn="0" w:lastColumn="0" w:noHBand="0" w:noVBand="0"/>
      </w:tblPr>
      <w:tblGrid>
        <w:gridCol w:w="3331"/>
        <w:gridCol w:w="6729"/>
      </w:tblGrid>
      <w:tr w:rsidR="00E14754" w:rsidRPr="0071784C" w14:paraId="41E2B2AA" w14:textId="77777777" w:rsidTr="00E14754">
        <w:tc>
          <w:tcPr>
            <w:tcW w:w="3331" w:type="dxa"/>
          </w:tcPr>
          <w:p w14:paraId="136D4223" w14:textId="77777777" w:rsidR="00E14754" w:rsidRPr="0071784C" w:rsidRDefault="00E14754" w:rsidP="00E14754">
            <w:pPr>
              <w:widowControl w:val="0"/>
            </w:pPr>
            <w:r w:rsidRPr="0071784C">
              <w:lastRenderedPageBreak/>
              <w:t xml:space="preserve">d) Auf der Ladefläche </w:t>
            </w:r>
            <w:r w:rsidR="00EA12D9" w:rsidRPr="0071784C">
              <w:t>des Lieferwagens</w:t>
            </w:r>
            <w:r w:rsidRPr="0071784C">
              <w:t xml:space="preserve"> steht ein für die Be- und Entladung benötigter kleiner Transportwagen. Dieser ist mit zwei gespannten Sicherungsbändern befestigt.</w:t>
            </w:r>
            <w:r w:rsidRPr="0071784C">
              <w:br/>
              <w:t>Die Bänder üben im Stillstand Kräfte auf die vordere und hintere Bordwand aus.</w:t>
            </w:r>
          </w:p>
        </w:tc>
        <w:tc>
          <w:tcPr>
            <w:tcW w:w="6729" w:type="dxa"/>
          </w:tcPr>
          <w:p w14:paraId="618EE48C" w14:textId="77777777" w:rsidR="00E14754" w:rsidRPr="0071784C" w:rsidRDefault="00215B7B" w:rsidP="00E14754">
            <w:pPr>
              <w:widowControl w:val="0"/>
            </w:pPr>
            <w:r>
              <w:rPr>
                <w:noProof/>
              </w:rPr>
              <w:pict w14:anchorId="0632CF2D">
                <v:shape id="Bild 94" o:spid="_x0000_i1136" type="#_x0000_t75" alt="m636" style="width:330pt;height:108pt;visibility:visible">
                  <v:imagedata r:id="rId367" o:title="m636"/>
                </v:shape>
              </w:pict>
            </w:r>
          </w:p>
        </w:tc>
      </w:tr>
    </w:tbl>
    <w:p w14:paraId="30ECFB80" w14:textId="77777777" w:rsidR="00E14754" w:rsidRDefault="00E14754" w:rsidP="00E14754">
      <w:pPr>
        <w:widowControl w:val="0"/>
      </w:pPr>
      <w:r>
        <w:t xml:space="preserve">Beschreiben Sie, wie sich diese Kräfte infolge des Losfahrens verändern. </w:t>
      </w:r>
      <w:r>
        <w:br/>
        <w:t>Erklären Sie die Veränderung der Kraft auf die vordere Bordwand.</w:t>
      </w:r>
    </w:p>
    <w:p w14:paraId="0E792BE1" w14:textId="77777777" w:rsidR="00E14754" w:rsidRDefault="00E14754" w:rsidP="00E14754">
      <w:pPr>
        <w:widowControl w:val="0"/>
      </w:pPr>
    </w:p>
    <w:p w14:paraId="59950A10" w14:textId="7C39B4CB" w:rsidR="00E14754" w:rsidRDefault="00E14754" w:rsidP="00E14754">
      <w:bookmarkStart w:id="949" w:name="_Hlt189024487"/>
      <w:r>
        <w:rPr>
          <w:color w:val="FF0000"/>
        </w:rPr>
        <w:sym w:font="Symbol" w:char="F02A"/>
      </w:r>
      <w:hyperlink r:id="rId368" w:anchor="m671" w:history="1">
        <w:r>
          <w:rPr>
            <w:rStyle w:val="Hyperlink"/>
            <w:sz w:val="22"/>
          </w:rPr>
          <w:t>6</w:t>
        </w:r>
        <w:bookmarkStart w:id="950" w:name="_Hlt189273029"/>
        <w:bookmarkStart w:id="951" w:name="_Hlt189024853"/>
        <w:bookmarkEnd w:id="950"/>
        <w:r>
          <w:rPr>
            <w:rStyle w:val="Hyperlink"/>
            <w:sz w:val="22"/>
          </w:rPr>
          <w:t>7</w:t>
        </w:r>
        <w:bookmarkEnd w:id="951"/>
        <w:r>
          <w:rPr>
            <w:rStyle w:val="Hyperlink"/>
            <w:sz w:val="22"/>
          </w:rPr>
          <w:t>1.</w:t>
        </w:r>
      </w:hyperlink>
      <w:bookmarkEnd w:id="949"/>
      <w:r>
        <w:t xml:space="preserve"> (Abi 1995, Grundkurs) </w:t>
      </w:r>
    </w:p>
    <w:p w14:paraId="45AFF1E9" w14:textId="77777777" w:rsidR="00E14754" w:rsidRDefault="00E14754" w:rsidP="00E14754">
      <w:r>
        <w:t>Vor der Einfahrt in einem Bahnhof bremst der Lokführer einen Zug mit der Beschleunigung –0,850 ms</w:t>
      </w:r>
      <w:r>
        <w:rPr>
          <w:vertAlign w:val="superscript"/>
        </w:rPr>
        <w:t>-2</w:t>
      </w:r>
      <w:r>
        <w:t xml:space="preserve"> von 100,0 kmh</w:t>
      </w:r>
      <w:r>
        <w:rPr>
          <w:vertAlign w:val="superscript"/>
        </w:rPr>
        <w:t>-1</w:t>
      </w:r>
      <w:r>
        <w:t xml:space="preserve"> auf 50,0 kmh</w:t>
      </w:r>
      <w:r>
        <w:rPr>
          <w:vertAlign w:val="superscript"/>
        </w:rPr>
        <w:t>-1</w:t>
      </w:r>
      <w:r>
        <w:t xml:space="preserve"> ab und fährt mit dieser Geschwindigkeit 55,0 s weiter. Er bremst dann mit der Beschleunigung –1,10 ms</w:t>
      </w:r>
      <w:r>
        <w:rPr>
          <w:vertAlign w:val="superscript"/>
        </w:rPr>
        <w:t>-2</w:t>
      </w:r>
      <w:r>
        <w:t>, bis der Zug am Bahnsteig zum Stillstand kommt.</w:t>
      </w:r>
    </w:p>
    <w:p w14:paraId="09E05948" w14:textId="77777777" w:rsidR="00E14754" w:rsidRDefault="00E14754" w:rsidP="00E14754">
      <w:r>
        <w:t>Nach einer Minute Aufenthalt fährt er mit der Beschleunigung 0,750 ms</w:t>
      </w:r>
      <w:r>
        <w:rPr>
          <w:vertAlign w:val="superscript"/>
        </w:rPr>
        <w:t>-2</w:t>
      </w:r>
      <w:r>
        <w:t xml:space="preserve"> wieder an, bis der Zug erneut die Geschwindigkeit von 50,0 kmh</w:t>
      </w:r>
      <w:r>
        <w:rPr>
          <w:vertAlign w:val="superscript"/>
        </w:rPr>
        <w:t>-1</w:t>
      </w:r>
      <w:r>
        <w:t xml:space="preserve"> erreicht hat.</w:t>
      </w:r>
    </w:p>
    <w:p w14:paraId="7ECDC644" w14:textId="77777777" w:rsidR="00E14754" w:rsidRDefault="00E14754" w:rsidP="00E14754">
      <w:r>
        <w:t xml:space="preserve">a) Zeichnen Sie nach Berechnung das </w:t>
      </w:r>
      <w:r>
        <w:rPr>
          <w:rFonts w:ascii="Frutiger-LightItalic" w:hAnsi="Frutiger-LightItalic"/>
        </w:rPr>
        <w:t>v</w:t>
      </w:r>
      <w:r>
        <w:t>-t-Diagramm und das a-t-Diagramm für diesen Vorgang.</w:t>
      </w:r>
    </w:p>
    <w:p w14:paraId="373C17DD" w14:textId="77777777" w:rsidR="00E14754" w:rsidRDefault="00E14754" w:rsidP="00E14754">
      <w:r>
        <w:t>b) Ermitteln Sie den insgesamt zurückgelegten Weg.</w:t>
      </w:r>
    </w:p>
    <w:p w14:paraId="176C4830" w14:textId="77777777" w:rsidR="00E14754" w:rsidRDefault="00E14754" w:rsidP="00E14754">
      <w:r>
        <w:t>Berechnen Sie die Durchschnittsgeschwindigkeit für den gesamten Vorgang.</w:t>
      </w:r>
    </w:p>
    <w:p w14:paraId="301A172E" w14:textId="77777777" w:rsidR="00E14754" w:rsidRDefault="00E14754" w:rsidP="00E14754">
      <w:r>
        <w:t>c) Während des Zughaltes am Bahnsteig fährt auf einem Parallelgleis eine Rangierlok mit der konstanten Geschwindigkeit 29 kmh</w:t>
      </w:r>
      <w:r>
        <w:rPr>
          <w:vertAlign w:val="superscript"/>
        </w:rPr>
        <w:t>-1</w:t>
      </w:r>
      <w:r>
        <w:t xml:space="preserve"> in Fahrtrichtung des Reisezuges. Als sich der Zug in Bewegung setzt, ist sie noch 30 m vom Zugende entfernt.</w:t>
      </w:r>
    </w:p>
    <w:p w14:paraId="73F80CF6" w14:textId="77777777" w:rsidR="00E14754" w:rsidRDefault="00E14754" w:rsidP="00E14754">
      <w:r>
        <w:t>Berechnen Sie den Weg, den der Zug nach dem Stillstand zurückgelegt hat, bis die Rangierlok mit dem Zugende erstmals auf gleicher Höhe ist.</w:t>
      </w:r>
    </w:p>
    <w:p w14:paraId="0E161DA0" w14:textId="77777777" w:rsidR="00E14754" w:rsidRDefault="00E14754" w:rsidP="00E14754">
      <w:r>
        <w:t xml:space="preserve">Skizzieren Sie beide </w:t>
      </w:r>
      <w:r>
        <w:rPr>
          <w:i/>
        </w:rPr>
        <w:t>s-t-</w:t>
      </w:r>
      <w:r>
        <w:t>Diagramme für die Zeit 0s bis 8 s in einem gemeinsamen Koordinatensystem.</w:t>
      </w:r>
    </w:p>
    <w:p w14:paraId="017B381A" w14:textId="77777777" w:rsidR="00E14754" w:rsidRDefault="00E14754" w:rsidP="00E14754">
      <w:pPr>
        <w:widowControl w:val="0"/>
      </w:pPr>
      <w:r>
        <w:sym w:font="Symbol" w:char="F02A"/>
      </w:r>
      <w:r>
        <w:sym w:font="Symbol" w:char="F02A"/>
      </w:r>
      <w:r>
        <w:sym w:font="Symbol" w:char="F02A"/>
      </w:r>
    </w:p>
    <w:p w14:paraId="6F240107" w14:textId="77777777" w:rsidR="00E14754" w:rsidRDefault="00E14754" w:rsidP="00E14754">
      <w:pPr>
        <w:widowControl w:val="0"/>
      </w:pPr>
    </w:p>
    <w:p w14:paraId="5348639A" w14:textId="4CD9CB9A" w:rsidR="00E14754" w:rsidRDefault="00E14754" w:rsidP="00E14754">
      <w:pPr>
        <w:widowControl w:val="0"/>
      </w:pPr>
      <w:r>
        <w:rPr>
          <w:color w:val="FF0000"/>
        </w:rPr>
        <w:sym w:font="Symbol" w:char="F02A"/>
      </w:r>
      <w:hyperlink r:id="rId369" w:anchor="m715" w:history="1">
        <w:r>
          <w:rPr>
            <w:rStyle w:val="Hyperlink"/>
            <w:sz w:val="22"/>
          </w:rPr>
          <w:t>7</w:t>
        </w:r>
        <w:bookmarkStart w:id="952" w:name="_Hlt216931556"/>
        <w:r>
          <w:rPr>
            <w:rStyle w:val="Hyperlink"/>
            <w:sz w:val="22"/>
          </w:rPr>
          <w:t>1</w:t>
        </w:r>
        <w:bookmarkStart w:id="953" w:name="_Hlt221337055"/>
        <w:bookmarkEnd w:id="952"/>
        <w:r>
          <w:rPr>
            <w:rStyle w:val="Hyperlink"/>
            <w:sz w:val="22"/>
          </w:rPr>
          <w:t>5</w:t>
        </w:r>
        <w:bookmarkEnd w:id="953"/>
        <w:r>
          <w:rPr>
            <w:rStyle w:val="Hyperlink"/>
            <w:sz w:val="22"/>
          </w:rPr>
          <w:t>.</w:t>
        </w:r>
      </w:hyperlink>
      <w:r>
        <w:t xml:space="preserve"> Ein S-Bahnzug soll beim Anfahren gleichmäßig beschleunigen und </w:t>
      </w:r>
      <w:bookmarkStart w:id="954" w:name="_Hlt216931542"/>
      <w:bookmarkEnd w:id="954"/>
      <w:r>
        <w:t>nach 10 s eine Strecke von 100 m zurückgelegt haben. Wie groß muss die Beschleunigung sein und welche Geschwindigkeit hat er dann erreicht.</w:t>
      </w:r>
    </w:p>
    <w:p w14:paraId="1B21EC48" w14:textId="77777777" w:rsidR="00E14754" w:rsidRDefault="00E14754" w:rsidP="00E14754">
      <w:pPr>
        <w:widowControl w:val="0"/>
      </w:pPr>
      <w:r>
        <w:sym w:font="Symbol" w:char="F02A"/>
      </w:r>
      <w:r>
        <w:sym w:font="Symbol" w:char="F02A"/>
      </w:r>
    </w:p>
    <w:p w14:paraId="7F7237C1"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7925C92" w14:textId="77777777" w:rsidTr="00E14754">
        <w:tc>
          <w:tcPr>
            <w:tcW w:w="5030" w:type="dxa"/>
          </w:tcPr>
          <w:p w14:paraId="5BD1F0C1" w14:textId="5A64B686" w:rsidR="00E14754" w:rsidRPr="0071784C" w:rsidRDefault="00215B7B" w:rsidP="00E14754">
            <w:pPr>
              <w:widowControl w:val="0"/>
            </w:pPr>
            <w:hyperlink r:id="rId370" w:anchor="m727" w:history="1">
              <w:r w:rsidR="00E14754">
                <w:rPr>
                  <w:rStyle w:val="Hyperlink"/>
                  <w:sz w:val="22"/>
                </w:rPr>
                <w:t>7</w:t>
              </w:r>
              <w:bookmarkStart w:id="955" w:name="_Hlt221342973"/>
              <w:bookmarkStart w:id="956" w:name="_Hlt221342464"/>
              <w:bookmarkEnd w:id="955"/>
              <w:r w:rsidR="00E14754">
                <w:rPr>
                  <w:rStyle w:val="Hyperlink"/>
                  <w:sz w:val="22"/>
                </w:rPr>
                <w:t>2</w:t>
              </w:r>
              <w:bookmarkEnd w:id="956"/>
              <w:r w:rsidR="00E14754">
                <w:rPr>
                  <w:rStyle w:val="Hyperlink"/>
                  <w:sz w:val="22"/>
                </w:rPr>
                <w:t>7.</w:t>
              </w:r>
            </w:hyperlink>
            <w:r w:rsidR="00E14754" w:rsidRPr="0071784C">
              <w:t xml:space="preserve"> In dem t-v-Diagramm sind die Bewegungen von vier Körpern dargestellt. </w:t>
            </w:r>
          </w:p>
          <w:p w14:paraId="200E0FE1" w14:textId="77777777" w:rsidR="00E14754" w:rsidRPr="0071784C" w:rsidRDefault="00E14754" w:rsidP="00E14754">
            <w:pPr>
              <w:widowControl w:val="0"/>
            </w:pPr>
            <w:r w:rsidRPr="0071784C">
              <w:t>a) Vergleichen Sie diese Bewegungen.</w:t>
            </w:r>
          </w:p>
          <w:p w14:paraId="5683F691" w14:textId="77777777" w:rsidR="00E14754" w:rsidRPr="0071784C" w:rsidRDefault="00E14754" w:rsidP="00E14754">
            <w:pPr>
              <w:widowControl w:val="0"/>
            </w:pPr>
            <w:r w:rsidRPr="0071784C">
              <w:t>b) Welche physikalische Bedeutung hat der Schnittpunkt zweier Kurven?</w:t>
            </w:r>
          </w:p>
          <w:p w14:paraId="1F96EBA0" w14:textId="77777777" w:rsidR="00E14754" w:rsidRPr="0071784C" w:rsidRDefault="00E14754" w:rsidP="00E14754">
            <w:pPr>
              <w:widowControl w:val="0"/>
            </w:pPr>
            <w:r w:rsidRPr="0071784C">
              <w:sym w:font="Symbol" w:char="F02A"/>
            </w:r>
            <w:r w:rsidRPr="0071784C">
              <w:sym w:font="Symbol" w:char="F02A"/>
            </w:r>
          </w:p>
        </w:tc>
        <w:tc>
          <w:tcPr>
            <w:tcW w:w="5030" w:type="dxa"/>
          </w:tcPr>
          <w:p w14:paraId="7BDA0F85" w14:textId="77777777" w:rsidR="00E14754" w:rsidRPr="0071784C" w:rsidRDefault="00215B7B" w:rsidP="00E14754">
            <w:pPr>
              <w:widowControl w:val="0"/>
            </w:pPr>
            <w:r>
              <w:rPr>
                <w:noProof/>
              </w:rPr>
              <w:pict w14:anchorId="6642B77B">
                <v:shape id="Bild 95" o:spid="_x0000_i1137" type="#_x0000_t75" alt="m727" style="width:246pt;height:114pt;visibility:visible">
                  <v:imagedata r:id="rId371" o:title="m727"/>
                </v:shape>
              </w:pict>
            </w:r>
          </w:p>
        </w:tc>
      </w:tr>
    </w:tbl>
    <w:p w14:paraId="44F64599" w14:textId="77777777" w:rsidR="00E14754" w:rsidRDefault="00E14754" w:rsidP="00E14754">
      <w:pPr>
        <w:widowControl w:val="0"/>
      </w:pPr>
    </w:p>
    <w:bookmarkStart w:id="957" w:name="_Hlt223061192"/>
    <w:p w14:paraId="36D8E276" w14:textId="17C9BE09" w:rsidR="00E14754" w:rsidRDefault="00E14754" w:rsidP="00E14754">
      <w:pPr>
        <w:widowControl w:val="0"/>
      </w:pPr>
      <w:r>
        <w:fldChar w:fldCharType="begin"/>
      </w:r>
      <w:r w:rsidR="00626526">
        <w:instrText>HYPERLINK "lsgmech.docx" \l "m731"</w:instrText>
      </w:r>
      <w:r>
        <w:fldChar w:fldCharType="separate"/>
      </w:r>
      <w:r>
        <w:rPr>
          <w:rStyle w:val="Hyperlink"/>
          <w:sz w:val="22"/>
        </w:rPr>
        <w:t>7</w:t>
      </w:r>
      <w:bookmarkStart w:id="958" w:name="_Hlt221350365"/>
      <w:bookmarkStart w:id="959" w:name="_Hlt229307583"/>
      <w:bookmarkEnd w:id="958"/>
      <w:r>
        <w:rPr>
          <w:rStyle w:val="Hyperlink"/>
          <w:sz w:val="22"/>
        </w:rPr>
        <w:t>3</w:t>
      </w:r>
      <w:bookmarkEnd w:id="959"/>
      <w:r>
        <w:rPr>
          <w:rStyle w:val="Hyperlink"/>
          <w:sz w:val="22"/>
        </w:rPr>
        <w:t>1</w:t>
      </w:r>
      <w:r>
        <w:fldChar w:fldCharType="end"/>
      </w:r>
      <w:bookmarkEnd w:id="957"/>
      <w:r>
        <w:t>. Leiten Sie eine Gleichung her, die den Zusammenhang zwischen dem Bremsweg und der Geschwindigkeit eines Autos beim Bremsen darstellt.</w:t>
      </w:r>
    </w:p>
    <w:p w14:paraId="3974A794" w14:textId="77777777" w:rsidR="00E14754" w:rsidRDefault="00E14754" w:rsidP="00E14754">
      <w:pPr>
        <w:widowControl w:val="0"/>
      </w:pPr>
      <w:r>
        <w:t>Interpretieren Sie diese Gleichung aus der Sicht des Autofahrers.</w:t>
      </w:r>
    </w:p>
    <w:p w14:paraId="4B4DA305" w14:textId="77777777" w:rsidR="003048EC" w:rsidRDefault="003048EC"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DFAA687" w14:textId="77777777" w:rsidTr="00E14754">
        <w:tc>
          <w:tcPr>
            <w:tcW w:w="10061" w:type="dxa"/>
          </w:tcPr>
          <w:p w14:paraId="7C73D0E0" w14:textId="64BB1BE1" w:rsidR="00E14754" w:rsidRPr="0071784C" w:rsidRDefault="00E14754" w:rsidP="00E14754">
            <w:pPr>
              <w:widowControl w:val="0"/>
            </w:pPr>
            <w:r>
              <w:rPr>
                <w:color w:val="FF0000"/>
              </w:rPr>
              <w:sym w:font="Symbol" w:char="F02A"/>
            </w:r>
            <w:hyperlink r:id="rId372" w:anchor="m743" w:history="1">
              <w:r>
                <w:rPr>
                  <w:rStyle w:val="Hyperlink"/>
                </w:rPr>
                <w:t>7</w:t>
              </w:r>
              <w:bookmarkStart w:id="960" w:name="_Hlt229307708"/>
              <w:r>
                <w:rPr>
                  <w:rStyle w:val="Hyperlink"/>
                </w:rPr>
                <w:t>4</w:t>
              </w:r>
              <w:bookmarkStart w:id="961" w:name="_Hlt229372770"/>
              <w:bookmarkEnd w:id="960"/>
              <w:r>
                <w:rPr>
                  <w:rStyle w:val="Hyperlink"/>
                </w:rPr>
                <w:t>3</w:t>
              </w:r>
              <w:bookmarkEnd w:id="961"/>
              <w:r>
                <w:rPr>
                  <w:rStyle w:val="Hyperlink"/>
                </w:rPr>
                <w:t>.</w:t>
              </w:r>
            </w:hyperlink>
            <w:r w:rsidRPr="0071784C">
              <w:t xml:space="preserve"> (Grundkurs 2009)</w:t>
            </w:r>
          </w:p>
          <w:p w14:paraId="02212E52" w14:textId="77777777" w:rsidR="00E14754" w:rsidRPr="0071784C" w:rsidRDefault="00E14754" w:rsidP="00E14754">
            <w:pPr>
              <w:widowControl w:val="0"/>
            </w:pPr>
            <w:r w:rsidRPr="0071784C">
              <w:t xml:space="preserve">Ein PKW fährt auf die Autobahn auf. </w:t>
            </w:r>
            <w:r w:rsidRPr="0071784C">
              <w:br/>
              <w:t xml:space="preserve">Zum Zeitpunkt t = 0 s hat er im Punkt A die Geschwindigkeit 50 km/h, beschleunigt gleichmäßig mit </w:t>
            </w:r>
            <w:r w:rsidRPr="0071784C">
              <w:lastRenderedPageBreak/>
              <w:t>3,0 m/s² auf die Geschwindigkeit 120 km/h und fährt gleichförmig weiter. Ein LKW der Masse 12 t fährt mit der konstanten Geschwindigkeit 80 km/h in derselben Richtung, dabei bleibt er stets in sicherem Abstand hinter dem PKW. Zum Zeitpunkt t = 0 s beträgt dieser Abstand zum vorausfahrenden PKW 50 m, während der Beschleunigungsphase des PKW erreicht der Abstand ein Minimum.</w:t>
            </w:r>
          </w:p>
        </w:tc>
      </w:tr>
      <w:tr w:rsidR="00E14754" w:rsidRPr="0071784C" w14:paraId="7BF111C0" w14:textId="77777777" w:rsidTr="00E14754">
        <w:tc>
          <w:tcPr>
            <w:tcW w:w="10061" w:type="dxa"/>
          </w:tcPr>
          <w:p w14:paraId="23D35F5D" w14:textId="77777777" w:rsidR="00E14754" w:rsidRPr="0071784C" w:rsidRDefault="00E14754" w:rsidP="00E14754">
            <w:pPr>
              <w:widowControl w:val="0"/>
            </w:pPr>
          </w:p>
          <w:p w14:paraId="7EFE46DA" w14:textId="77777777" w:rsidR="00E14754" w:rsidRPr="0071784C" w:rsidRDefault="00215B7B" w:rsidP="00E14754">
            <w:pPr>
              <w:widowControl w:val="0"/>
            </w:pPr>
            <w:bookmarkStart w:id="962" w:name="_Hlt230060436"/>
            <w:r>
              <w:rPr>
                <w:noProof/>
              </w:rPr>
              <w:pict w14:anchorId="2885C420">
                <v:shape id="Bild 96" o:spid="_x0000_i1138" type="#_x0000_t75" alt="m742" style="width:336pt;height:108pt;visibility:visible">
                  <v:imagedata r:id="rId373" o:title="m742"/>
                </v:shape>
              </w:pict>
            </w:r>
            <w:bookmarkEnd w:id="962"/>
          </w:p>
        </w:tc>
      </w:tr>
      <w:tr w:rsidR="00E14754" w:rsidRPr="0071784C" w14:paraId="3E104392" w14:textId="77777777" w:rsidTr="00E14754">
        <w:tc>
          <w:tcPr>
            <w:tcW w:w="10061" w:type="dxa"/>
          </w:tcPr>
          <w:p w14:paraId="6A42FCFE" w14:textId="77777777" w:rsidR="00E14754" w:rsidRPr="0071784C" w:rsidRDefault="00E14754" w:rsidP="00E14754">
            <w:pPr>
              <w:widowControl w:val="0"/>
            </w:pPr>
            <w:r w:rsidRPr="0071784C">
              <w:t>a) Berechnen Sie die Zeitdauer der Beschleunigungsphase für den PKW.</w:t>
            </w:r>
          </w:p>
          <w:p w14:paraId="26F07B0F" w14:textId="77777777" w:rsidR="00E14754" w:rsidRPr="0071784C" w:rsidRDefault="00E14754" w:rsidP="00E14754">
            <w:pPr>
              <w:widowControl w:val="0"/>
            </w:pPr>
            <w:r w:rsidRPr="0071784C">
              <w:t>b) Skizzieren Sie die Graphen s(t) für die Bewegung beider Fahrzeuge für das Zeitintervall</w:t>
            </w:r>
          </w:p>
          <w:p w14:paraId="72ADBFAB" w14:textId="77777777" w:rsidR="00E14754" w:rsidRPr="0071784C" w:rsidRDefault="00E14754" w:rsidP="00E14754">
            <w:pPr>
              <w:widowControl w:val="0"/>
            </w:pPr>
            <w:r w:rsidRPr="0071784C">
              <w:rPr>
                <w:position w:val="-10"/>
              </w:rPr>
              <w:object w:dxaOrig="1200" w:dyaOrig="320" w14:anchorId="2EC1BC51">
                <v:shape id="_x0000_i1139" type="#_x0000_t75" style="width:60pt;height:12pt" o:ole="" fillcolor="window">
                  <v:imagedata r:id="rId374" o:title=""/>
                </v:shape>
                <o:OLEObject Type="Embed" ProgID="Equation.DSMT4" ShapeID="_x0000_i1139" DrawAspect="Content" ObjectID="_1735305589" r:id="rId375"/>
              </w:object>
            </w:r>
          </w:p>
          <w:p w14:paraId="0E9EFF6E" w14:textId="77777777" w:rsidR="00E14754" w:rsidRPr="0071784C" w:rsidRDefault="00E14754" w:rsidP="00E14754">
            <w:pPr>
              <w:widowControl w:val="0"/>
            </w:pPr>
            <w:r w:rsidRPr="0071784C">
              <w:t>in ein und dasselbe Koordinatensystem.</w:t>
            </w:r>
          </w:p>
          <w:p w14:paraId="04B9DFA1" w14:textId="77777777" w:rsidR="00E14754" w:rsidRPr="0071784C" w:rsidRDefault="00E14754" w:rsidP="00E14754">
            <w:pPr>
              <w:widowControl w:val="0"/>
            </w:pPr>
            <w:r w:rsidRPr="0071784C">
              <w:t>Kennzeichnen Sie im Diagramm den Zeitpunkt, zu dem der Abstand beider Fahrzeuge das Minimum erreichte.</w:t>
            </w:r>
          </w:p>
          <w:p w14:paraId="69C4CD99" w14:textId="77777777" w:rsidR="00E14754" w:rsidRPr="0071784C" w:rsidRDefault="00E14754" w:rsidP="00E14754">
            <w:pPr>
              <w:widowControl w:val="0"/>
            </w:pPr>
            <w:r w:rsidRPr="0071784C">
              <w:t>Ermitteln Sie diesen minimalen Abstand.</w:t>
            </w:r>
          </w:p>
        </w:tc>
      </w:tr>
    </w:tbl>
    <w:p w14:paraId="10FCFB7A" w14:textId="77777777" w:rsidR="00E14754" w:rsidRDefault="00E14754" w:rsidP="00E14754">
      <w:pPr>
        <w:widowControl w:val="0"/>
      </w:pPr>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F67B05E" w14:textId="77777777" w:rsidTr="00E14754">
        <w:tc>
          <w:tcPr>
            <w:tcW w:w="10061" w:type="dxa"/>
          </w:tcPr>
          <w:p w14:paraId="54483D14" w14:textId="79296179" w:rsidR="00E14754" w:rsidRPr="0071784C" w:rsidRDefault="00E14754" w:rsidP="00E14754">
            <w:pPr>
              <w:widowControl w:val="0"/>
            </w:pPr>
            <w:r>
              <w:rPr>
                <w:color w:val="FF0000"/>
              </w:rPr>
              <w:sym w:font="Symbol" w:char="F02A"/>
            </w:r>
            <w:hyperlink r:id="rId376" w:anchor="m746" w:history="1">
              <w:r>
                <w:rPr>
                  <w:rStyle w:val="Hyperlink"/>
                </w:rPr>
                <w:t>7</w:t>
              </w:r>
              <w:bookmarkStart w:id="963" w:name="_Hlt234390418"/>
              <w:r>
                <w:rPr>
                  <w:rStyle w:val="Hyperlink"/>
                </w:rPr>
                <w:t>4</w:t>
              </w:r>
              <w:bookmarkEnd w:id="963"/>
              <w:r>
                <w:rPr>
                  <w:rStyle w:val="Hyperlink"/>
                </w:rPr>
                <w:t>6.</w:t>
              </w:r>
            </w:hyperlink>
            <w:r w:rsidRPr="0071784C">
              <w:t xml:space="preserve"> Eine Locomotive hat in einem bestimmten Augenblick eine Geschwindigkeit von 10 m/s. Sie werde nun so gebremst, dass in jeder Secunde 0,4 m/s an Geschwindigkeit verliert; wie groß wird ihre Geschwindigkeit nach 20 Secunden sein? Und wie groß der während dieser Zeit zurückgelegte Weg?</w:t>
            </w:r>
          </w:p>
          <w:p w14:paraId="725C0639" w14:textId="77777777" w:rsidR="00E14754" w:rsidRPr="0071784C" w:rsidRDefault="00E14754" w:rsidP="00E14754">
            <w:pPr>
              <w:widowControl w:val="0"/>
            </w:pPr>
          </w:p>
        </w:tc>
      </w:tr>
      <w:tr w:rsidR="00E14754" w:rsidRPr="0071784C" w14:paraId="35FF92ED" w14:textId="77777777" w:rsidTr="00E14754">
        <w:tc>
          <w:tcPr>
            <w:tcW w:w="10061" w:type="dxa"/>
          </w:tcPr>
          <w:p w14:paraId="57E5E322" w14:textId="77777777" w:rsidR="00E14754" w:rsidRPr="0071784C" w:rsidRDefault="00215B7B" w:rsidP="00E14754">
            <w:pPr>
              <w:widowControl w:val="0"/>
            </w:pPr>
            <w:r>
              <w:rPr>
                <w:noProof/>
              </w:rPr>
              <w:pict w14:anchorId="59624E35">
                <v:shape id="Bild 98" o:spid="_x0000_i1140" type="#_x0000_t75" alt="m746" style="width:384pt;height:96pt;visibility:visible">
                  <v:imagedata r:id="rId377" o:title="m746"/>
                </v:shape>
              </w:pict>
            </w:r>
          </w:p>
          <w:p w14:paraId="29477927" w14:textId="77777777" w:rsidR="00E14754" w:rsidRPr="0071784C" w:rsidRDefault="00E14754" w:rsidP="00E14754">
            <w:pPr>
              <w:widowControl w:val="0"/>
            </w:pPr>
            <w:r w:rsidRPr="0071784C">
              <w:t>Quelle der Aufgabe: „Aufgaben aus der Physik“ Dr. C. Fliedner, Verlag von Friedrich Vieweg und Sohn, Braunschweig 1876</w:t>
            </w:r>
          </w:p>
        </w:tc>
      </w:tr>
    </w:tbl>
    <w:p w14:paraId="28B46C0F" w14:textId="77777777" w:rsidR="00E14754" w:rsidRDefault="00E14754" w:rsidP="00E14754">
      <w:pPr>
        <w:widowControl w:val="0"/>
      </w:pPr>
    </w:p>
    <w:p w14:paraId="2CA24CBF"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B09772D" w14:textId="77777777" w:rsidTr="00E14754">
        <w:tc>
          <w:tcPr>
            <w:tcW w:w="5030" w:type="dxa"/>
          </w:tcPr>
          <w:bookmarkStart w:id="964" w:name="_Hlt244217579"/>
          <w:p w14:paraId="6967184C" w14:textId="695638CE" w:rsidR="00E14754" w:rsidRPr="0071784C" w:rsidRDefault="00E14754" w:rsidP="00E14754">
            <w:pPr>
              <w:widowControl w:val="0"/>
            </w:pPr>
            <w:r w:rsidRPr="0071784C">
              <w:fldChar w:fldCharType="begin"/>
            </w:r>
            <w:r w:rsidR="00626526">
              <w:instrText>HYPERLINK "lsgmech.docx" \l "m756"</w:instrText>
            </w:r>
            <w:r w:rsidRPr="0071784C">
              <w:fldChar w:fldCharType="separate"/>
            </w:r>
            <w:r>
              <w:rPr>
                <w:rStyle w:val="Hyperlink"/>
              </w:rPr>
              <w:t>7</w:t>
            </w:r>
            <w:bookmarkStart w:id="965" w:name="_Hlt243892955"/>
            <w:bookmarkStart w:id="966" w:name="_Hlt243892491"/>
            <w:bookmarkEnd w:id="965"/>
            <w:r>
              <w:rPr>
                <w:rStyle w:val="Hyperlink"/>
              </w:rPr>
              <w:t>5</w:t>
            </w:r>
            <w:bookmarkEnd w:id="966"/>
            <w:r>
              <w:rPr>
                <w:rStyle w:val="Hyperlink"/>
              </w:rPr>
              <w:t>6.</w:t>
            </w:r>
            <w:r w:rsidRPr="0071784C">
              <w:fldChar w:fldCharType="end"/>
            </w:r>
            <w:bookmarkEnd w:id="964"/>
            <w:r w:rsidRPr="0071784C">
              <w:t xml:space="preserve"> Für die Bewegung eines Fahrzeuges wurde das </w:t>
            </w:r>
            <w:r w:rsidR="004C16B4" w:rsidRPr="0071784C">
              <w:t>v(t)</w:t>
            </w:r>
            <w:r w:rsidRPr="0071784C">
              <w:t>-Diagramm aufgenommen.</w:t>
            </w:r>
          </w:p>
          <w:p w14:paraId="331BFE71" w14:textId="77777777" w:rsidR="00E14754" w:rsidRPr="0071784C" w:rsidRDefault="00E14754" w:rsidP="00E14754">
            <w:pPr>
              <w:widowControl w:val="0"/>
            </w:pPr>
            <w:r w:rsidRPr="0071784C">
              <w:t xml:space="preserve">a) Beschreibe die Bewegung für jeden der 6 Abschnitte. (6) </w:t>
            </w:r>
          </w:p>
          <w:p w14:paraId="53FCFEEE" w14:textId="77777777" w:rsidR="00E14754" w:rsidRPr="0071784C" w:rsidRDefault="00E14754" w:rsidP="004C16B4">
            <w:pPr>
              <w:widowControl w:val="0"/>
            </w:pPr>
            <w:r w:rsidRPr="0071784C">
              <w:t xml:space="preserve">b) Skizziere für diese Bewegung das </w:t>
            </w:r>
            <w:r w:rsidR="004C16B4" w:rsidRPr="0071784C">
              <w:t>a(t)</w:t>
            </w:r>
            <w:r w:rsidRPr="0071784C">
              <w:t>-Diagramm. (6)</w:t>
            </w:r>
          </w:p>
        </w:tc>
        <w:tc>
          <w:tcPr>
            <w:tcW w:w="5030" w:type="dxa"/>
          </w:tcPr>
          <w:p w14:paraId="2BCCCE0C" w14:textId="77777777" w:rsidR="00E14754" w:rsidRPr="0071784C" w:rsidRDefault="00215B7B" w:rsidP="00E14754">
            <w:pPr>
              <w:widowControl w:val="0"/>
            </w:pPr>
            <w:r>
              <w:rPr>
                <w:noProof/>
              </w:rPr>
              <w:pict w14:anchorId="2B5F3ED7">
                <v:shape id="Bild 99" o:spid="_x0000_i1141" type="#_x0000_t75" alt="m756" style="width:3in;height:150pt;visibility:visible">
                  <v:imagedata r:id="rId378" o:title="m756"/>
                </v:shape>
              </w:pict>
            </w:r>
          </w:p>
        </w:tc>
      </w:tr>
    </w:tbl>
    <w:p w14:paraId="652DEADD" w14:textId="77777777" w:rsidR="00E14754" w:rsidRDefault="00E14754" w:rsidP="00E14754">
      <w:pPr>
        <w:widowControl w:val="0"/>
      </w:pPr>
    </w:p>
    <w:p w14:paraId="2D980152" w14:textId="438D5DE3" w:rsidR="00E14754" w:rsidRDefault="00E14754" w:rsidP="00E14754">
      <w:pPr>
        <w:widowControl w:val="0"/>
      </w:pPr>
      <w:r>
        <w:rPr>
          <w:color w:val="FF0000"/>
        </w:rPr>
        <w:lastRenderedPageBreak/>
        <w:sym w:font="Symbol" w:char="F02A"/>
      </w:r>
      <w:hyperlink r:id="rId379" w:anchor="m757" w:history="1">
        <w:r>
          <w:rPr>
            <w:rStyle w:val="Hyperlink"/>
          </w:rPr>
          <w:t>7</w:t>
        </w:r>
        <w:bookmarkStart w:id="967" w:name="_Hlt244223070"/>
        <w:r>
          <w:rPr>
            <w:rStyle w:val="Hyperlink"/>
          </w:rPr>
          <w:t>5</w:t>
        </w:r>
        <w:bookmarkEnd w:id="967"/>
        <w:r>
          <w:rPr>
            <w:rStyle w:val="Hyperlink"/>
          </w:rPr>
          <w:t>7</w:t>
        </w:r>
      </w:hyperlink>
      <w:r>
        <w:t xml:space="preserve">. Nach einem Unfall ermittelt die Verkehrspolizei für die Vollbremsung eines Motorrads einen Bremsweg von 26 m. Für den Straßenbelag kann man eine Bremsverzögerung von 6,8 m/s² annehmen. </w:t>
      </w:r>
    </w:p>
    <w:p w14:paraId="3B7762E2" w14:textId="77777777" w:rsidR="00E14754" w:rsidRDefault="00E14754" w:rsidP="00E14754">
      <w:pPr>
        <w:widowControl w:val="0"/>
      </w:pPr>
      <w:r>
        <w:t>Mit welcher Geschwindigkeit ist das Motorrad gefahren?</w:t>
      </w:r>
    </w:p>
    <w:p w14:paraId="6E194580" w14:textId="77777777" w:rsidR="00DD0F7B" w:rsidRDefault="00DD0F7B"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DA31F03" w14:textId="77777777" w:rsidTr="00E14754">
        <w:tc>
          <w:tcPr>
            <w:tcW w:w="5030" w:type="dxa"/>
          </w:tcPr>
          <w:p w14:paraId="5A8C31B0" w14:textId="21579BEB" w:rsidR="00E14754" w:rsidRPr="0071784C" w:rsidRDefault="00215B7B" w:rsidP="00E14754">
            <w:pPr>
              <w:widowControl w:val="0"/>
            </w:pPr>
            <w:hyperlink r:id="rId380" w:anchor="m758" w:history="1">
              <w:r w:rsidR="00E14754">
                <w:rPr>
                  <w:rStyle w:val="Hyperlink"/>
                </w:rPr>
                <w:t>7</w:t>
              </w:r>
              <w:bookmarkStart w:id="968" w:name="_Hlt244223607"/>
              <w:r w:rsidR="00E14754">
                <w:rPr>
                  <w:rStyle w:val="Hyperlink"/>
                </w:rPr>
                <w:t>5</w:t>
              </w:r>
              <w:bookmarkStart w:id="969" w:name="_Hlt244223248"/>
              <w:bookmarkEnd w:id="968"/>
              <w:r w:rsidR="00E14754">
                <w:rPr>
                  <w:rStyle w:val="Hyperlink"/>
                </w:rPr>
                <w:t>8</w:t>
              </w:r>
              <w:bookmarkEnd w:id="969"/>
              <w:r w:rsidR="00E14754">
                <w:rPr>
                  <w:rStyle w:val="Hyperlink"/>
                </w:rPr>
                <w:t>.</w:t>
              </w:r>
            </w:hyperlink>
            <w:r w:rsidR="00E14754" w:rsidRPr="0071784C">
              <w:t xml:space="preserve"> Ein LKW-Fahrer ist wegen eines plötzlich auf die Straße laufenden Kindes zum Bremsen und zum kurzfristigen Halten gezwungen. </w:t>
            </w:r>
          </w:p>
          <w:p w14:paraId="4F5B263F" w14:textId="77777777" w:rsidR="00E14754" w:rsidRPr="0071784C" w:rsidRDefault="00E14754" w:rsidP="00E14754">
            <w:pPr>
              <w:widowControl w:val="0"/>
            </w:pPr>
            <w:r w:rsidRPr="0071784C">
              <w:t>Im Diagramm ist der Bewegungsablauf für diesen Vorgang vereinfacht dargestellt.</w:t>
            </w:r>
          </w:p>
          <w:p w14:paraId="76D71BA5" w14:textId="77777777" w:rsidR="00E14754" w:rsidRPr="0071784C" w:rsidRDefault="00E14754" w:rsidP="00E14754">
            <w:pPr>
              <w:widowControl w:val="0"/>
            </w:pPr>
            <w:r w:rsidRPr="0071784C">
              <w:t>a) Beschreibe den Vorgang für die dargestellte Zeitspanne.</w:t>
            </w:r>
          </w:p>
          <w:p w14:paraId="354C8433" w14:textId="77777777" w:rsidR="00E14754" w:rsidRPr="0071784C" w:rsidRDefault="00E14754" w:rsidP="00E14754">
            <w:pPr>
              <w:widowControl w:val="0"/>
            </w:pPr>
            <w:r w:rsidRPr="0071784C">
              <w:t>b) Berechne die Beschleunigungen für das Bremsen und das Anfahren.</w:t>
            </w:r>
          </w:p>
        </w:tc>
        <w:tc>
          <w:tcPr>
            <w:tcW w:w="5030" w:type="dxa"/>
          </w:tcPr>
          <w:p w14:paraId="53786AB9" w14:textId="77777777" w:rsidR="00E14754" w:rsidRPr="0071784C" w:rsidRDefault="00215B7B" w:rsidP="00E14754">
            <w:pPr>
              <w:widowControl w:val="0"/>
            </w:pPr>
            <w:r>
              <w:rPr>
                <w:noProof/>
              </w:rPr>
              <w:pict w14:anchorId="7FFA940B">
                <v:shape id="Bild 100" o:spid="_x0000_i1142" type="#_x0000_t75" alt="m758" style="width:246pt;height:174pt;visibility:visible">
                  <v:imagedata r:id="rId381" o:title="m758"/>
                </v:shape>
              </w:pict>
            </w:r>
          </w:p>
        </w:tc>
      </w:tr>
    </w:tbl>
    <w:p w14:paraId="05E98DD6" w14:textId="77777777" w:rsidR="00E14754" w:rsidRDefault="00E14754" w:rsidP="00E14754">
      <w:pPr>
        <w:widowControl w:val="0"/>
      </w:pPr>
    </w:p>
    <w:tbl>
      <w:tblPr>
        <w:tblW w:w="0" w:type="auto"/>
        <w:tblLook w:val="01E0" w:firstRow="1" w:lastRow="1" w:firstColumn="1" w:lastColumn="1" w:noHBand="0" w:noVBand="0"/>
      </w:tblPr>
      <w:tblGrid>
        <w:gridCol w:w="10061"/>
      </w:tblGrid>
      <w:tr w:rsidR="00E14754" w:rsidRPr="0071784C" w14:paraId="212414DA" w14:textId="77777777" w:rsidTr="00290065">
        <w:tc>
          <w:tcPr>
            <w:tcW w:w="10061" w:type="dxa"/>
            <w:shd w:val="clear" w:color="auto" w:fill="auto"/>
          </w:tcPr>
          <w:bookmarkStart w:id="970" w:name="_Hlt221327087"/>
          <w:bookmarkEnd w:id="970"/>
          <w:p w14:paraId="6BF2F2C0" w14:textId="0E6F3FA1" w:rsidR="00E14754" w:rsidRPr="0071784C" w:rsidRDefault="00E14754" w:rsidP="00290065">
            <w:pPr>
              <w:widowControl w:val="0"/>
            </w:pPr>
            <w:r w:rsidRPr="0071784C">
              <w:fldChar w:fldCharType="begin"/>
            </w:r>
            <w:r w:rsidR="00626526">
              <w:instrText>HYPERLINK "lsgmech.docx" \l "m790"</w:instrText>
            </w:r>
            <w:r w:rsidRPr="0071784C">
              <w:fldChar w:fldCharType="separate"/>
            </w:r>
            <w:r w:rsidRPr="00290065">
              <w:rPr>
                <w:rStyle w:val="Hyperlink"/>
                <w:sz w:val="22"/>
              </w:rPr>
              <w:t>790.</w:t>
            </w:r>
            <w:r w:rsidRPr="0071784C">
              <w:fldChar w:fldCharType="end"/>
            </w:r>
            <w:r w:rsidRPr="0071784C">
              <w:t xml:space="preserve"> (LK 2010)</w:t>
            </w:r>
          </w:p>
          <w:p w14:paraId="6257AFCD" w14:textId="77777777" w:rsidR="00E14754" w:rsidRPr="0071784C" w:rsidRDefault="00E14754" w:rsidP="00290065">
            <w:pPr>
              <w:widowControl w:val="0"/>
            </w:pPr>
            <w:r w:rsidRPr="0071784C">
              <w:t>Ein LKW fährt zum Zeitpunkt 0 s aus dem Stand von der Wegkoordinate 0 m los. Danach fährt er stets geradlinig mit gleichbleibender Bewegungsrichtung und kommt erst zum Zeitpunkt 56 s wieder zum Stillstand.</w:t>
            </w:r>
          </w:p>
          <w:p w14:paraId="590035A5" w14:textId="77777777" w:rsidR="00E14754" w:rsidRPr="0071784C" w:rsidRDefault="00E14754" w:rsidP="00290065">
            <w:pPr>
              <w:widowControl w:val="0"/>
            </w:pPr>
            <w:r w:rsidRPr="0071784C">
              <w:t>Es gilt das gegebene a(t)-Diagramm für das Intervall</w:t>
            </w:r>
            <w:r w:rsidRPr="0071784C">
              <w:rPr>
                <w:position w:val="-10"/>
              </w:rPr>
              <w:object w:dxaOrig="1060" w:dyaOrig="320" w14:anchorId="4B0E774F">
                <v:shape id="_x0000_i1143" type="#_x0000_t75" style="width:48pt;height:12pt" o:ole="">
                  <v:imagedata r:id="rId382" o:title=""/>
                </v:shape>
                <o:OLEObject Type="Embed" ProgID="Equation.DSMT4" ShapeID="_x0000_i1143" DrawAspect="Content" ObjectID="_1735305590" r:id="rId383"/>
              </w:object>
            </w:r>
            <w:r w:rsidRPr="0071784C">
              <w:t>.</w:t>
            </w:r>
          </w:p>
          <w:p w14:paraId="7816E38A" w14:textId="77777777" w:rsidR="00E14754" w:rsidRPr="0071784C" w:rsidRDefault="00E14754" w:rsidP="00290065">
            <w:pPr>
              <w:widowControl w:val="0"/>
            </w:pPr>
            <w:r w:rsidRPr="0071784C">
              <w:t>Skizzieren Sie  - ohne Berechnungen – das zugehörige s(t)</w:t>
            </w:r>
            <w:r w:rsidR="007C0947" w:rsidRPr="0071784C">
              <w:t>-Diagramm</w:t>
            </w:r>
            <w:r w:rsidRPr="0071784C">
              <w:t xml:space="preserve"> und beschriften Sie dessen Kurvenabschnitte mit Begriffen wie „Gerade“, „nach unten geöffnete Parabel“ u.a</w:t>
            </w:r>
            <w:proofErr w:type="gramStart"/>
            <w:r w:rsidRPr="0071784C">
              <w:t>..</w:t>
            </w:r>
            <w:proofErr w:type="gramEnd"/>
          </w:p>
        </w:tc>
      </w:tr>
      <w:tr w:rsidR="00E14754" w:rsidRPr="0071784C" w14:paraId="4F703B52" w14:textId="77777777" w:rsidTr="00290065">
        <w:tc>
          <w:tcPr>
            <w:tcW w:w="10061" w:type="dxa"/>
            <w:shd w:val="clear" w:color="auto" w:fill="auto"/>
          </w:tcPr>
          <w:p w14:paraId="0040C272" w14:textId="77777777" w:rsidR="00E14754" w:rsidRPr="0071784C" w:rsidRDefault="00215B7B" w:rsidP="00290065">
            <w:pPr>
              <w:widowControl w:val="0"/>
            </w:pPr>
            <w:r>
              <w:rPr>
                <w:noProof/>
              </w:rPr>
              <w:pict w14:anchorId="050401B9">
                <v:shape id="Bild 102" o:spid="_x0000_i1144" type="#_x0000_t75" alt="m790" style="width:390pt;height:240pt;visibility:visible">
                  <v:imagedata r:id="rId384" o:title="m790"/>
                </v:shape>
              </w:pict>
            </w:r>
          </w:p>
        </w:tc>
      </w:tr>
    </w:tbl>
    <w:p w14:paraId="1FA0A391" w14:textId="77777777" w:rsidR="00E14754" w:rsidRDefault="00E14754" w:rsidP="00E14754">
      <w:pPr>
        <w:widowControl w:val="0"/>
      </w:pPr>
    </w:p>
    <w:p w14:paraId="70AFAD51" w14:textId="390540AB" w:rsidR="00A6011E" w:rsidRDefault="007C5680" w:rsidP="00E14754">
      <w:pPr>
        <w:widowControl w:val="0"/>
      </w:pPr>
      <w:r>
        <w:rPr>
          <w:color w:val="FF0000"/>
        </w:rPr>
        <w:sym w:font="Symbol" w:char="F02A"/>
      </w:r>
      <w:hyperlink r:id="rId385" w:anchor="m805" w:history="1">
        <w:r w:rsidR="001A58D5" w:rsidRPr="00A6011E">
          <w:rPr>
            <w:rStyle w:val="Hyperlink"/>
            <w:sz w:val="22"/>
          </w:rPr>
          <w:t>805.</w:t>
        </w:r>
      </w:hyperlink>
      <w:r w:rsidR="001A58D5" w:rsidRPr="001A58D5">
        <w:t xml:space="preserve"> </w:t>
      </w:r>
      <w:r w:rsidR="00A6011E">
        <w:t xml:space="preserve">Ein Autofahrer brettert mit unerlaubten 120 km/h über die Landstraße und bemerkt plötzlich in 50 m Entfernung eine gut versteckte Radarfalle. Er geht nach einer Reaktionszeit von 0,2 s voll auf die Bremsen, die mit 5 m/s² das Auto abbremsen. </w:t>
      </w:r>
    </w:p>
    <w:p w14:paraId="1E98ECBF" w14:textId="77777777" w:rsidR="00A6011E" w:rsidRDefault="00A6011E" w:rsidP="00E14754">
      <w:pPr>
        <w:widowControl w:val="0"/>
      </w:pPr>
      <w:r>
        <w:t>Welche Geschwindigkeit registriert die Radarfalle. Schnappt sie zu</w:t>
      </w:r>
      <w:r w:rsidR="00390AB8">
        <w:t>, wenn die zulässige Geschwindigkeit 100 km/h beträgt?</w:t>
      </w:r>
    </w:p>
    <w:p w14:paraId="6BBF19A6" w14:textId="198E9FBD" w:rsidR="009E388C" w:rsidRDefault="001A58D5" w:rsidP="00E14754">
      <w:pPr>
        <w:widowControl w:val="0"/>
      </w:pPr>
      <w:r w:rsidRPr="001A58D5">
        <w:lastRenderedPageBreak/>
        <w:br/>
      </w:r>
      <w:hyperlink r:id="rId386" w:anchor="m836" w:history="1">
        <w:r w:rsidR="009E388C" w:rsidRPr="0082311B">
          <w:rPr>
            <w:rStyle w:val="Hyperlink"/>
            <w:sz w:val="22"/>
          </w:rPr>
          <w:t>836.</w:t>
        </w:r>
      </w:hyperlink>
      <w:r w:rsidR="009E388C">
        <w:t xml:space="preserve"> </w:t>
      </w:r>
    </w:p>
    <w:tbl>
      <w:tblPr>
        <w:tblW w:w="0" w:type="auto"/>
        <w:tblLayout w:type="fixed"/>
        <w:tblLook w:val="01E0" w:firstRow="1" w:lastRow="1" w:firstColumn="1" w:lastColumn="1" w:noHBand="0" w:noVBand="0"/>
      </w:tblPr>
      <w:tblGrid>
        <w:gridCol w:w="4928"/>
        <w:gridCol w:w="5209"/>
      </w:tblGrid>
      <w:tr w:rsidR="009E388C" w:rsidRPr="0071784C" w14:paraId="2B9F0ADC" w14:textId="77777777" w:rsidTr="00290065">
        <w:tc>
          <w:tcPr>
            <w:tcW w:w="4928" w:type="dxa"/>
            <w:shd w:val="clear" w:color="auto" w:fill="auto"/>
          </w:tcPr>
          <w:p w14:paraId="1D47F356" w14:textId="77777777" w:rsidR="009E388C" w:rsidRPr="0071784C" w:rsidRDefault="00215B7B" w:rsidP="00290065">
            <w:pPr>
              <w:widowControl w:val="0"/>
            </w:pPr>
            <w:r>
              <w:rPr>
                <w:noProof/>
              </w:rPr>
              <w:pict w14:anchorId="05C2B887">
                <v:shape id="Bild 103" o:spid="_x0000_i1145" type="#_x0000_t75" alt="m836_1" style="width:240pt;height:2in;visibility:visible">
                  <v:imagedata r:id="rId387" o:title="m836_1"/>
                </v:shape>
              </w:pict>
            </w:r>
          </w:p>
        </w:tc>
        <w:tc>
          <w:tcPr>
            <w:tcW w:w="5209" w:type="dxa"/>
            <w:shd w:val="clear" w:color="auto" w:fill="auto"/>
          </w:tcPr>
          <w:p w14:paraId="6C4EF1CC" w14:textId="77777777" w:rsidR="009E388C" w:rsidRPr="0071784C" w:rsidRDefault="00215B7B" w:rsidP="00290065">
            <w:pPr>
              <w:widowControl w:val="0"/>
            </w:pPr>
            <w:r>
              <w:rPr>
                <w:noProof/>
              </w:rPr>
              <w:pict w14:anchorId="1A2DCDDD">
                <v:shape id="Bild 104" o:spid="_x0000_i1146" type="#_x0000_t75" alt="m836_2" style="width:252pt;height:150pt;visibility:visible">
                  <v:imagedata r:id="rId388" o:title="m836_2"/>
                </v:shape>
              </w:pict>
            </w:r>
          </w:p>
        </w:tc>
      </w:tr>
      <w:tr w:rsidR="009E388C" w:rsidRPr="0071784C" w14:paraId="67DAA496" w14:textId="77777777" w:rsidTr="00290065">
        <w:tc>
          <w:tcPr>
            <w:tcW w:w="4928" w:type="dxa"/>
            <w:shd w:val="clear" w:color="auto" w:fill="auto"/>
          </w:tcPr>
          <w:p w14:paraId="0F705532" w14:textId="77777777" w:rsidR="009E388C" w:rsidRPr="0071784C" w:rsidRDefault="00215B7B" w:rsidP="00290065">
            <w:pPr>
              <w:widowControl w:val="0"/>
            </w:pPr>
            <w:r>
              <w:rPr>
                <w:noProof/>
              </w:rPr>
              <w:pict w14:anchorId="6A3F6150">
                <v:shape id="Bild 105" o:spid="_x0000_i1147" type="#_x0000_t75" alt="m836_3" style="width:240pt;height:2in;visibility:visible">
                  <v:imagedata r:id="rId389" o:title="m836_3"/>
                </v:shape>
              </w:pict>
            </w:r>
          </w:p>
        </w:tc>
        <w:tc>
          <w:tcPr>
            <w:tcW w:w="5209" w:type="dxa"/>
            <w:shd w:val="clear" w:color="auto" w:fill="auto"/>
          </w:tcPr>
          <w:p w14:paraId="63810646" w14:textId="77777777" w:rsidR="009E388C" w:rsidRPr="0071784C" w:rsidRDefault="00215B7B" w:rsidP="00290065">
            <w:pPr>
              <w:widowControl w:val="0"/>
            </w:pPr>
            <w:r>
              <w:rPr>
                <w:noProof/>
              </w:rPr>
              <w:pict w14:anchorId="1C852596">
                <v:shape id="Bild 106" o:spid="_x0000_i1148" type="#_x0000_t75" alt="m836_4" style="width:252pt;height:150pt;visibility:visible">
                  <v:imagedata r:id="rId390" o:title="m836_4"/>
                </v:shape>
              </w:pict>
            </w:r>
          </w:p>
        </w:tc>
      </w:tr>
      <w:tr w:rsidR="009E388C" w:rsidRPr="0071784C" w14:paraId="0D15C0ED" w14:textId="77777777" w:rsidTr="00290065">
        <w:tc>
          <w:tcPr>
            <w:tcW w:w="10137" w:type="dxa"/>
            <w:gridSpan w:val="2"/>
            <w:shd w:val="clear" w:color="auto" w:fill="auto"/>
          </w:tcPr>
          <w:p w14:paraId="49E903AE" w14:textId="77777777" w:rsidR="009E388C" w:rsidRPr="0071784C" w:rsidRDefault="00E46480" w:rsidP="00290065">
            <w:pPr>
              <w:widowControl w:val="0"/>
            </w:pPr>
            <w:r w:rsidRPr="0071784C">
              <w:t xml:space="preserve">Auf einer Luftkissenbahn befindet sich </w:t>
            </w:r>
            <w:r w:rsidR="00B03291" w:rsidRPr="0071784C">
              <w:t xml:space="preserve">ein </w:t>
            </w:r>
            <w:r w:rsidRPr="0071784C">
              <w:t>Gleitkörper, an dem über einen Faden und eine Rolle ein Massestück befestigt ist. Der Gleitkörper wird am Punkt 1 losgelassen und gleitet praktisch reibungsfrei bis zu Punkt 0. Zu diesem Zeitpunkt setzt das Gewicht auf</w:t>
            </w:r>
            <w:r w:rsidR="00482374" w:rsidRPr="0071784C">
              <w:t xml:space="preserve"> und der Gleiter hat seine Endgeschwindigkeit v</w:t>
            </w:r>
            <w:r w:rsidR="00482374" w:rsidRPr="0071784C">
              <w:rPr>
                <w:vertAlign w:val="subscript"/>
              </w:rPr>
              <w:t>1</w:t>
            </w:r>
            <w:r w:rsidR="00482374" w:rsidRPr="0071784C">
              <w:t xml:space="preserve"> erreicht.</w:t>
            </w:r>
          </w:p>
          <w:p w14:paraId="0B3F075A" w14:textId="77777777" w:rsidR="00482374" w:rsidRPr="0071784C" w:rsidRDefault="00482374" w:rsidP="00290065">
            <w:pPr>
              <w:widowControl w:val="0"/>
            </w:pPr>
            <w:r w:rsidRPr="0071784C">
              <w:t>Nun wird der Gleiter zum Punkt 2 bewegt, der doppelt so weit von 0 entfernt ist wie Punkt 1 und wieder losgelassen. Im Punkt 0 erreicht der Gleiter die Geschwindigkeit v</w:t>
            </w:r>
            <w:r w:rsidRPr="0071784C">
              <w:rPr>
                <w:vertAlign w:val="subscript"/>
              </w:rPr>
              <w:t>2</w:t>
            </w:r>
            <w:r w:rsidRPr="0071784C">
              <w:t>.</w:t>
            </w:r>
          </w:p>
          <w:p w14:paraId="0C09B2B5" w14:textId="77777777" w:rsidR="00482374" w:rsidRPr="0071784C" w:rsidRDefault="00482374" w:rsidP="00290065">
            <w:pPr>
              <w:widowControl w:val="0"/>
            </w:pPr>
            <w:r w:rsidRPr="0071784C">
              <w:t>In welchem Verhältnis stehen die beiden Geschwindigkeiten?</w:t>
            </w:r>
          </w:p>
          <w:p w14:paraId="6B198745" w14:textId="77777777" w:rsidR="00482374" w:rsidRPr="0071784C" w:rsidRDefault="00482374" w:rsidP="00290065">
            <w:pPr>
              <w:widowControl w:val="0"/>
            </w:pPr>
            <w:r w:rsidRPr="0071784C">
              <w:t>a) v</w:t>
            </w:r>
            <w:r w:rsidRPr="0071784C">
              <w:rPr>
                <w:vertAlign w:val="subscript"/>
              </w:rPr>
              <w:t>2</w:t>
            </w:r>
            <w:r w:rsidRPr="0071784C">
              <w:t xml:space="preserve"> ist kleiner als das Doppelte von v</w:t>
            </w:r>
            <w:r w:rsidRPr="0071784C">
              <w:rPr>
                <w:vertAlign w:val="subscript"/>
              </w:rPr>
              <w:t>1</w:t>
            </w:r>
            <w:r w:rsidRPr="0071784C">
              <w:t xml:space="preserve">. </w:t>
            </w:r>
          </w:p>
          <w:p w14:paraId="4D6740C6" w14:textId="77777777" w:rsidR="00482374" w:rsidRPr="0071784C" w:rsidRDefault="00482374" w:rsidP="00290065">
            <w:pPr>
              <w:widowControl w:val="0"/>
            </w:pPr>
            <w:r w:rsidRPr="0071784C">
              <w:t>b) v</w:t>
            </w:r>
            <w:r w:rsidRPr="0071784C">
              <w:rPr>
                <w:vertAlign w:val="subscript"/>
              </w:rPr>
              <w:t>2</w:t>
            </w:r>
            <w:r w:rsidRPr="0071784C">
              <w:t xml:space="preserve"> ist doppelt so groß wie v</w:t>
            </w:r>
            <w:r w:rsidRPr="0071784C">
              <w:rPr>
                <w:vertAlign w:val="subscript"/>
              </w:rPr>
              <w:t>1</w:t>
            </w:r>
            <w:r w:rsidRPr="0071784C">
              <w:t>.</w:t>
            </w:r>
          </w:p>
          <w:p w14:paraId="0D2CDC8D" w14:textId="77777777" w:rsidR="00482374" w:rsidRPr="0071784C" w:rsidRDefault="00482374" w:rsidP="00290065">
            <w:pPr>
              <w:widowControl w:val="0"/>
            </w:pPr>
            <w:r w:rsidRPr="0071784C">
              <w:t>c) v</w:t>
            </w:r>
            <w:r w:rsidRPr="0071784C">
              <w:rPr>
                <w:vertAlign w:val="subscript"/>
              </w:rPr>
              <w:t>2</w:t>
            </w:r>
            <w:r w:rsidRPr="0071784C">
              <w:t xml:space="preserve"> ist größer als das Doppelte von v</w:t>
            </w:r>
            <w:r w:rsidRPr="0071784C">
              <w:rPr>
                <w:vertAlign w:val="subscript"/>
              </w:rPr>
              <w:t>1</w:t>
            </w:r>
            <w:r w:rsidRPr="0071784C">
              <w:t>.</w:t>
            </w:r>
          </w:p>
        </w:tc>
      </w:tr>
    </w:tbl>
    <w:p w14:paraId="16970450" w14:textId="77777777" w:rsidR="001A58D5" w:rsidRDefault="001A58D5" w:rsidP="00E14754">
      <w:pPr>
        <w:widowControl w:val="0"/>
      </w:pPr>
    </w:p>
    <w:p w14:paraId="3A8D3E17" w14:textId="0F92D14E" w:rsidR="001A58D5" w:rsidRDefault="00215B7B" w:rsidP="00E14754">
      <w:pPr>
        <w:widowControl w:val="0"/>
      </w:pPr>
      <w:hyperlink r:id="rId391" w:anchor="m837" w:history="1">
        <w:r w:rsidR="00FC2278" w:rsidRPr="00FC2278">
          <w:rPr>
            <w:rStyle w:val="Hyperlink"/>
            <w:sz w:val="22"/>
          </w:rPr>
          <w:t>837.</w:t>
        </w:r>
      </w:hyperlink>
      <w:r w:rsidR="00FC2278">
        <w:t xml:space="preserve"> Bei einem Formel-I-Rennen passieren zwei Rennwagen zur gleichen Zeit den gleichen Ort, Rennwagen A mit </w:t>
      </w:r>
      <w:bookmarkStart w:id="971" w:name="OLE_LINK1"/>
      <w:bookmarkStart w:id="972" w:name="OLE_LINK2"/>
      <w:r w:rsidR="00FC2278">
        <w:t xml:space="preserve">180 km </w:t>
      </w:r>
      <w:r w:rsidR="00FC2278">
        <w:sym w:font="Wingdings" w:char="F0A0"/>
      </w:r>
      <w:r w:rsidR="00FC2278">
        <w:t xml:space="preserve"> h</w:t>
      </w:r>
      <w:r w:rsidR="00FC2278" w:rsidRPr="009353DD">
        <w:rPr>
          <w:vertAlign w:val="superscript"/>
        </w:rPr>
        <w:t>-1</w:t>
      </w:r>
      <w:r w:rsidR="00FC2278">
        <w:t xml:space="preserve"> </w:t>
      </w:r>
      <w:bookmarkEnd w:id="971"/>
      <w:bookmarkEnd w:id="972"/>
      <w:r w:rsidR="00FC2278">
        <w:t xml:space="preserve">und </w:t>
      </w:r>
      <w:r w:rsidR="009353DD">
        <w:t>R</w:t>
      </w:r>
      <w:r w:rsidR="00FC2278">
        <w:t xml:space="preserve">ennwagen B  </w:t>
      </w:r>
      <w:r w:rsidR="009353DD">
        <w:t xml:space="preserve">mit </w:t>
      </w:r>
      <w:r w:rsidR="00284B1B">
        <w:t>200</w:t>
      </w:r>
      <w:r w:rsidR="009353DD">
        <w:t xml:space="preserve"> km </w:t>
      </w:r>
      <w:r w:rsidR="009353DD">
        <w:sym w:font="Wingdings" w:char="F0A0"/>
      </w:r>
      <w:r w:rsidR="009353DD">
        <w:t xml:space="preserve"> h</w:t>
      </w:r>
      <w:r w:rsidR="009353DD" w:rsidRPr="009353DD">
        <w:rPr>
          <w:vertAlign w:val="superscript"/>
        </w:rPr>
        <w:t>-1</w:t>
      </w:r>
      <w:r w:rsidR="009353DD">
        <w:t>.</w:t>
      </w:r>
      <w:r w:rsidR="00114364">
        <w:t xml:space="preserve"> </w:t>
      </w:r>
      <w:r w:rsidR="00284B1B">
        <w:t>Genau a</w:t>
      </w:r>
      <w:r w:rsidR="00114364">
        <w:t xml:space="preserve">b diesem Zeitpunkt treten bei Rennwagen B </w:t>
      </w:r>
      <w:r w:rsidR="009353DD">
        <w:t xml:space="preserve"> </w:t>
      </w:r>
      <w:r w:rsidR="00114364">
        <w:t>Motorprobleme auf und dessen Geschwindigkeit sinkt entsprechend den Werten in der Tabelle. Die Geschwindigkeit von Rennwagen A bleibt konstant.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206"/>
        <w:gridCol w:w="1437"/>
        <w:gridCol w:w="1437"/>
        <w:gridCol w:w="1437"/>
        <w:gridCol w:w="1438"/>
        <w:gridCol w:w="1438"/>
      </w:tblGrid>
      <w:tr w:rsidR="00114364" w:rsidRPr="0071784C" w14:paraId="355B4859" w14:textId="77777777" w:rsidTr="00290065">
        <w:tc>
          <w:tcPr>
            <w:tcW w:w="1668" w:type="dxa"/>
            <w:shd w:val="clear" w:color="auto" w:fill="auto"/>
          </w:tcPr>
          <w:p w14:paraId="5793C7B4" w14:textId="77777777" w:rsidR="00114364" w:rsidRPr="0071784C" w:rsidRDefault="00114364" w:rsidP="00290065">
            <w:pPr>
              <w:widowControl w:val="0"/>
            </w:pPr>
            <w:r w:rsidRPr="0071784C">
              <w:t>t in s</w:t>
            </w:r>
          </w:p>
        </w:tc>
        <w:tc>
          <w:tcPr>
            <w:tcW w:w="1206" w:type="dxa"/>
            <w:shd w:val="clear" w:color="auto" w:fill="auto"/>
          </w:tcPr>
          <w:p w14:paraId="5B612BF1" w14:textId="77777777" w:rsidR="00114364" w:rsidRPr="0071784C" w:rsidRDefault="00114364" w:rsidP="00290065">
            <w:pPr>
              <w:widowControl w:val="0"/>
            </w:pPr>
            <w:r w:rsidRPr="0071784C">
              <w:t>0</w:t>
            </w:r>
          </w:p>
        </w:tc>
        <w:tc>
          <w:tcPr>
            <w:tcW w:w="1437" w:type="dxa"/>
            <w:shd w:val="clear" w:color="auto" w:fill="auto"/>
          </w:tcPr>
          <w:p w14:paraId="39DF9771" w14:textId="77777777" w:rsidR="00114364" w:rsidRPr="0071784C" w:rsidRDefault="00114364" w:rsidP="00290065">
            <w:pPr>
              <w:widowControl w:val="0"/>
            </w:pPr>
            <w:r w:rsidRPr="0071784C">
              <w:t>5</w:t>
            </w:r>
          </w:p>
        </w:tc>
        <w:tc>
          <w:tcPr>
            <w:tcW w:w="1437" w:type="dxa"/>
            <w:shd w:val="clear" w:color="auto" w:fill="auto"/>
          </w:tcPr>
          <w:p w14:paraId="51C18A30" w14:textId="77777777" w:rsidR="00114364" w:rsidRPr="0071784C" w:rsidRDefault="00114364" w:rsidP="00290065">
            <w:pPr>
              <w:widowControl w:val="0"/>
            </w:pPr>
            <w:r w:rsidRPr="0071784C">
              <w:t>10</w:t>
            </w:r>
          </w:p>
        </w:tc>
        <w:tc>
          <w:tcPr>
            <w:tcW w:w="1437" w:type="dxa"/>
            <w:shd w:val="clear" w:color="auto" w:fill="auto"/>
          </w:tcPr>
          <w:p w14:paraId="08DF3FDD" w14:textId="77777777" w:rsidR="00114364" w:rsidRPr="0071784C" w:rsidRDefault="00114364" w:rsidP="00290065">
            <w:pPr>
              <w:widowControl w:val="0"/>
            </w:pPr>
            <w:r w:rsidRPr="0071784C">
              <w:t>15</w:t>
            </w:r>
          </w:p>
        </w:tc>
        <w:tc>
          <w:tcPr>
            <w:tcW w:w="1438" w:type="dxa"/>
            <w:shd w:val="clear" w:color="auto" w:fill="auto"/>
          </w:tcPr>
          <w:p w14:paraId="77A1AE64" w14:textId="77777777" w:rsidR="00114364" w:rsidRPr="0071784C" w:rsidRDefault="00114364" w:rsidP="00290065">
            <w:pPr>
              <w:widowControl w:val="0"/>
            </w:pPr>
            <w:r w:rsidRPr="0071784C">
              <w:t>20</w:t>
            </w:r>
          </w:p>
        </w:tc>
        <w:tc>
          <w:tcPr>
            <w:tcW w:w="1438" w:type="dxa"/>
            <w:shd w:val="clear" w:color="auto" w:fill="auto"/>
          </w:tcPr>
          <w:p w14:paraId="10AC1982" w14:textId="77777777" w:rsidR="00114364" w:rsidRPr="0071784C" w:rsidRDefault="00114364" w:rsidP="00290065">
            <w:pPr>
              <w:widowControl w:val="0"/>
            </w:pPr>
            <w:r w:rsidRPr="0071784C">
              <w:t>25</w:t>
            </w:r>
          </w:p>
        </w:tc>
      </w:tr>
      <w:tr w:rsidR="00114364" w:rsidRPr="0071784C" w14:paraId="39A3E03E" w14:textId="77777777" w:rsidTr="00290065">
        <w:tc>
          <w:tcPr>
            <w:tcW w:w="1668" w:type="dxa"/>
            <w:shd w:val="clear" w:color="auto" w:fill="auto"/>
          </w:tcPr>
          <w:p w14:paraId="09F35A0C" w14:textId="77777777" w:rsidR="00114364" w:rsidRPr="0071784C" w:rsidRDefault="00114364" w:rsidP="00290065">
            <w:pPr>
              <w:widowControl w:val="0"/>
            </w:pPr>
            <w:r w:rsidRPr="0071784C">
              <w:t xml:space="preserve">v in m </w:t>
            </w:r>
            <w:r w:rsidRPr="0071784C">
              <w:sym w:font="Wingdings" w:char="F0A0"/>
            </w:r>
            <w:r w:rsidRPr="0071784C">
              <w:t xml:space="preserve"> s</w:t>
            </w:r>
            <w:r w:rsidRPr="0071784C">
              <w:rPr>
                <w:vertAlign w:val="superscript"/>
              </w:rPr>
              <w:t>-1</w:t>
            </w:r>
          </w:p>
        </w:tc>
        <w:tc>
          <w:tcPr>
            <w:tcW w:w="1206" w:type="dxa"/>
            <w:shd w:val="clear" w:color="auto" w:fill="auto"/>
          </w:tcPr>
          <w:p w14:paraId="57D23E6C" w14:textId="77777777" w:rsidR="00114364" w:rsidRPr="0071784C" w:rsidRDefault="00114364" w:rsidP="00290065">
            <w:pPr>
              <w:widowControl w:val="0"/>
            </w:pPr>
            <w:r w:rsidRPr="0071784C">
              <w:t>55,6</w:t>
            </w:r>
          </w:p>
        </w:tc>
        <w:tc>
          <w:tcPr>
            <w:tcW w:w="1437" w:type="dxa"/>
            <w:shd w:val="clear" w:color="auto" w:fill="auto"/>
          </w:tcPr>
          <w:p w14:paraId="37B19AB0" w14:textId="77777777" w:rsidR="00114364" w:rsidRPr="0071784C" w:rsidRDefault="00114364" w:rsidP="00290065">
            <w:pPr>
              <w:widowControl w:val="0"/>
            </w:pPr>
            <w:r w:rsidRPr="0071784C">
              <w:t>35,6</w:t>
            </w:r>
          </w:p>
        </w:tc>
        <w:tc>
          <w:tcPr>
            <w:tcW w:w="1437" w:type="dxa"/>
            <w:shd w:val="clear" w:color="auto" w:fill="auto"/>
          </w:tcPr>
          <w:p w14:paraId="33882988" w14:textId="77777777" w:rsidR="00114364" w:rsidRPr="0071784C" w:rsidRDefault="00114364" w:rsidP="00290065">
            <w:pPr>
              <w:widowControl w:val="0"/>
            </w:pPr>
            <w:r w:rsidRPr="0071784C">
              <w:t>20,0</w:t>
            </w:r>
          </w:p>
        </w:tc>
        <w:tc>
          <w:tcPr>
            <w:tcW w:w="1437" w:type="dxa"/>
            <w:shd w:val="clear" w:color="auto" w:fill="auto"/>
          </w:tcPr>
          <w:p w14:paraId="09AE06D9" w14:textId="77777777" w:rsidR="00114364" w:rsidRPr="0071784C" w:rsidRDefault="00114364" w:rsidP="00290065">
            <w:pPr>
              <w:widowControl w:val="0"/>
            </w:pPr>
            <w:r w:rsidRPr="0071784C">
              <w:t>8,9</w:t>
            </w:r>
          </w:p>
        </w:tc>
        <w:tc>
          <w:tcPr>
            <w:tcW w:w="1438" w:type="dxa"/>
            <w:shd w:val="clear" w:color="auto" w:fill="auto"/>
          </w:tcPr>
          <w:p w14:paraId="74496E66" w14:textId="77777777" w:rsidR="00114364" w:rsidRPr="0071784C" w:rsidRDefault="00114364" w:rsidP="00290065">
            <w:pPr>
              <w:widowControl w:val="0"/>
            </w:pPr>
            <w:r w:rsidRPr="0071784C">
              <w:t>2,2</w:t>
            </w:r>
          </w:p>
        </w:tc>
        <w:tc>
          <w:tcPr>
            <w:tcW w:w="1438" w:type="dxa"/>
            <w:shd w:val="clear" w:color="auto" w:fill="auto"/>
          </w:tcPr>
          <w:p w14:paraId="401D2867" w14:textId="77777777" w:rsidR="00114364" w:rsidRPr="0071784C" w:rsidRDefault="00114364" w:rsidP="00290065">
            <w:pPr>
              <w:widowControl w:val="0"/>
            </w:pPr>
            <w:r w:rsidRPr="0071784C">
              <w:t>0</w:t>
            </w:r>
          </w:p>
        </w:tc>
      </w:tr>
    </w:tbl>
    <w:p w14:paraId="5EDE88C8" w14:textId="77777777" w:rsidR="00114364" w:rsidRDefault="00F57603" w:rsidP="00E14754">
      <w:pPr>
        <w:widowControl w:val="0"/>
      </w:pPr>
      <w:r>
        <w:t>Weisen Sie nach, dass nach 2,7 s Rennwagen A den Rennwagen B überholt.</w:t>
      </w:r>
    </w:p>
    <w:p w14:paraId="1A324DD4" w14:textId="77777777" w:rsidR="00843620" w:rsidRDefault="00843620" w:rsidP="00E14754">
      <w:pPr>
        <w:widowControl w:val="0"/>
      </w:pPr>
    </w:p>
    <w:p w14:paraId="16E08A72" w14:textId="0E74674B" w:rsidR="00B70A80" w:rsidRDefault="00F86EC2" w:rsidP="00E14754">
      <w:pPr>
        <w:widowControl w:val="0"/>
      </w:pPr>
      <w:r>
        <w:rPr>
          <w:color w:val="FF0000"/>
        </w:rPr>
        <w:sym w:font="Symbol" w:char="F02A"/>
      </w:r>
      <w:hyperlink r:id="rId392" w:anchor="m838" w:history="1">
        <w:r w:rsidR="00843620" w:rsidRPr="00F54FAD">
          <w:rPr>
            <w:rStyle w:val="Hyperlink"/>
            <w:sz w:val="22"/>
          </w:rPr>
          <w:t>838.</w:t>
        </w:r>
      </w:hyperlink>
      <w:r w:rsidR="00843620">
        <w:t xml:space="preserve"> </w:t>
      </w:r>
      <w:r w:rsidR="00B70A80">
        <w:t xml:space="preserve">Ein Rennwagen wird von 230 km </w:t>
      </w:r>
      <w:r w:rsidR="00B70A80">
        <w:sym w:font="Wingdings" w:char="F0A0"/>
      </w:r>
      <w:r w:rsidR="00B70A80">
        <w:t xml:space="preserve"> h</w:t>
      </w:r>
      <w:r w:rsidR="00B70A80" w:rsidRPr="009353DD">
        <w:rPr>
          <w:vertAlign w:val="superscript"/>
        </w:rPr>
        <w:t>-1</w:t>
      </w:r>
      <w:r w:rsidR="00B70A80">
        <w:t xml:space="preserve"> durch eine konstante Bremskraft auf einer Strecke von 240 m auf von 80 km </w:t>
      </w:r>
      <w:r w:rsidR="00B70A80">
        <w:sym w:font="Wingdings" w:char="F0A0"/>
      </w:r>
      <w:r w:rsidR="00B70A80">
        <w:t xml:space="preserve"> h</w:t>
      </w:r>
      <w:r w:rsidR="00B70A80" w:rsidRPr="009353DD">
        <w:rPr>
          <w:vertAlign w:val="superscript"/>
        </w:rPr>
        <w:t>-1</w:t>
      </w:r>
      <w:r w:rsidR="00B70A80">
        <w:t xml:space="preserve"> abgebremst. </w:t>
      </w:r>
    </w:p>
    <w:p w14:paraId="3F2BF561" w14:textId="77777777" w:rsidR="00843620" w:rsidRDefault="00B70A80" w:rsidP="00E14754">
      <w:pPr>
        <w:widowControl w:val="0"/>
      </w:pPr>
      <w:r>
        <w:t>a) Wie groß ist die Bremsbeschleunigung und die Bremszeit?</w:t>
      </w:r>
    </w:p>
    <w:p w14:paraId="14716C66" w14:textId="77777777" w:rsidR="00B70A80" w:rsidRDefault="00B70A80" w:rsidP="00E14754">
      <w:pPr>
        <w:widowControl w:val="0"/>
      </w:pPr>
      <w:r>
        <w:t>b) Zeichnen Sie das s(t)-Diagramm.</w:t>
      </w:r>
    </w:p>
    <w:p w14:paraId="5E583695" w14:textId="77777777" w:rsidR="00233DCF" w:rsidRDefault="00233DCF" w:rsidP="00E14754">
      <w:pPr>
        <w:widowControl w:val="0"/>
      </w:pPr>
    </w:p>
    <w:p w14:paraId="7932CE70" w14:textId="22AB6670" w:rsidR="00233DCF" w:rsidRDefault="00233DCF" w:rsidP="00233DCF">
      <w:pPr>
        <w:widowControl w:val="0"/>
        <w:rPr>
          <w:shd w:val="clear" w:color="auto" w:fill="FFFFFF"/>
        </w:rPr>
      </w:pPr>
      <w:r w:rsidRPr="00B95C2D">
        <w:rPr>
          <w:color w:val="FF0000"/>
        </w:rPr>
        <w:sym w:font="Symbol" w:char="F02A"/>
      </w:r>
      <w:hyperlink r:id="rId393" w:anchor="m854" w:history="1">
        <w:r w:rsidRPr="00B95C2D">
          <w:rPr>
            <w:rStyle w:val="Hyperlink"/>
            <w:sz w:val="22"/>
          </w:rPr>
          <w:t>854.</w:t>
        </w:r>
      </w:hyperlink>
      <w:r w:rsidRPr="00B95C2D">
        <w:t xml:space="preserve"> </w:t>
      </w:r>
      <w:r w:rsidRPr="00B95C2D">
        <w:rPr>
          <w:shd w:val="clear" w:color="auto" w:fill="FFFFFF"/>
        </w:rPr>
        <w:t>Ein Rennwagen fährt aus dem Stand heraus eine Strecke von 120m und kommt am Ende wieder zum Stehen.</w:t>
      </w:r>
      <w:r>
        <w:rPr>
          <w:shd w:val="clear" w:color="auto" w:fill="FFFFFF"/>
        </w:rPr>
        <w:t xml:space="preserve"> </w:t>
      </w:r>
      <w:r w:rsidRPr="00B95C2D">
        <w:rPr>
          <w:shd w:val="clear" w:color="auto" w:fill="FFFFFF"/>
        </w:rPr>
        <w:t xml:space="preserve"> </w:t>
      </w:r>
      <w:r>
        <w:rPr>
          <w:shd w:val="clear" w:color="auto" w:fill="FFFFFF"/>
        </w:rPr>
        <w:t xml:space="preserve">Die konstante Beschleunigung beträgt 2,5 m/s², die konstante </w:t>
      </w:r>
      <w:r>
        <w:rPr>
          <w:shd w:val="clear" w:color="auto" w:fill="FFFFFF"/>
        </w:rPr>
        <w:lastRenderedPageBreak/>
        <w:t xml:space="preserve">Bremsbeschleunigung  </w:t>
      </w:r>
      <w:r w:rsidRPr="00B95C2D">
        <w:rPr>
          <w:shd w:val="clear" w:color="auto" w:fill="FFFFFF"/>
        </w:rPr>
        <w:t xml:space="preserve">-5,0 m/s². </w:t>
      </w:r>
    </w:p>
    <w:p w14:paraId="2D269680" w14:textId="77777777" w:rsidR="00233DCF" w:rsidRDefault="00233DCF" w:rsidP="00233DCF">
      <w:pPr>
        <w:widowControl w:val="0"/>
        <w:rPr>
          <w:shd w:val="clear" w:color="auto" w:fill="FFFFFF"/>
        </w:rPr>
      </w:pPr>
      <w:r>
        <w:rPr>
          <w:shd w:val="clear" w:color="auto" w:fill="FFFFFF"/>
        </w:rPr>
        <w:t xml:space="preserve">a) </w:t>
      </w:r>
      <w:r w:rsidRPr="00B95C2D">
        <w:rPr>
          <w:shd w:val="clear" w:color="auto" w:fill="FFFFFF"/>
        </w:rPr>
        <w:t>Welche Zeit  benötigt der Wagen für die Strecke</w:t>
      </w:r>
      <w:r>
        <w:rPr>
          <w:shd w:val="clear" w:color="auto" w:fill="FFFFFF"/>
        </w:rPr>
        <w:t>, wenn er aus der Beschleunigungsphase sofort zum Bremsen übergeht?</w:t>
      </w:r>
    </w:p>
    <w:p w14:paraId="3C68710F" w14:textId="77777777" w:rsidR="00233DCF" w:rsidRDefault="00233DCF" w:rsidP="00233DCF">
      <w:pPr>
        <w:widowControl w:val="0"/>
        <w:rPr>
          <w:shd w:val="clear" w:color="auto" w:fill="FFFFFF"/>
        </w:rPr>
      </w:pPr>
      <w:r>
        <w:rPr>
          <w:shd w:val="clear" w:color="auto" w:fill="FFFFFF"/>
        </w:rPr>
        <w:t xml:space="preserve">b) </w:t>
      </w:r>
      <w:r w:rsidRPr="00B95C2D">
        <w:rPr>
          <w:shd w:val="clear" w:color="auto" w:fill="FFFFFF"/>
        </w:rPr>
        <w:t xml:space="preserve"> Welche Höchstgeschwindigkeit erreicht er auf dieser Strecke?</w:t>
      </w:r>
    </w:p>
    <w:p w14:paraId="0DC62E02" w14:textId="77777777" w:rsidR="00E95DCC" w:rsidRDefault="00E95DCC" w:rsidP="00233DCF">
      <w:pPr>
        <w:widowControl w:val="0"/>
        <w:rPr>
          <w:shd w:val="clear" w:color="auto" w:fill="FFFFFF"/>
        </w:rPr>
      </w:pPr>
    </w:p>
    <w:p w14:paraId="06DFC93D" w14:textId="2485A763" w:rsidR="00E95DCC" w:rsidRDefault="002203EB" w:rsidP="00233DCF">
      <w:pPr>
        <w:widowControl w:val="0"/>
      </w:pPr>
      <w:r w:rsidRPr="00B95C2D">
        <w:rPr>
          <w:color w:val="FF0000"/>
        </w:rPr>
        <w:sym w:font="Symbol" w:char="F02A"/>
      </w:r>
      <w:hyperlink r:id="rId394" w:anchor="m871" w:history="1">
        <w:r w:rsidR="00E95DCC" w:rsidRPr="002203EB">
          <w:rPr>
            <w:rStyle w:val="Hyperlink"/>
            <w:sz w:val="22"/>
            <w:shd w:val="clear" w:color="auto" w:fill="FFFFFF"/>
          </w:rPr>
          <w:t>871.</w:t>
        </w:r>
      </w:hyperlink>
      <w:r w:rsidR="00E95DCC" w:rsidRPr="00E95DCC">
        <w:rPr>
          <w:shd w:val="clear" w:color="auto" w:fill="FFFFFF"/>
        </w:rPr>
        <w:t xml:space="preserve"> </w:t>
      </w:r>
      <w:r w:rsidR="00E95DCC">
        <w:rPr>
          <w:shd w:val="clear" w:color="auto" w:fill="FFFFFF"/>
        </w:rPr>
        <w:t xml:space="preserve">Im Artikel der Wikipedia (2013) zum schwedischen Supersportwagen </w:t>
      </w:r>
      <w:r w:rsidR="00E95DCC" w:rsidRPr="00E95DCC">
        <w:rPr>
          <w:shd w:val="clear" w:color="auto" w:fill="FFFFFF"/>
        </w:rPr>
        <w:t>Koenigsegg Agera</w:t>
      </w:r>
      <w:r w:rsidR="00E95DCC">
        <w:rPr>
          <w:shd w:val="clear" w:color="auto" w:fill="FFFFFF"/>
        </w:rPr>
        <w:t xml:space="preserve"> </w:t>
      </w:r>
      <w:r w:rsidR="009619F9">
        <w:rPr>
          <w:shd w:val="clear" w:color="auto" w:fill="FFFFFF"/>
        </w:rPr>
        <w:t xml:space="preserve">R </w:t>
      </w:r>
      <w:r w:rsidR="00E95DCC">
        <w:rPr>
          <w:shd w:val="clear" w:color="auto" w:fill="FFFFFF"/>
        </w:rPr>
        <w:t>steht: „</w:t>
      </w:r>
      <w:r w:rsidR="00E95DCC" w:rsidRPr="00E95DCC">
        <w:t>Nach Angaben des Herstellers beschleunigt der Agera R in 14.53 Sekunden von 0 auf 300 km/h. Für die Beschleunigung von 0 auf 300 km/h und die anschließende Vollbremsung bis zum Stillstand benötigt er lediglich 21,19 Sekunden.</w:t>
      </w:r>
      <w:r w:rsidR="00E95DCC">
        <w:t>“</w:t>
      </w:r>
    </w:p>
    <w:p w14:paraId="5237D9B7" w14:textId="77777777" w:rsidR="00E95DCC" w:rsidRDefault="00E95DCC" w:rsidP="00233DCF">
      <w:pPr>
        <w:widowControl w:val="0"/>
      </w:pPr>
      <w:r>
        <w:t>a) Wie groß ist die Beschleunigung im Verhältnis zur Fallbeschleunigung von 9,81 m/s².</w:t>
      </w:r>
    </w:p>
    <w:p w14:paraId="43A80FEE" w14:textId="77777777" w:rsidR="00E95DCC" w:rsidRDefault="00E95DCC" w:rsidP="00233DCF">
      <w:pPr>
        <w:widowControl w:val="0"/>
      </w:pPr>
      <w:r>
        <w:t xml:space="preserve">b) </w:t>
      </w:r>
      <w:r w:rsidR="009619F9">
        <w:t>Wie groß ist die Bremsbeschleunigung?</w:t>
      </w:r>
    </w:p>
    <w:p w14:paraId="2177FE1F" w14:textId="77777777" w:rsidR="009619F9" w:rsidRDefault="009619F9" w:rsidP="00233DCF">
      <w:pPr>
        <w:widowControl w:val="0"/>
        <w:rPr>
          <w:shd w:val="clear" w:color="auto" w:fill="FFFFFF"/>
        </w:rPr>
      </w:pPr>
      <w:r>
        <w:rPr>
          <w:shd w:val="clear" w:color="auto" w:fill="FFFFFF"/>
        </w:rPr>
        <w:t>c) Wie weit fährt der Agera R während dieses Manövers?</w:t>
      </w:r>
    </w:p>
    <w:p w14:paraId="135CAAE1" w14:textId="77777777" w:rsidR="009619F9" w:rsidRDefault="009619F9" w:rsidP="00233DCF">
      <w:pPr>
        <w:widowControl w:val="0"/>
        <w:rPr>
          <w:shd w:val="clear" w:color="auto" w:fill="FFFFFF"/>
        </w:rPr>
      </w:pPr>
      <w:r>
        <w:rPr>
          <w:shd w:val="clear" w:color="auto" w:fill="FFFFFF"/>
        </w:rPr>
        <w:t>d) Wie groß muss die Haftreibungszahl mindestens sein, damit der Agera R dieses Manöver ohne durchdrehende oder blockierende Reifen schafft?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D53275" w:rsidRPr="0071784C" w14:paraId="4A19699F" w14:textId="77777777" w:rsidTr="00290065">
        <w:tc>
          <w:tcPr>
            <w:tcW w:w="5030" w:type="dxa"/>
            <w:shd w:val="clear" w:color="auto" w:fill="auto"/>
          </w:tcPr>
          <w:p w14:paraId="65143561" w14:textId="36734C7E" w:rsidR="006B5433" w:rsidRPr="00290065" w:rsidRDefault="00215B7B" w:rsidP="00290065">
            <w:pPr>
              <w:widowControl w:val="0"/>
              <w:rPr>
                <w:shd w:val="clear" w:color="auto" w:fill="FFFFFF"/>
              </w:rPr>
            </w:pPr>
            <w:hyperlink r:id="rId395" w:anchor="m887" w:history="1">
              <w:r w:rsidR="00D53275" w:rsidRPr="00290065">
                <w:rPr>
                  <w:rStyle w:val="Hyperlink"/>
                  <w:sz w:val="22"/>
                  <w:shd w:val="clear" w:color="auto" w:fill="FFFFFF"/>
                </w:rPr>
                <w:t>88</w:t>
              </w:r>
              <w:r w:rsidR="00544F96" w:rsidRPr="00290065">
                <w:rPr>
                  <w:rStyle w:val="Hyperlink"/>
                  <w:sz w:val="22"/>
                  <w:shd w:val="clear" w:color="auto" w:fill="FFFFFF"/>
                </w:rPr>
                <w:t>7</w:t>
              </w:r>
              <w:r w:rsidR="00D53275" w:rsidRPr="00290065">
                <w:rPr>
                  <w:rStyle w:val="Hyperlink"/>
                  <w:sz w:val="22"/>
                  <w:shd w:val="clear" w:color="auto" w:fill="FFFFFF"/>
                </w:rPr>
                <w:t>.</w:t>
              </w:r>
            </w:hyperlink>
            <w:r w:rsidR="00D53275" w:rsidRPr="00290065">
              <w:rPr>
                <w:shd w:val="clear" w:color="auto" w:fill="FFFFFF"/>
              </w:rPr>
              <w:t xml:space="preserve"> </w:t>
            </w:r>
            <w:r w:rsidR="006B5433" w:rsidRPr="00290065">
              <w:rPr>
                <w:shd w:val="clear" w:color="auto" w:fill="FFFFFF"/>
              </w:rPr>
              <w:t>(GK 2014)</w:t>
            </w:r>
          </w:p>
          <w:p w14:paraId="5350BA8E" w14:textId="77777777" w:rsidR="00D53275" w:rsidRPr="00290065" w:rsidRDefault="006B5433" w:rsidP="00290065">
            <w:pPr>
              <w:widowControl w:val="0"/>
              <w:rPr>
                <w:shd w:val="clear" w:color="auto" w:fill="FFFFFF"/>
              </w:rPr>
            </w:pPr>
            <w:r w:rsidRPr="00290065">
              <w:rPr>
                <w:shd w:val="clear" w:color="auto" w:fill="FFFFFF"/>
              </w:rPr>
              <w:t xml:space="preserve">Zwei Körper sind mit einem Faden, der über eine feste Rolle läuft, verbunden. Körper 1 hat eine Masse von 800 g und steht auf dem Boden. </w:t>
            </w:r>
          </w:p>
          <w:p w14:paraId="5B11BE23" w14:textId="77777777" w:rsidR="006B5433" w:rsidRPr="00290065" w:rsidRDefault="006B5433" w:rsidP="00290065">
            <w:pPr>
              <w:widowControl w:val="0"/>
              <w:rPr>
                <w:shd w:val="clear" w:color="auto" w:fill="FFFFFF"/>
              </w:rPr>
            </w:pPr>
            <w:r w:rsidRPr="00290065">
              <w:rPr>
                <w:shd w:val="clear" w:color="auto" w:fill="FFFFFF"/>
              </w:rPr>
              <w:t>Körper 2 hat eine Masse von 830 g, seine Unterkante befindet sich 1,50 m über dem Boden.</w:t>
            </w:r>
          </w:p>
          <w:p w14:paraId="52B83BC6" w14:textId="77777777" w:rsidR="006B5433" w:rsidRPr="00290065" w:rsidRDefault="006B5433" w:rsidP="00290065">
            <w:pPr>
              <w:widowControl w:val="0"/>
              <w:rPr>
                <w:shd w:val="clear" w:color="auto" w:fill="FFFFFF"/>
              </w:rPr>
            </w:pPr>
            <w:r w:rsidRPr="00290065">
              <w:rPr>
                <w:shd w:val="clear" w:color="auto" w:fill="FFFFFF"/>
              </w:rPr>
              <w:t>Die Körper werden zum Zeitpunkt t=0s freigegeben.</w:t>
            </w:r>
          </w:p>
          <w:p w14:paraId="00DA0CD3" w14:textId="77777777" w:rsidR="006B5433" w:rsidRPr="00290065" w:rsidRDefault="00A40FD7" w:rsidP="00290065">
            <w:pPr>
              <w:widowControl w:val="0"/>
              <w:rPr>
                <w:shd w:val="clear" w:color="auto" w:fill="FFFFFF"/>
              </w:rPr>
            </w:pPr>
            <w:r w:rsidRPr="00290065">
              <w:rPr>
                <w:b/>
                <w:shd w:val="clear" w:color="auto" w:fill="FFFFFF"/>
              </w:rPr>
              <w:t>a)</w:t>
            </w:r>
            <w:r w:rsidRPr="00290065">
              <w:rPr>
                <w:shd w:val="clear" w:color="auto" w:fill="FFFFFF"/>
              </w:rPr>
              <w:t xml:space="preserve"> Weisen Sie rechnerisch nach, dass die Beschleunigung, mit der sich beide Körper bewegen, 0,18 m/s² beträgt.</w:t>
            </w:r>
          </w:p>
          <w:p w14:paraId="482AB1B9" w14:textId="77777777" w:rsidR="00A40FD7" w:rsidRPr="00290065" w:rsidRDefault="00A40FD7" w:rsidP="00290065">
            <w:pPr>
              <w:widowControl w:val="0"/>
              <w:rPr>
                <w:shd w:val="clear" w:color="auto" w:fill="FFFFFF"/>
              </w:rPr>
            </w:pPr>
            <w:r w:rsidRPr="00290065">
              <w:rPr>
                <w:b/>
                <w:shd w:val="clear" w:color="auto" w:fill="FFFFFF"/>
              </w:rPr>
              <w:t>b)</w:t>
            </w:r>
            <w:r w:rsidRPr="00290065">
              <w:rPr>
                <w:shd w:val="clear" w:color="auto" w:fill="FFFFFF"/>
              </w:rPr>
              <w:t xml:space="preserve"> Berechnen Sie den Zeitpunkt, zu dem Körper 2 aufsetzt.</w:t>
            </w:r>
          </w:p>
          <w:p w14:paraId="28F0F375" w14:textId="77777777" w:rsidR="00A40FD7" w:rsidRPr="00290065" w:rsidRDefault="00A40FD7" w:rsidP="00290065">
            <w:pPr>
              <w:widowControl w:val="0"/>
              <w:rPr>
                <w:shd w:val="clear" w:color="auto" w:fill="FFFFFF"/>
              </w:rPr>
            </w:pPr>
            <w:r w:rsidRPr="00290065">
              <w:rPr>
                <w:b/>
                <w:shd w:val="clear" w:color="auto" w:fill="FFFFFF"/>
              </w:rPr>
              <w:t>c)</w:t>
            </w:r>
            <w:r w:rsidRPr="00290065">
              <w:rPr>
                <w:shd w:val="clear" w:color="auto" w:fill="FFFFFF"/>
              </w:rPr>
              <w:t xml:space="preserve"> Geben Sie die maximale Geschwindigkeit des Körper 2 an.</w:t>
            </w:r>
          </w:p>
          <w:p w14:paraId="3EB88800" w14:textId="77777777" w:rsidR="00A40FD7" w:rsidRPr="00290065" w:rsidRDefault="00A40FD7" w:rsidP="00290065">
            <w:pPr>
              <w:widowControl w:val="0"/>
              <w:rPr>
                <w:shd w:val="clear" w:color="auto" w:fill="FFFFFF"/>
              </w:rPr>
            </w:pPr>
            <w:r w:rsidRPr="00290065">
              <w:rPr>
                <w:b/>
                <w:shd w:val="clear" w:color="auto" w:fill="FFFFFF"/>
              </w:rPr>
              <w:t>d)</w:t>
            </w:r>
            <w:r w:rsidRPr="00290065">
              <w:rPr>
                <w:shd w:val="clear" w:color="auto" w:fill="FFFFFF"/>
              </w:rPr>
              <w:t xml:space="preserve"> Beschreiben sie die bezüglich der beiden Körper bei dieser Bewegung ablaufenden Energieumwandlungen.</w:t>
            </w:r>
          </w:p>
        </w:tc>
        <w:tc>
          <w:tcPr>
            <w:tcW w:w="5031" w:type="dxa"/>
            <w:shd w:val="clear" w:color="auto" w:fill="auto"/>
          </w:tcPr>
          <w:p w14:paraId="48464031" w14:textId="77777777" w:rsidR="00D53275" w:rsidRPr="00290065" w:rsidRDefault="00215B7B" w:rsidP="00290065">
            <w:pPr>
              <w:widowControl w:val="0"/>
              <w:rPr>
                <w:shd w:val="clear" w:color="auto" w:fill="FFFFFF"/>
              </w:rPr>
            </w:pPr>
            <w:r>
              <w:rPr>
                <w:noProof/>
                <w:shd w:val="clear" w:color="auto" w:fill="FFFFFF"/>
              </w:rPr>
              <w:pict w14:anchorId="3AFFB812">
                <v:shape id="Bild 107" o:spid="_x0000_i1149" type="#_x0000_t75" alt="m888" style="width:228pt;height:240pt;visibility:visible">
                  <v:imagedata r:id="rId396" o:title="m888"/>
                </v:shape>
              </w:pict>
            </w:r>
          </w:p>
        </w:tc>
      </w:tr>
    </w:tbl>
    <w:p w14:paraId="4BF5E016" w14:textId="77777777" w:rsidR="00E30BB8" w:rsidRDefault="00E30BB8" w:rsidP="00233DCF">
      <w:pPr>
        <w:widowControl w:val="0"/>
        <w:rPr>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4D3D88" w:rsidRPr="0071784C" w14:paraId="5D2C10CF" w14:textId="77777777" w:rsidTr="00290065">
        <w:tc>
          <w:tcPr>
            <w:tcW w:w="5030" w:type="dxa"/>
            <w:shd w:val="clear" w:color="auto" w:fill="auto"/>
          </w:tcPr>
          <w:p w14:paraId="32A29857" w14:textId="004A5B37" w:rsidR="004D3D88" w:rsidRPr="00290065" w:rsidRDefault="00215B7B" w:rsidP="00290065">
            <w:pPr>
              <w:widowControl w:val="0"/>
              <w:rPr>
                <w:shd w:val="clear" w:color="auto" w:fill="FFFFFF"/>
              </w:rPr>
            </w:pPr>
            <w:hyperlink r:id="rId397" w:anchor="m898" w:history="1">
              <w:r w:rsidR="004D3D88" w:rsidRPr="00290065">
                <w:rPr>
                  <w:rStyle w:val="Hyperlink"/>
                  <w:sz w:val="22"/>
                  <w:shd w:val="clear" w:color="auto" w:fill="FFFFFF"/>
                </w:rPr>
                <w:t>898.</w:t>
              </w:r>
            </w:hyperlink>
            <w:r w:rsidR="004D3D88" w:rsidRPr="00290065">
              <w:rPr>
                <w:shd w:val="clear" w:color="auto" w:fill="FFFFFF"/>
              </w:rPr>
              <w:t xml:space="preserve">   LKW 1 befindet sich im Abstand von 200m </w:t>
            </w:r>
            <w:r w:rsidR="00752A2F" w:rsidRPr="00290065">
              <w:rPr>
                <w:shd w:val="clear" w:color="auto" w:fill="FFFFFF"/>
              </w:rPr>
              <w:t>vor</w:t>
            </w:r>
            <w:r w:rsidR="004D3D88" w:rsidRPr="00290065">
              <w:rPr>
                <w:shd w:val="clear" w:color="auto" w:fill="FFFFFF"/>
              </w:rPr>
              <w:t xml:space="preserve"> LKW 2. Beide bewegen sich mit der gleichen Geschwindigkeit von 70 km/h. Nun beschleunigt LKW </w:t>
            </w:r>
            <w:r w:rsidR="00752A2F" w:rsidRPr="00290065">
              <w:rPr>
                <w:shd w:val="clear" w:color="auto" w:fill="FFFFFF"/>
              </w:rPr>
              <w:t>2</w:t>
            </w:r>
            <w:r w:rsidR="004D3D88" w:rsidRPr="00290065">
              <w:rPr>
                <w:shd w:val="clear" w:color="auto" w:fill="FFFFFF"/>
              </w:rPr>
              <w:t xml:space="preserve"> gleichmäßig mit </w:t>
            </w:r>
            <w:r w:rsidR="00E1232B" w:rsidRPr="00290065">
              <w:rPr>
                <w:shd w:val="clear" w:color="auto" w:fill="FFFFFF"/>
              </w:rPr>
              <w:t>0,</w:t>
            </w:r>
            <w:r w:rsidR="00752A2F" w:rsidRPr="00290065">
              <w:rPr>
                <w:shd w:val="clear" w:color="auto" w:fill="FFFFFF"/>
              </w:rPr>
              <w:t>2</w:t>
            </w:r>
            <w:r w:rsidR="004D3D88" w:rsidRPr="00290065">
              <w:rPr>
                <w:shd w:val="clear" w:color="auto" w:fill="FFFFFF"/>
              </w:rPr>
              <w:t xml:space="preserve"> m s</w:t>
            </w:r>
            <w:r w:rsidR="004D3D88" w:rsidRPr="00290065">
              <w:rPr>
                <w:shd w:val="clear" w:color="auto" w:fill="FFFFFF"/>
                <w:vertAlign w:val="superscript"/>
              </w:rPr>
              <w:t>-</w:t>
            </w:r>
            <w:r w:rsidR="0032496C">
              <w:rPr>
                <w:shd w:val="clear" w:color="auto" w:fill="FFFFFF"/>
                <w:vertAlign w:val="superscript"/>
              </w:rPr>
              <w:t>2</w:t>
            </w:r>
          </w:p>
          <w:p w14:paraId="22BB0E1C" w14:textId="77777777" w:rsidR="004D3D88" w:rsidRPr="00290065" w:rsidRDefault="00752A2F" w:rsidP="00290065">
            <w:pPr>
              <w:widowControl w:val="0"/>
              <w:rPr>
                <w:shd w:val="clear" w:color="auto" w:fill="FFFFFF"/>
              </w:rPr>
            </w:pPr>
            <w:r w:rsidRPr="00290065">
              <w:rPr>
                <w:shd w:val="clear" w:color="auto" w:fill="FFFFFF"/>
              </w:rPr>
              <w:t>Welche Geschwindigkeit hat er, wenn er LKW 1 einholt?</w:t>
            </w:r>
            <w:r w:rsidR="004D3D88" w:rsidRPr="00290065">
              <w:rPr>
                <w:shd w:val="clear" w:color="auto" w:fill="FFFFFF"/>
              </w:rPr>
              <w:t xml:space="preserve"> Wie weit sind die beiden LKW jeweils gefahren?</w:t>
            </w:r>
          </w:p>
          <w:p w14:paraId="7D190D1A" w14:textId="77777777" w:rsidR="004D3D88" w:rsidRPr="00290065" w:rsidRDefault="004D3D88" w:rsidP="00290065">
            <w:pPr>
              <w:widowControl w:val="0"/>
              <w:rPr>
                <w:shd w:val="clear" w:color="auto" w:fill="FFFFFF"/>
              </w:rPr>
            </w:pPr>
          </w:p>
        </w:tc>
        <w:tc>
          <w:tcPr>
            <w:tcW w:w="5031" w:type="dxa"/>
            <w:shd w:val="clear" w:color="auto" w:fill="auto"/>
          </w:tcPr>
          <w:p w14:paraId="4518A2D8" w14:textId="77777777" w:rsidR="004D3D88" w:rsidRPr="00290065" w:rsidRDefault="00215B7B" w:rsidP="00290065">
            <w:pPr>
              <w:widowControl w:val="0"/>
              <w:rPr>
                <w:shd w:val="clear" w:color="auto" w:fill="FFFFFF"/>
              </w:rPr>
            </w:pPr>
            <w:r>
              <w:rPr>
                <w:noProof/>
                <w:shd w:val="clear" w:color="auto" w:fill="FFFFFF"/>
              </w:rPr>
              <w:pict w14:anchorId="7F455670">
                <v:shape id="Bild 108" o:spid="_x0000_i1150" type="#_x0000_t75" alt="a898" style="width:204pt;height:150pt;visibility:visible">
                  <v:imagedata r:id="rId398" o:title="a898"/>
                </v:shape>
              </w:pict>
            </w:r>
          </w:p>
        </w:tc>
      </w:tr>
    </w:tbl>
    <w:p w14:paraId="7E8DB4F4" w14:textId="77777777" w:rsidR="00830691" w:rsidRDefault="00830691" w:rsidP="00233DCF">
      <w:pPr>
        <w:widowControl w:val="0"/>
        <w:rPr>
          <w:shd w:val="clear" w:color="auto" w:fill="FFFFFF"/>
        </w:rPr>
      </w:pPr>
    </w:p>
    <w:p w14:paraId="1D63FA17" w14:textId="77777777" w:rsidR="00830691" w:rsidRDefault="00830691" w:rsidP="00233DCF">
      <w:pPr>
        <w:widowControl w:val="0"/>
        <w:rPr>
          <w:shd w:val="clear" w:color="auto" w:fill="FFFFFF"/>
        </w:rPr>
      </w:pPr>
    </w:p>
    <w:p w14:paraId="1F7E0B2A" w14:textId="3F99ED80" w:rsidR="0045442A" w:rsidRDefault="00AA0B61" w:rsidP="00233DCF">
      <w:pPr>
        <w:widowControl w:val="0"/>
        <w:rPr>
          <w:shd w:val="clear" w:color="auto" w:fill="FFFFFF"/>
        </w:rPr>
      </w:pPr>
      <w:r>
        <w:rPr>
          <w:color w:val="FF0000"/>
        </w:rPr>
        <w:sym w:font="Symbol" w:char="F02A"/>
      </w:r>
      <w:hyperlink r:id="rId399" w:anchor="m891" w:history="1">
        <w:r w:rsidR="0045442A" w:rsidRPr="001521DD">
          <w:rPr>
            <w:rStyle w:val="Hyperlink"/>
            <w:sz w:val="22"/>
            <w:shd w:val="clear" w:color="auto" w:fill="FFFFFF"/>
          </w:rPr>
          <w:t>891.</w:t>
        </w:r>
      </w:hyperlink>
      <w:r w:rsidR="0045442A">
        <w:rPr>
          <w:shd w:val="clear" w:color="auto" w:fill="FFFFFF"/>
        </w:rPr>
        <w:t xml:space="preserve"> </w:t>
      </w:r>
      <w:bookmarkStart w:id="973" w:name="_Hlk391799268"/>
      <w:r w:rsidR="000C6469">
        <w:rPr>
          <w:shd w:val="clear" w:color="auto" w:fill="FFFFFF"/>
        </w:rPr>
        <w:t>Jeder Autofahrer kennt die Situation: Man</w:t>
      </w:r>
      <w:r w:rsidR="0045442A">
        <w:rPr>
          <w:shd w:val="clear" w:color="auto" w:fill="FFFFFF"/>
        </w:rPr>
        <w:t xml:space="preserve"> fährt mit einer konstanten Geschwindigkeit von 50 km/h auf eine Ampel zu, die Grün zeigt. Plötzlich wechselt die Ampel von Grün in die Gelbphase, die 3</w:t>
      </w:r>
      <w:r w:rsidR="00324D44">
        <w:rPr>
          <w:shd w:val="clear" w:color="auto" w:fill="FFFFFF"/>
        </w:rPr>
        <w:t>,0</w:t>
      </w:r>
      <w:r w:rsidR="0045442A">
        <w:rPr>
          <w:shd w:val="clear" w:color="auto" w:fill="FFFFFF"/>
        </w:rPr>
        <w:t xml:space="preserve"> s dauert. Danach schaltet die Ampel auf Rot.</w:t>
      </w:r>
      <w:r w:rsidR="000C6469">
        <w:rPr>
          <w:shd w:val="clear" w:color="auto" w:fill="FFFFFF"/>
        </w:rPr>
        <w:t xml:space="preserve"> Bremsen oder weiterfahren? </w:t>
      </w:r>
      <w:r w:rsidR="00FF77AD">
        <w:rPr>
          <w:shd w:val="clear" w:color="auto" w:fill="FFFFFF"/>
        </w:rPr>
        <w:t>Und wenn ich</w:t>
      </w:r>
      <w:r w:rsidR="000C6469">
        <w:rPr>
          <w:shd w:val="clear" w:color="auto" w:fill="FFFFFF"/>
        </w:rPr>
        <w:t xml:space="preserve"> bremse</w:t>
      </w:r>
      <w:r w:rsidR="00FF77AD">
        <w:rPr>
          <w:shd w:val="clear" w:color="auto" w:fill="FFFFFF"/>
        </w:rPr>
        <w:t xml:space="preserve">, </w:t>
      </w:r>
      <w:r w:rsidR="000C6469">
        <w:rPr>
          <w:shd w:val="clear" w:color="auto" w:fill="FFFFFF"/>
        </w:rPr>
        <w:t xml:space="preserve"> stehe </w:t>
      </w:r>
      <w:r w:rsidR="00FF77AD">
        <w:rPr>
          <w:shd w:val="clear" w:color="auto" w:fill="FFFFFF"/>
        </w:rPr>
        <w:t xml:space="preserve">ich </w:t>
      </w:r>
      <w:r w:rsidR="000C6469">
        <w:rPr>
          <w:shd w:val="clear" w:color="auto" w:fill="FFFFFF"/>
        </w:rPr>
        <w:t>dann auf der Kreuzung?</w:t>
      </w:r>
    </w:p>
    <w:p w14:paraId="417F16AF" w14:textId="77777777" w:rsidR="000C6469" w:rsidRDefault="000C6469" w:rsidP="00233DCF">
      <w:pPr>
        <w:widowControl w:val="0"/>
        <w:rPr>
          <w:shd w:val="clear" w:color="auto" w:fill="FFFFFF"/>
        </w:rPr>
      </w:pPr>
      <w:r>
        <w:rPr>
          <w:shd w:val="clear" w:color="auto" w:fill="FFFFFF"/>
        </w:rPr>
        <w:lastRenderedPageBreak/>
        <w:t xml:space="preserve">Wie </w:t>
      </w:r>
      <w:r w:rsidR="00FF77AD">
        <w:rPr>
          <w:shd w:val="clear" w:color="auto" w:fill="FFFFFF"/>
        </w:rPr>
        <w:t>groß</w:t>
      </w:r>
      <w:r>
        <w:rPr>
          <w:shd w:val="clear" w:color="auto" w:fill="FFFFFF"/>
        </w:rPr>
        <w:t xml:space="preserve"> </w:t>
      </w:r>
      <w:r w:rsidR="00FF77AD">
        <w:rPr>
          <w:shd w:val="clear" w:color="auto" w:fill="FFFFFF"/>
        </w:rPr>
        <w:t xml:space="preserve">muss die </w:t>
      </w:r>
      <w:r>
        <w:rPr>
          <w:shd w:val="clear" w:color="auto" w:fill="FFFFFF"/>
        </w:rPr>
        <w:t xml:space="preserve">Entfernung zur </w:t>
      </w:r>
      <w:r w:rsidR="00FF77AD">
        <w:rPr>
          <w:shd w:val="clear" w:color="auto" w:fill="FFFFFF"/>
        </w:rPr>
        <w:t xml:space="preserve">mindestens </w:t>
      </w:r>
      <w:r>
        <w:rPr>
          <w:shd w:val="clear" w:color="auto" w:fill="FFFFFF"/>
        </w:rPr>
        <w:t xml:space="preserve">Haltelinie sein, damit man mit einer Reaktionszeit von 0,5 s und einer Bremsbeschleunigung von </w:t>
      </w:r>
      <w:r w:rsidR="00FF77AD">
        <w:rPr>
          <w:shd w:val="clear" w:color="auto" w:fill="FFFFFF"/>
        </w:rPr>
        <w:t>-</w:t>
      </w:r>
      <w:r>
        <w:rPr>
          <w:shd w:val="clear" w:color="auto" w:fill="FFFFFF"/>
        </w:rPr>
        <w:t>5</w:t>
      </w:r>
      <w:r w:rsidR="00324D44">
        <w:rPr>
          <w:shd w:val="clear" w:color="auto" w:fill="FFFFFF"/>
        </w:rPr>
        <w:t>,0</w:t>
      </w:r>
      <w:r>
        <w:rPr>
          <w:shd w:val="clear" w:color="auto" w:fill="FFFFFF"/>
        </w:rPr>
        <w:t xml:space="preserve"> m/s² gerade an der Linie zum </w:t>
      </w:r>
      <w:r w:rsidR="005240E7">
        <w:rPr>
          <w:shd w:val="clear" w:color="auto" w:fill="FFFFFF"/>
        </w:rPr>
        <w:t>S</w:t>
      </w:r>
      <w:r>
        <w:rPr>
          <w:shd w:val="clear" w:color="auto" w:fill="FFFFFF"/>
        </w:rPr>
        <w:t>tehen kommt?</w:t>
      </w:r>
    </w:p>
    <w:bookmarkEnd w:id="973"/>
    <w:p w14:paraId="43961BE7" w14:textId="77777777" w:rsidR="000C6469" w:rsidRDefault="000C6469" w:rsidP="00233DCF">
      <w:pPr>
        <w:widowControl w:val="0"/>
        <w:rPr>
          <w:shd w:val="clear" w:color="auto" w:fill="FFFFFF"/>
        </w:rPr>
      </w:pPr>
    </w:p>
    <w:p w14:paraId="70B94F12" w14:textId="0F391AE6" w:rsidR="0045442A" w:rsidRDefault="00215B7B" w:rsidP="00233DCF">
      <w:pPr>
        <w:widowControl w:val="0"/>
        <w:rPr>
          <w:shd w:val="clear" w:color="auto" w:fill="FFFFFF"/>
        </w:rPr>
      </w:pPr>
      <w:hyperlink r:id="rId400" w:anchor="m893" w:history="1">
        <w:r w:rsidR="004276C3" w:rsidRPr="00247249">
          <w:rPr>
            <w:rStyle w:val="Hyperlink"/>
            <w:sz w:val="22"/>
            <w:shd w:val="clear" w:color="auto" w:fill="FFFFFF"/>
          </w:rPr>
          <w:t>893.</w:t>
        </w:r>
      </w:hyperlink>
      <w:r w:rsidR="004276C3">
        <w:rPr>
          <w:shd w:val="clear" w:color="auto" w:fill="FFFFFF"/>
        </w:rPr>
        <w:t xml:space="preserve"> </w:t>
      </w:r>
      <w:bookmarkStart w:id="974" w:name="_Hlk399055712"/>
      <w:r w:rsidR="004276C3" w:rsidRPr="004276C3">
        <w:rPr>
          <w:shd w:val="clear" w:color="auto" w:fill="FFFFFF"/>
        </w:rPr>
        <w:t xml:space="preserve">Ein </w:t>
      </w:r>
      <w:r w:rsidR="004276C3">
        <w:rPr>
          <w:shd w:val="clear" w:color="auto" w:fill="FFFFFF"/>
        </w:rPr>
        <w:t>Auto</w:t>
      </w:r>
      <w:r w:rsidR="004276C3" w:rsidRPr="004276C3">
        <w:rPr>
          <w:shd w:val="clear" w:color="auto" w:fill="FFFFFF"/>
        </w:rPr>
        <w:t xml:space="preserve"> fährt mit einer Geschwindigkeit von </w:t>
      </w:r>
      <w:r w:rsidR="00416CF1" w:rsidRPr="00416CF1">
        <w:rPr>
          <w:position w:val="-24"/>
          <w:shd w:val="clear" w:color="auto" w:fill="FFFFFF"/>
        </w:rPr>
        <w:object w:dxaOrig="720" w:dyaOrig="620" w14:anchorId="221206F8">
          <v:shape id="_x0000_i1151" type="#_x0000_t75" style="width:36pt;height:30pt" o:ole="">
            <v:imagedata r:id="rId401" o:title=""/>
          </v:shape>
          <o:OLEObject Type="Embed" ProgID="Equation.DSMT4" ShapeID="_x0000_i1151" DrawAspect="Content" ObjectID="_1735305591" r:id="rId402"/>
        </w:object>
      </w:r>
      <w:r w:rsidR="004276C3" w:rsidRPr="004276C3">
        <w:rPr>
          <w:shd w:val="clear" w:color="auto" w:fill="FFFFFF"/>
        </w:rPr>
        <w:t xml:space="preserve"> und wir</w:t>
      </w:r>
      <w:r w:rsidR="00BE3A18">
        <w:rPr>
          <w:shd w:val="clear" w:color="auto" w:fill="FFFFFF"/>
        </w:rPr>
        <w:t>d</w:t>
      </w:r>
      <w:r w:rsidR="004276C3" w:rsidRPr="004276C3">
        <w:rPr>
          <w:shd w:val="clear" w:color="auto" w:fill="FFFFFF"/>
        </w:rPr>
        <w:t xml:space="preserve"> gleichmäßig mit </w:t>
      </w:r>
      <w:r w:rsidR="00416CF1" w:rsidRPr="00416CF1">
        <w:rPr>
          <w:position w:val="-24"/>
          <w:shd w:val="clear" w:color="auto" w:fill="FFFFFF"/>
        </w:rPr>
        <w:object w:dxaOrig="700" w:dyaOrig="620" w14:anchorId="28A20A5F">
          <v:shape id="_x0000_i1152" type="#_x0000_t75" style="width:36pt;height:30pt" o:ole="">
            <v:imagedata r:id="rId403" o:title=""/>
          </v:shape>
          <o:OLEObject Type="Embed" ProgID="Equation.DSMT4" ShapeID="_x0000_i1152" DrawAspect="Content" ObjectID="_1735305592" r:id="rId404"/>
        </w:object>
      </w:r>
      <w:r w:rsidR="004276C3" w:rsidRPr="004276C3">
        <w:rPr>
          <w:shd w:val="clear" w:color="auto" w:fill="FFFFFF"/>
        </w:rPr>
        <w:t xml:space="preserve"> beschleunigt. Nach welcher Zeit hat sich die Geschwindigkeit verdoppelt und welche Strecke hat das Fahrzeug in dieser Zeit </w:t>
      </w:r>
      <w:r w:rsidR="00BE3A18" w:rsidRPr="004276C3">
        <w:rPr>
          <w:shd w:val="clear" w:color="auto" w:fill="FFFFFF"/>
        </w:rPr>
        <w:t>zurückgelegt</w:t>
      </w:r>
      <w:r w:rsidR="004276C3" w:rsidRPr="004276C3">
        <w:rPr>
          <w:shd w:val="clear" w:color="auto" w:fill="FFFFFF"/>
        </w:rPr>
        <w:t>?</w:t>
      </w:r>
    </w:p>
    <w:p w14:paraId="101B63CC" w14:textId="77777777" w:rsidR="00A31167" w:rsidRDefault="00A31167" w:rsidP="00233DCF">
      <w:pPr>
        <w:widowControl w:val="0"/>
        <w:rPr>
          <w:shd w:val="clear" w:color="auto" w:fill="FFFFFF"/>
        </w:rPr>
      </w:pPr>
    </w:p>
    <w:tbl>
      <w:tblPr>
        <w:tblW w:w="0" w:type="auto"/>
        <w:tblLook w:val="01E0" w:firstRow="1" w:lastRow="1" w:firstColumn="1" w:lastColumn="1" w:noHBand="0" w:noVBand="0"/>
      </w:tblPr>
      <w:tblGrid>
        <w:gridCol w:w="3936"/>
        <w:gridCol w:w="6125"/>
      </w:tblGrid>
      <w:tr w:rsidR="001F583E" w:rsidRPr="0071784C" w14:paraId="76D2B9B4" w14:textId="77777777" w:rsidTr="00290065">
        <w:trPr>
          <w:trHeight w:val="5377"/>
        </w:trPr>
        <w:tc>
          <w:tcPr>
            <w:tcW w:w="3936" w:type="dxa"/>
            <w:shd w:val="clear" w:color="auto" w:fill="auto"/>
          </w:tcPr>
          <w:p w14:paraId="05D03F23" w14:textId="1CC9B1CA" w:rsidR="00D932D0" w:rsidRPr="00290065" w:rsidRDefault="00215B7B" w:rsidP="00290065">
            <w:pPr>
              <w:widowControl w:val="0"/>
              <w:rPr>
                <w:shd w:val="clear" w:color="auto" w:fill="FFFFFF"/>
              </w:rPr>
            </w:pPr>
            <w:hyperlink r:id="rId405" w:anchor="m908" w:history="1">
              <w:r w:rsidR="005A38A3" w:rsidRPr="00290065">
                <w:rPr>
                  <w:rStyle w:val="Hyperlink"/>
                  <w:sz w:val="22"/>
                  <w:shd w:val="clear" w:color="auto" w:fill="FFFFFF"/>
                </w:rPr>
                <w:t>908.</w:t>
              </w:r>
            </w:hyperlink>
            <w:r w:rsidR="005A38A3" w:rsidRPr="00290065">
              <w:rPr>
                <w:shd w:val="clear" w:color="auto" w:fill="FFFFFF"/>
              </w:rPr>
              <w:t xml:space="preserve"> </w:t>
            </w:r>
          </w:p>
          <w:p w14:paraId="2112D3C5" w14:textId="77777777" w:rsidR="005A38A3" w:rsidRPr="00290065" w:rsidRDefault="00D932D0" w:rsidP="00290065">
            <w:pPr>
              <w:widowControl w:val="0"/>
              <w:rPr>
                <w:shd w:val="clear" w:color="auto" w:fill="FFFFFF"/>
              </w:rPr>
            </w:pPr>
            <w:r w:rsidRPr="00CA2C18">
              <w:rPr>
                <w:b/>
                <w:shd w:val="clear" w:color="auto" w:fill="FFFFFF"/>
              </w:rPr>
              <w:t>a)</w:t>
            </w:r>
            <w:r w:rsidRPr="00290065">
              <w:rPr>
                <w:shd w:val="clear" w:color="auto" w:fill="FFFFFF"/>
              </w:rPr>
              <w:t xml:space="preserve"> </w:t>
            </w:r>
            <w:r w:rsidR="008A74AE" w:rsidRPr="00290065">
              <w:rPr>
                <w:shd w:val="clear" w:color="auto" w:fill="FFFFFF"/>
              </w:rPr>
              <w:t>Zeichnen Sie für die Bewegung, die mit dem v-t-Diagramm beschrieben wird, ein s-t-Diagramm.</w:t>
            </w:r>
          </w:p>
          <w:p w14:paraId="6A52ECED" w14:textId="77777777" w:rsidR="001F583E" w:rsidRPr="00290065" w:rsidRDefault="001F583E" w:rsidP="00290065">
            <w:pPr>
              <w:widowControl w:val="0"/>
              <w:rPr>
                <w:shd w:val="clear" w:color="auto" w:fill="FFFFFF"/>
              </w:rPr>
            </w:pPr>
          </w:p>
        </w:tc>
        <w:tc>
          <w:tcPr>
            <w:tcW w:w="6125" w:type="dxa"/>
            <w:shd w:val="clear" w:color="auto" w:fill="auto"/>
          </w:tcPr>
          <w:p w14:paraId="0A58416D" w14:textId="77777777" w:rsidR="001F583E" w:rsidRPr="00290065" w:rsidRDefault="00215B7B" w:rsidP="00290065">
            <w:pPr>
              <w:widowControl w:val="0"/>
              <w:rPr>
                <w:shd w:val="clear" w:color="auto" w:fill="FFFFFF"/>
              </w:rPr>
            </w:pPr>
            <w:r>
              <w:rPr>
                <w:noProof/>
                <w:shd w:val="clear" w:color="auto" w:fill="FFFFFF"/>
              </w:rPr>
              <w:pict w14:anchorId="6B74B3C7">
                <v:shape id="Bild 111" o:spid="_x0000_i1153" type="#_x0000_t75" alt="m908" style="width:282pt;height:276pt;visibility:visible">
                  <v:imagedata r:id="rId406" o:title="m908"/>
                </v:shape>
              </w:pict>
            </w:r>
          </w:p>
        </w:tc>
      </w:tr>
      <w:tr w:rsidR="00E24023" w:rsidRPr="0071784C" w14:paraId="3F9BF3E3" w14:textId="77777777" w:rsidTr="00290065">
        <w:trPr>
          <w:trHeight w:val="5377"/>
        </w:trPr>
        <w:tc>
          <w:tcPr>
            <w:tcW w:w="3936" w:type="dxa"/>
            <w:shd w:val="clear" w:color="auto" w:fill="auto"/>
          </w:tcPr>
          <w:p w14:paraId="0D2B16B2" w14:textId="77777777" w:rsidR="00E24023" w:rsidRPr="00290065" w:rsidRDefault="00D932D0" w:rsidP="00290065">
            <w:pPr>
              <w:widowControl w:val="0"/>
              <w:rPr>
                <w:shd w:val="clear" w:color="auto" w:fill="FFFFFF"/>
              </w:rPr>
            </w:pPr>
            <w:r w:rsidRPr="00CA2C18">
              <w:rPr>
                <w:b/>
                <w:shd w:val="clear" w:color="auto" w:fill="FFFFFF"/>
              </w:rPr>
              <w:t>b)</w:t>
            </w:r>
            <w:r w:rsidRPr="00290065">
              <w:rPr>
                <w:shd w:val="clear" w:color="auto" w:fill="FFFFFF"/>
              </w:rPr>
              <w:t xml:space="preserve"> </w:t>
            </w:r>
            <w:r w:rsidR="00E24023" w:rsidRPr="00290065">
              <w:rPr>
                <w:shd w:val="clear" w:color="auto" w:fill="FFFFFF"/>
              </w:rPr>
              <w:t>Dieses Diagramm sieht ähnlich aus, beschreibt aber einen völlig anderen physikalischen Vorgang.</w:t>
            </w:r>
          </w:p>
          <w:p w14:paraId="49125825" w14:textId="77777777" w:rsidR="00E24023" w:rsidRPr="00290065" w:rsidRDefault="00E24023" w:rsidP="00290065">
            <w:pPr>
              <w:widowControl w:val="0"/>
              <w:rPr>
                <w:shd w:val="clear" w:color="auto" w:fill="FFFFFF"/>
              </w:rPr>
            </w:pPr>
            <w:r w:rsidRPr="00290065">
              <w:rPr>
                <w:shd w:val="clear" w:color="auto" w:fill="FFFFFF"/>
              </w:rPr>
              <w:t>E</w:t>
            </w:r>
            <w:r w:rsidR="00D932D0" w:rsidRPr="00290065">
              <w:rPr>
                <w:shd w:val="clear" w:color="auto" w:fill="FFFFFF"/>
              </w:rPr>
              <w:t>ntwerfen Sie dazu ein passendes Experiment und verschreiben Sie eine Versuchsdurchführung, bei dem dieses Diagramm entstehen könnte.</w:t>
            </w:r>
          </w:p>
        </w:tc>
        <w:tc>
          <w:tcPr>
            <w:tcW w:w="6125" w:type="dxa"/>
            <w:shd w:val="clear" w:color="auto" w:fill="auto"/>
          </w:tcPr>
          <w:p w14:paraId="5FCC6718" w14:textId="77777777" w:rsidR="00E24023" w:rsidRPr="00290065" w:rsidRDefault="00215B7B" w:rsidP="00290065">
            <w:pPr>
              <w:widowControl w:val="0"/>
              <w:rPr>
                <w:shd w:val="clear" w:color="auto" w:fill="FFFFFF"/>
              </w:rPr>
            </w:pPr>
            <w:r>
              <w:rPr>
                <w:noProof/>
                <w:shd w:val="clear" w:color="auto" w:fill="FFFFFF"/>
              </w:rPr>
              <w:pict w14:anchorId="7721CE41">
                <v:shape id="Bild 112" o:spid="_x0000_i1154" type="#_x0000_t75" alt="m908_2" style="width:276pt;height:264pt;visibility:visible">
                  <v:imagedata r:id="rId407" o:title="m908_2"/>
                </v:shape>
              </w:pict>
            </w:r>
          </w:p>
        </w:tc>
      </w:tr>
    </w:tbl>
    <w:bookmarkEnd w:id="974"/>
    <w:p w14:paraId="5CE82215" w14:textId="77777777" w:rsidR="0045442A" w:rsidRDefault="00160C76" w:rsidP="00233DCF">
      <w:pPr>
        <w:widowControl w:val="0"/>
        <w:rPr>
          <w:shd w:val="clear" w:color="auto" w:fill="FFFFFF"/>
        </w:rPr>
      </w:pPr>
      <w:r>
        <w:rPr>
          <w:shd w:val="clear" w:color="auto" w:fill="FFFFFF"/>
        </w:rPr>
        <w:t xml:space="preserve"> </w:t>
      </w:r>
    </w:p>
    <w:p w14:paraId="50705891" w14:textId="00B649C2" w:rsidR="00905638" w:rsidRDefault="00215B7B" w:rsidP="00233DCF">
      <w:pPr>
        <w:widowControl w:val="0"/>
        <w:rPr>
          <w:shd w:val="clear" w:color="auto" w:fill="FFFFFF"/>
        </w:rPr>
      </w:pPr>
      <w:hyperlink r:id="rId408" w:anchor="m926" w:history="1">
        <w:r w:rsidR="00905638" w:rsidRPr="00905638">
          <w:rPr>
            <w:rStyle w:val="Hyperlink"/>
            <w:sz w:val="22"/>
            <w:shd w:val="clear" w:color="auto" w:fill="FFFFFF"/>
          </w:rPr>
          <w:t>926.</w:t>
        </w:r>
      </w:hyperlink>
      <w:r w:rsidR="00905638">
        <w:rPr>
          <w:shd w:val="clear" w:color="auto" w:fill="FFFFFF"/>
        </w:rPr>
        <w:t xml:space="preserve"> (Realschule 2015) </w:t>
      </w:r>
    </w:p>
    <w:p w14:paraId="0102A3D2" w14:textId="77777777" w:rsidR="00905638" w:rsidRDefault="00905638" w:rsidP="00233DCF">
      <w:pPr>
        <w:widowControl w:val="0"/>
        <w:rPr>
          <w:shd w:val="clear" w:color="auto" w:fill="FFFFFF"/>
        </w:rPr>
      </w:pPr>
      <w:r>
        <w:rPr>
          <w:shd w:val="clear" w:color="auto" w:fill="FFFFFF"/>
        </w:rPr>
        <w:t>Ein S-Bahnzug beschleunigt aus d</w:t>
      </w:r>
      <w:r w:rsidR="008E357C">
        <w:rPr>
          <w:shd w:val="clear" w:color="auto" w:fill="FFFFFF"/>
        </w:rPr>
        <w:t>e</w:t>
      </w:r>
      <w:r>
        <w:rPr>
          <w:shd w:val="clear" w:color="auto" w:fill="FFFFFF"/>
        </w:rPr>
        <w:t>m Stillstand 20 s lang gleichmäßig bis  zum Erreichen der Geschwindigkeit von 90 kmh</w:t>
      </w:r>
      <w:r w:rsidRPr="00905638">
        <w:rPr>
          <w:shd w:val="clear" w:color="auto" w:fill="FFFFFF"/>
          <w:vertAlign w:val="superscript"/>
        </w:rPr>
        <w:t>-1</w:t>
      </w:r>
      <w:r>
        <w:rPr>
          <w:shd w:val="clear" w:color="auto" w:fill="FFFFFF"/>
        </w:rPr>
        <w:t>.  Mit konstanter Geschwindigkeit fahrend benötigt er weitere 12 s bis zum Erreichen eines Kontrollpunktes.</w:t>
      </w:r>
    </w:p>
    <w:p w14:paraId="5D536D67" w14:textId="77777777" w:rsidR="00905638" w:rsidRDefault="00905638" w:rsidP="00233DCF">
      <w:pPr>
        <w:widowControl w:val="0"/>
        <w:rPr>
          <w:shd w:val="clear" w:color="auto" w:fill="FFFFFF"/>
        </w:rPr>
      </w:pPr>
      <w:r>
        <w:rPr>
          <w:shd w:val="clear" w:color="auto" w:fill="FFFFFF"/>
        </w:rPr>
        <w:t>a) Zeichnen Sie ein v(t)-Diagramm für diesen Vorgang.</w:t>
      </w:r>
    </w:p>
    <w:p w14:paraId="6498F883" w14:textId="77777777" w:rsidR="00905638" w:rsidRDefault="00905638" w:rsidP="00233DCF">
      <w:pPr>
        <w:widowControl w:val="0"/>
        <w:rPr>
          <w:shd w:val="clear" w:color="auto" w:fill="FFFFFF"/>
        </w:rPr>
      </w:pPr>
      <w:r>
        <w:rPr>
          <w:shd w:val="clear" w:color="auto" w:fill="FFFFFF"/>
        </w:rPr>
        <w:t>b) Berechnen Sie die im ersten Bewegungsabschnitt wirkende Beschleunigung.</w:t>
      </w:r>
    </w:p>
    <w:p w14:paraId="5B8294B4" w14:textId="77777777" w:rsidR="00905638" w:rsidRDefault="00905638" w:rsidP="00233DCF">
      <w:pPr>
        <w:widowControl w:val="0"/>
        <w:rPr>
          <w:shd w:val="clear" w:color="auto" w:fill="FFFFFF"/>
        </w:rPr>
      </w:pPr>
      <w:r>
        <w:rPr>
          <w:shd w:val="clear" w:color="auto" w:fill="FFFFFF"/>
        </w:rPr>
        <w:t>c) Berechnen Sie den mit konstanter Geschwindigkeit zurückgelegten Weg.</w:t>
      </w:r>
    </w:p>
    <w:p w14:paraId="3B8F926F" w14:textId="77777777" w:rsidR="00905638" w:rsidRDefault="00905638" w:rsidP="00233DCF">
      <w:pPr>
        <w:widowControl w:val="0"/>
        <w:rPr>
          <w:shd w:val="clear" w:color="auto" w:fill="FFFFFF"/>
        </w:rPr>
      </w:pPr>
    </w:p>
    <w:p w14:paraId="0DF18C63" w14:textId="6C3853DE" w:rsidR="00115F8B" w:rsidRDefault="00215B7B" w:rsidP="00115F8B">
      <w:pPr>
        <w:widowControl w:val="0"/>
        <w:rPr>
          <w:shd w:val="clear" w:color="auto" w:fill="FFFFFF"/>
        </w:rPr>
      </w:pPr>
      <w:hyperlink r:id="rId409" w:anchor="m937" w:history="1">
        <w:r w:rsidR="00115F8B" w:rsidRPr="00C32660">
          <w:rPr>
            <w:rStyle w:val="Hyperlink"/>
            <w:sz w:val="22"/>
            <w:shd w:val="clear" w:color="auto" w:fill="FFFFFF"/>
          </w:rPr>
          <w:t>937.</w:t>
        </w:r>
      </w:hyperlink>
      <w:r w:rsidR="00115F8B">
        <w:rPr>
          <w:shd w:val="clear" w:color="auto" w:fill="FFFFFF"/>
        </w:rPr>
        <w:t xml:space="preserve"> (LK NT 2015) </w:t>
      </w:r>
    </w:p>
    <w:p w14:paraId="06A36033" w14:textId="77777777" w:rsidR="00115F8B" w:rsidRDefault="00115F8B" w:rsidP="00115F8B">
      <w:pPr>
        <w:widowControl w:val="0"/>
        <w:rPr>
          <w:shd w:val="clear" w:color="auto" w:fill="FFFFFF"/>
        </w:rPr>
      </w:pPr>
      <w:r w:rsidRPr="00115F8B">
        <w:rPr>
          <w:shd w:val="clear" w:color="auto" w:fill="FFFFFF"/>
        </w:rPr>
        <w:t>Für die annähernd geradlinige Bew</w:t>
      </w:r>
      <w:r>
        <w:rPr>
          <w:shd w:val="clear" w:color="auto" w:fill="FFFFFF"/>
        </w:rPr>
        <w:t>egung der Berliner S-Bahn von Kö</w:t>
      </w:r>
      <w:r w:rsidRPr="00115F8B">
        <w:rPr>
          <w:shd w:val="clear" w:color="auto" w:fill="FFFFFF"/>
        </w:rPr>
        <w:t>nigs</w:t>
      </w:r>
      <w:r>
        <w:rPr>
          <w:shd w:val="clear" w:color="auto" w:fill="FFFFFF"/>
        </w:rPr>
        <w:t>-</w:t>
      </w:r>
      <w:r w:rsidRPr="00115F8B">
        <w:rPr>
          <w:shd w:val="clear" w:color="auto" w:fill="FFFFFF"/>
        </w:rPr>
        <w:t xml:space="preserve">Wusterhausen nach Wildau ermittelt ein Fahrgast unter Nutzung einer App </w:t>
      </w:r>
      <w:r>
        <w:rPr>
          <w:shd w:val="clear" w:color="auto" w:fill="FFFFFF"/>
        </w:rPr>
        <w:t xml:space="preserve"> mit seinem Smartphone </w:t>
      </w:r>
      <w:r w:rsidRPr="00115F8B">
        <w:rPr>
          <w:shd w:val="clear" w:color="auto" w:fill="FFFFFF"/>
        </w:rPr>
        <w:t>folgende</w:t>
      </w:r>
      <w:r>
        <w:rPr>
          <w:shd w:val="clear" w:color="auto" w:fill="FFFFFF"/>
        </w:rPr>
        <w:t xml:space="preserve"> </w:t>
      </w:r>
      <w:r w:rsidRPr="00115F8B">
        <w:rPr>
          <w:shd w:val="clear" w:color="auto" w:fill="FFFFFF"/>
        </w:rPr>
        <w:t>Messwerte:</w:t>
      </w:r>
    </w:p>
    <w:p w14:paraId="44AE3AC7" w14:textId="77777777" w:rsidR="00115F8B" w:rsidRPr="00115F8B" w:rsidRDefault="00115F8B" w:rsidP="00115F8B">
      <w:pPr>
        <w:widowControl w:val="0"/>
        <w:rPr>
          <w:shd w:val="clear" w:color="auto" w:fill="FFFFFF"/>
        </w:rPr>
      </w:pPr>
    </w:p>
    <w:p w14:paraId="6B11AB3F" w14:textId="35ACFFB8" w:rsidR="00115F8B" w:rsidRPr="00115F8B" w:rsidRDefault="00115F8B" w:rsidP="00115F8B">
      <w:pPr>
        <w:widowControl w:val="0"/>
        <w:rPr>
          <w:shd w:val="clear" w:color="auto" w:fill="FFFFFF"/>
        </w:rPr>
      </w:pPr>
      <w:r w:rsidRPr="00115F8B">
        <w:rPr>
          <w:shd w:val="clear" w:color="auto" w:fill="FFFFFF"/>
        </w:rPr>
        <w:t>1. Abschnitt:</w:t>
      </w:r>
      <w:r>
        <w:rPr>
          <w:shd w:val="clear" w:color="auto" w:fill="FFFFFF"/>
        </w:rPr>
        <w:t xml:space="preserve"> </w:t>
      </w:r>
      <w:r w:rsidRPr="00115F8B">
        <w:rPr>
          <w:position w:val="-10"/>
          <w:shd w:val="clear" w:color="auto" w:fill="FFFFFF"/>
        </w:rPr>
        <w:object w:dxaOrig="1040" w:dyaOrig="320" w14:anchorId="66F28248">
          <v:shape id="_x0000_i1155" type="#_x0000_t75" style="width:48pt;height:12pt" o:ole="">
            <v:imagedata r:id="rId410" o:title=""/>
          </v:shape>
          <o:OLEObject Type="Embed" ProgID="Equation.DSMT4" ShapeID="_x0000_i1155" DrawAspect="Content" ObjectID="_1735305593" r:id="rId411"/>
        </w:object>
      </w:r>
      <w:r>
        <w:rPr>
          <w:shd w:val="clear" w:color="auto" w:fill="FFFFFF"/>
        </w:rPr>
        <w:t xml:space="preserve"> </w:t>
      </w:r>
      <w:r w:rsidRPr="00115F8B">
        <w:rPr>
          <w:shd w:val="clear" w:color="auto" w:fill="FFFFFF"/>
        </w:rPr>
        <w:t>gleichm</w:t>
      </w:r>
      <w:r>
        <w:rPr>
          <w:shd w:val="clear" w:color="auto" w:fill="FFFFFF"/>
        </w:rPr>
        <w:t>äß</w:t>
      </w:r>
      <w:r w:rsidRPr="00115F8B">
        <w:rPr>
          <w:shd w:val="clear" w:color="auto" w:fill="FFFFFF"/>
        </w:rPr>
        <w:t xml:space="preserve">ig beschleunigte Bewegung mit </w:t>
      </w:r>
      <w:r w:rsidR="00FC50D7" w:rsidRPr="008C2078">
        <w:rPr>
          <w:position w:val="-10"/>
        </w:rPr>
        <w:object w:dxaOrig="1320" w:dyaOrig="360" w14:anchorId="68A24E91">
          <v:shape id="_x0000_i1156" type="#_x0000_t75" style="width:66pt;height:18pt" o:ole="">
            <v:imagedata r:id="rId412" o:title=""/>
          </v:shape>
          <o:OLEObject Type="Embed" ProgID="Equation.DSMT4" ShapeID="_x0000_i1156" DrawAspect="Content" ObjectID="_1735305594" r:id="rId413"/>
        </w:object>
      </w:r>
    </w:p>
    <w:p w14:paraId="1FE3909E" w14:textId="77777777" w:rsidR="00115F8B" w:rsidRPr="00115F8B" w:rsidRDefault="00115F8B" w:rsidP="00115F8B">
      <w:pPr>
        <w:widowControl w:val="0"/>
        <w:rPr>
          <w:shd w:val="clear" w:color="auto" w:fill="FFFFFF"/>
        </w:rPr>
      </w:pPr>
      <w:r w:rsidRPr="00115F8B">
        <w:rPr>
          <w:shd w:val="clear" w:color="auto" w:fill="FFFFFF"/>
        </w:rPr>
        <w:t>2. Abschnitt:</w:t>
      </w:r>
      <w:r>
        <w:rPr>
          <w:shd w:val="clear" w:color="auto" w:fill="FFFFFF"/>
        </w:rPr>
        <w:t xml:space="preserve"> </w:t>
      </w:r>
      <w:r w:rsidRPr="00115F8B">
        <w:rPr>
          <w:position w:val="-10"/>
          <w:shd w:val="clear" w:color="auto" w:fill="FFFFFF"/>
        </w:rPr>
        <w:object w:dxaOrig="1440" w:dyaOrig="320" w14:anchorId="5300FE6D">
          <v:shape id="_x0000_i1157" type="#_x0000_t75" style="width:1in;height:12pt" o:ole="">
            <v:imagedata r:id="rId414" o:title=""/>
          </v:shape>
          <o:OLEObject Type="Embed" ProgID="Equation.DSMT4" ShapeID="_x0000_i1157" DrawAspect="Content" ObjectID="_1735305595" r:id="rId415"/>
        </w:object>
      </w:r>
      <w:r w:rsidRPr="00115F8B">
        <w:rPr>
          <w:shd w:val="clear" w:color="auto" w:fill="FFFFFF"/>
        </w:rPr>
        <w:t>gleichf</w:t>
      </w:r>
      <w:r>
        <w:rPr>
          <w:shd w:val="clear" w:color="auto" w:fill="FFFFFF"/>
        </w:rPr>
        <w:t>ö</w:t>
      </w:r>
      <w:r w:rsidRPr="00115F8B">
        <w:rPr>
          <w:shd w:val="clear" w:color="auto" w:fill="FFFFFF"/>
        </w:rPr>
        <w:t>rmige Bewegung</w:t>
      </w:r>
    </w:p>
    <w:p w14:paraId="782FB345" w14:textId="6197757A" w:rsidR="00115F8B" w:rsidRDefault="00115F8B" w:rsidP="00115F8B">
      <w:pPr>
        <w:widowControl w:val="0"/>
        <w:rPr>
          <w:shd w:val="clear" w:color="auto" w:fill="FFFFFF"/>
        </w:rPr>
      </w:pPr>
      <w:r w:rsidRPr="00115F8B">
        <w:rPr>
          <w:shd w:val="clear" w:color="auto" w:fill="FFFFFF"/>
        </w:rPr>
        <w:t>3. Abschnitt:</w:t>
      </w:r>
      <w:r>
        <w:rPr>
          <w:shd w:val="clear" w:color="auto" w:fill="FFFFFF"/>
        </w:rPr>
        <w:t xml:space="preserve"> </w:t>
      </w:r>
      <w:r w:rsidRPr="00115F8B">
        <w:rPr>
          <w:position w:val="-10"/>
          <w:shd w:val="clear" w:color="auto" w:fill="FFFFFF"/>
        </w:rPr>
        <w:object w:dxaOrig="1560" w:dyaOrig="320" w14:anchorId="682D8120">
          <v:shape id="_x0000_i1158" type="#_x0000_t75" style="width:78pt;height:12pt" o:ole="">
            <v:imagedata r:id="rId416" o:title=""/>
          </v:shape>
          <o:OLEObject Type="Embed" ProgID="Equation.DSMT4" ShapeID="_x0000_i1158" DrawAspect="Content" ObjectID="_1735305596" r:id="rId417"/>
        </w:object>
      </w:r>
      <w:r w:rsidRPr="00115F8B">
        <w:rPr>
          <w:shd w:val="clear" w:color="auto" w:fill="FFFFFF"/>
        </w:rPr>
        <w:t xml:space="preserve"> </w:t>
      </w:r>
      <w:r>
        <w:rPr>
          <w:shd w:val="clear" w:color="auto" w:fill="FFFFFF"/>
        </w:rPr>
        <w:t xml:space="preserve"> </w:t>
      </w:r>
      <w:r w:rsidRPr="00115F8B">
        <w:rPr>
          <w:shd w:val="clear" w:color="auto" w:fill="FFFFFF"/>
        </w:rPr>
        <w:t>gleichm</w:t>
      </w:r>
      <w:r>
        <w:rPr>
          <w:shd w:val="clear" w:color="auto" w:fill="FFFFFF"/>
        </w:rPr>
        <w:t>äß</w:t>
      </w:r>
      <w:r w:rsidRPr="00115F8B">
        <w:rPr>
          <w:shd w:val="clear" w:color="auto" w:fill="FFFFFF"/>
        </w:rPr>
        <w:t>ig verz</w:t>
      </w:r>
      <w:r>
        <w:rPr>
          <w:shd w:val="clear" w:color="auto" w:fill="FFFFFF"/>
        </w:rPr>
        <w:t>ö</w:t>
      </w:r>
      <w:r w:rsidRPr="00115F8B">
        <w:rPr>
          <w:shd w:val="clear" w:color="auto" w:fill="FFFFFF"/>
        </w:rPr>
        <w:t xml:space="preserve">gerte Bewegung mit </w:t>
      </w:r>
      <w:r w:rsidR="00FC50D7" w:rsidRPr="008C2078">
        <w:rPr>
          <w:position w:val="-10"/>
        </w:rPr>
        <w:object w:dxaOrig="1460" w:dyaOrig="360" w14:anchorId="0D75219E">
          <v:shape id="_x0000_i1159" type="#_x0000_t75" style="width:1in;height:18pt" o:ole="">
            <v:imagedata r:id="rId418" o:title=""/>
          </v:shape>
          <o:OLEObject Type="Embed" ProgID="Equation.DSMT4" ShapeID="_x0000_i1159" DrawAspect="Content" ObjectID="_1735305597" r:id="rId419"/>
        </w:object>
      </w:r>
    </w:p>
    <w:p w14:paraId="58FD4EE8" w14:textId="77777777" w:rsidR="00115F8B" w:rsidRDefault="00115F8B" w:rsidP="00115F8B">
      <w:pPr>
        <w:widowControl w:val="0"/>
        <w:rPr>
          <w:shd w:val="clear" w:color="auto" w:fill="FFFFFF"/>
        </w:rPr>
      </w:pPr>
    </w:p>
    <w:p w14:paraId="08C90967" w14:textId="77777777" w:rsidR="00115F8B" w:rsidRPr="00115F8B" w:rsidRDefault="00115F8B" w:rsidP="00115F8B">
      <w:pPr>
        <w:widowControl w:val="0"/>
        <w:rPr>
          <w:shd w:val="clear" w:color="auto" w:fill="FFFFFF"/>
        </w:rPr>
      </w:pPr>
      <w:r w:rsidRPr="00115F8B">
        <w:rPr>
          <w:shd w:val="clear" w:color="auto" w:fill="FFFFFF"/>
        </w:rPr>
        <w:t>Hinweis: Die S-Bahn h</w:t>
      </w:r>
      <w:r w:rsidR="003B0430">
        <w:rPr>
          <w:shd w:val="clear" w:color="auto" w:fill="FFFFFF"/>
        </w:rPr>
        <w:t>ä</w:t>
      </w:r>
      <w:r w:rsidRPr="00115F8B">
        <w:rPr>
          <w:shd w:val="clear" w:color="auto" w:fill="FFFFFF"/>
        </w:rPr>
        <w:t xml:space="preserve">lt an beiden </w:t>
      </w:r>
      <w:r w:rsidR="00C32660" w:rsidRPr="00115F8B">
        <w:rPr>
          <w:shd w:val="clear" w:color="auto" w:fill="FFFFFF"/>
        </w:rPr>
        <w:t>Bahnhöfen</w:t>
      </w:r>
      <w:r w:rsidRPr="00115F8B">
        <w:rPr>
          <w:shd w:val="clear" w:color="auto" w:fill="FFFFFF"/>
        </w:rPr>
        <w:t>.</w:t>
      </w:r>
    </w:p>
    <w:p w14:paraId="237A7635" w14:textId="77777777" w:rsidR="00D30B46" w:rsidRDefault="00115F8B" w:rsidP="00115F8B">
      <w:pPr>
        <w:widowControl w:val="0"/>
        <w:rPr>
          <w:shd w:val="clear" w:color="auto" w:fill="FFFFFF"/>
        </w:rPr>
      </w:pPr>
      <w:r w:rsidRPr="00115F8B">
        <w:rPr>
          <w:b/>
          <w:shd w:val="clear" w:color="auto" w:fill="FFFFFF"/>
        </w:rPr>
        <w:t>a)</w:t>
      </w:r>
      <w:r>
        <w:rPr>
          <w:shd w:val="clear" w:color="auto" w:fill="FFFFFF"/>
        </w:rPr>
        <w:t xml:space="preserve"> </w:t>
      </w:r>
      <w:r w:rsidRPr="00115F8B">
        <w:rPr>
          <w:shd w:val="clear" w:color="auto" w:fill="FFFFFF"/>
        </w:rPr>
        <w:t xml:space="preserve"> Berechnen Sie den Gesamtweg </w:t>
      </w:r>
      <w:r w:rsidR="00D30B46">
        <w:rPr>
          <w:shd w:val="clear" w:color="auto" w:fill="FFFFFF"/>
        </w:rPr>
        <w:t xml:space="preserve">(6). </w:t>
      </w:r>
    </w:p>
    <w:p w14:paraId="2C15952A" w14:textId="77777777" w:rsidR="00115F8B" w:rsidRPr="00115F8B" w:rsidRDefault="00D30B46" w:rsidP="00115F8B">
      <w:pPr>
        <w:widowControl w:val="0"/>
        <w:rPr>
          <w:shd w:val="clear" w:color="auto" w:fill="FFFFFF"/>
        </w:rPr>
      </w:pPr>
      <w:r w:rsidRPr="00D30B46">
        <w:rPr>
          <w:b/>
          <w:shd w:val="clear" w:color="auto" w:fill="FFFFFF"/>
        </w:rPr>
        <w:t>b)</w:t>
      </w:r>
      <w:r>
        <w:rPr>
          <w:shd w:val="clear" w:color="auto" w:fill="FFFFFF"/>
        </w:rPr>
        <w:t xml:space="preserve"> Z</w:t>
      </w:r>
      <w:r w:rsidR="00115F8B" w:rsidRPr="00115F8B">
        <w:rPr>
          <w:shd w:val="clear" w:color="auto" w:fill="FFFFFF"/>
        </w:rPr>
        <w:t>eichnen Sie das s(t)-Diagramm für die gesamte</w:t>
      </w:r>
      <w:r>
        <w:rPr>
          <w:shd w:val="clear" w:color="auto" w:fill="FFFFFF"/>
        </w:rPr>
        <w:t xml:space="preserve"> </w:t>
      </w:r>
      <w:r w:rsidR="00115F8B" w:rsidRPr="00115F8B">
        <w:rPr>
          <w:shd w:val="clear" w:color="auto" w:fill="FFFFFF"/>
        </w:rPr>
        <w:t>Bewegung.</w:t>
      </w:r>
      <w:r w:rsidR="004B228D">
        <w:rPr>
          <w:shd w:val="clear" w:color="auto" w:fill="FFFFFF"/>
        </w:rPr>
        <w:t xml:space="preserve"> Berechnen Sie dazu entsprechende Zwischenwerte. (6)</w:t>
      </w:r>
    </w:p>
    <w:p w14:paraId="530831CA" w14:textId="77777777" w:rsidR="00115F8B" w:rsidRPr="00115F8B" w:rsidRDefault="00D30B46" w:rsidP="00115F8B">
      <w:pPr>
        <w:widowControl w:val="0"/>
        <w:rPr>
          <w:shd w:val="clear" w:color="auto" w:fill="FFFFFF"/>
        </w:rPr>
      </w:pPr>
      <w:r>
        <w:rPr>
          <w:b/>
          <w:shd w:val="clear" w:color="auto" w:fill="FFFFFF"/>
        </w:rPr>
        <w:t>c</w:t>
      </w:r>
      <w:r w:rsidR="00115F8B" w:rsidRPr="00115F8B">
        <w:rPr>
          <w:b/>
          <w:shd w:val="clear" w:color="auto" w:fill="FFFFFF"/>
        </w:rPr>
        <w:t>)</w:t>
      </w:r>
      <w:r w:rsidR="00115F8B">
        <w:rPr>
          <w:shd w:val="clear" w:color="auto" w:fill="FFFFFF"/>
        </w:rPr>
        <w:t xml:space="preserve"> </w:t>
      </w:r>
      <w:r w:rsidR="00115F8B" w:rsidRPr="00115F8B">
        <w:rPr>
          <w:shd w:val="clear" w:color="auto" w:fill="FFFFFF"/>
        </w:rPr>
        <w:t>W</w:t>
      </w:r>
      <w:r w:rsidR="001037EA">
        <w:rPr>
          <w:shd w:val="clear" w:color="auto" w:fill="FFFFFF"/>
        </w:rPr>
        <w:t>ä</w:t>
      </w:r>
      <w:r w:rsidR="00115F8B" w:rsidRPr="00115F8B">
        <w:rPr>
          <w:shd w:val="clear" w:color="auto" w:fill="FFFFFF"/>
        </w:rPr>
        <w:t>hrend des 2. Abschnitts bemerkt ein anderer Fahrgast einen entgegenkommenden</w:t>
      </w:r>
    </w:p>
    <w:p w14:paraId="7C6B01CC" w14:textId="77777777" w:rsidR="00115F8B" w:rsidRDefault="00115F8B" w:rsidP="00115F8B">
      <w:pPr>
        <w:widowControl w:val="0"/>
        <w:rPr>
          <w:shd w:val="clear" w:color="auto" w:fill="FFFFFF"/>
        </w:rPr>
      </w:pPr>
      <w:r w:rsidRPr="00115F8B">
        <w:rPr>
          <w:shd w:val="clear" w:color="auto" w:fill="FFFFFF"/>
        </w:rPr>
        <w:t xml:space="preserve">Regionalexpress. Er misst </w:t>
      </w:r>
      <w:r w:rsidR="001037EA" w:rsidRPr="00115F8B">
        <w:rPr>
          <w:shd w:val="clear" w:color="auto" w:fill="FFFFFF"/>
        </w:rPr>
        <w:t>für</w:t>
      </w:r>
      <w:r w:rsidRPr="00115F8B">
        <w:rPr>
          <w:shd w:val="clear" w:color="auto" w:fill="FFFFFF"/>
        </w:rPr>
        <w:t xml:space="preserve"> dessen Vorbeifahrt am Fenster des</w:t>
      </w:r>
      <w:r w:rsidR="001037EA">
        <w:rPr>
          <w:shd w:val="clear" w:color="auto" w:fill="FFFFFF"/>
        </w:rPr>
        <w:t xml:space="preserve"> </w:t>
      </w:r>
      <w:r w:rsidRPr="00115F8B">
        <w:rPr>
          <w:shd w:val="clear" w:color="auto" w:fill="FFFFFF"/>
        </w:rPr>
        <w:t>Abteils die Zeit 2,1 s. Ermitteln Sie die mittlere Geschwindigkeit des Regionalexpress</w:t>
      </w:r>
      <w:r w:rsidR="001037EA">
        <w:rPr>
          <w:shd w:val="clear" w:color="auto" w:fill="FFFFFF"/>
        </w:rPr>
        <w:t xml:space="preserve"> </w:t>
      </w:r>
      <w:r w:rsidR="001037EA" w:rsidRPr="00115F8B">
        <w:rPr>
          <w:shd w:val="clear" w:color="auto" w:fill="FFFFFF"/>
        </w:rPr>
        <w:t>bezüglich</w:t>
      </w:r>
      <w:r w:rsidRPr="00115F8B">
        <w:rPr>
          <w:shd w:val="clear" w:color="auto" w:fill="FFFFFF"/>
        </w:rPr>
        <w:t xml:space="preserve"> des Bahndamms. </w:t>
      </w:r>
      <w:r w:rsidR="001037EA">
        <w:rPr>
          <w:shd w:val="clear" w:color="auto" w:fill="FFFFFF"/>
        </w:rPr>
        <w:br/>
      </w:r>
      <w:r w:rsidR="001037EA" w:rsidRPr="00115F8B">
        <w:rPr>
          <w:shd w:val="clear" w:color="auto" w:fill="FFFFFF"/>
        </w:rPr>
        <w:t>Für</w:t>
      </w:r>
      <w:r w:rsidRPr="00115F8B">
        <w:rPr>
          <w:shd w:val="clear" w:color="auto" w:fill="FFFFFF"/>
        </w:rPr>
        <w:t xml:space="preserve"> die Lange eines Zuges dieses Typs wurde </w:t>
      </w:r>
      <w:r w:rsidR="001037EA" w:rsidRPr="00115F8B">
        <w:rPr>
          <w:shd w:val="clear" w:color="auto" w:fill="FFFFFF"/>
        </w:rPr>
        <w:t>über</w:t>
      </w:r>
      <w:r w:rsidRPr="00115F8B">
        <w:rPr>
          <w:shd w:val="clear" w:color="auto" w:fill="FFFFFF"/>
        </w:rPr>
        <w:t xml:space="preserve"> eine</w:t>
      </w:r>
      <w:r w:rsidR="001037EA">
        <w:rPr>
          <w:shd w:val="clear" w:color="auto" w:fill="FFFFFF"/>
        </w:rPr>
        <w:t xml:space="preserve"> </w:t>
      </w:r>
      <w:r w:rsidRPr="00115F8B">
        <w:rPr>
          <w:shd w:val="clear" w:color="auto" w:fill="FFFFFF"/>
        </w:rPr>
        <w:t>Internetsuche 105 m ermittelt.</w:t>
      </w:r>
    </w:p>
    <w:p w14:paraId="3030F322" w14:textId="77777777" w:rsidR="0036025E" w:rsidRDefault="0036025E" w:rsidP="00115F8B">
      <w:pPr>
        <w:widowControl w:val="0"/>
        <w:rPr>
          <w:shd w:val="clear" w:color="auto" w:fill="FFFFFF"/>
        </w:rPr>
      </w:pPr>
    </w:p>
    <w:tbl>
      <w:tblPr>
        <w:tblW w:w="0" w:type="auto"/>
        <w:tblLook w:val="01E0" w:firstRow="1" w:lastRow="1" w:firstColumn="1" w:lastColumn="1" w:noHBand="0" w:noVBand="0"/>
      </w:tblPr>
      <w:tblGrid>
        <w:gridCol w:w="10061"/>
      </w:tblGrid>
      <w:tr w:rsidR="007C642D" w:rsidRPr="0071784C" w14:paraId="61AB5ADA" w14:textId="77777777" w:rsidTr="00290065">
        <w:tc>
          <w:tcPr>
            <w:tcW w:w="10061" w:type="dxa"/>
            <w:shd w:val="clear" w:color="auto" w:fill="auto"/>
          </w:tcPr>
          <w:p w14:paraId="60EC3B49" w14:textId="47F654EC" w:rsidR="007C642D" w:rsidRPr="00290065" w:rsidRDefault="00215B7B" w:rsidP="00290065">
            <w:pPr>
              <w:widowControl w:val="0"/>
              <w:rPr>
                <w:shd w:val="clear" w:color="auto" w:fill="FFFFFF"/>
              </w:rPr>
            </w:pPr>
            <w:hyperlink r:id="rId420" w:anchor="m945" w:history="1">
              <w:r w:rsidR="007C642D" w:rsidRPr="00290065">
                <w:rPr>
                  <w:rStyle w:val="Hyperlink"/>
                  <w:sz w:val="22"/>
                  <w:shd w:val="clear" w:color="auto" w:fill="FFFFFF"/>
                </w:rPr>
                <w:t>945.</w:t>
              </w:r>
            </w:hyperlink>
            <w:r w:rsidR="007C642D" w:rsidRPr="00290065">
              <w:rPr>
                <w:shd w:val="clear" w:color="auto" w:fill="FFFFFF"/>
              </w:rPr>
              <w:t xml:space="preserve"> Die geradlinigen Bewegungen verschiedener Körper werden durch die nachfolgenden v(t)-Diagramme wiedergegeben.</w:t>
            </w:r>
            <w:r w:rsidR="007C642D" w:rsidRPr="00290065">
              <w:rPr>
                <w:shd w:val="clear" w:color="auto" w:fill="FFFFFF"/>
              </w:rPr>
              <w:br/>
              <w:t>Beschreiben Sie qualitativ die Bewegungen dieser Körper.</w:t>
            </w:r>
          </w:p>
        </w:tc>
      </w:tr>
      <w:tr w:rsidR="007C642D" w:rsidRPr="0071784C" w14:paraId="1334673D" w14:textId="77777777" w:rsidTr="00290065">
        <w:tc>
          <w:tcPr>
            <w:tcW w:w="10061" w:type="dxa"/>
            <w:shd w:val="clear" w:color="auto" w:fill="auto"/>
          </w:tcPr>
          <w:p w14:paraId="05C9364A" w14:textId="77777777" w:rsidR="007C642D" w:rsidRPr="00290065" w:rsidRDefault="00215B7B" w:rsidP="00290065">
            <w:pPr>
              <w:widowControl w:val="0"/>
              <w:rPr>
                <w:shd w:val="clear" w:color="auto" w:fill="FFFFFF"/>
              </w:rPr>
            </w:pPr>
            <w:r>
              <w:rPr>
                <w:noProof/>
                <w:shd w:val="clear" w:color="auto" w:fill="FFFFFF"/>
              </w:rPr>
              <w:pict w14:anchorId="3469C4F8">
                <v:shape id="Bild 118" o:spid="_x0000_i1160" type="#_x0000_t75" alt="m945" style="width:354pt;height:180pt;visibility:visible">
                  <v:imagedata r:id="rId421" o:title="m945"/>
                </v:shape>
              </w:pict>
            </w:r>
          </w:p>
        </w:tc>
      </w:tr>
    </w:tbl>
    <w:p w14:paraId="5C694508" w14:textId="77777777" w:rsidR="0036025E" w:rsidRDefault="0036025E" w:rsidP="00115F8B">
      <w:pPr>
        <w:widowControl w:val="0"/>
        <w:rPr>
          <w:shd w:val="clear" w:color="auto" w:fill="FFFFFF"/>
        </w:rPr>
      </w:pPr>
    </w:p>
    <w:tbl>
      <w:tblPr>
        <w:tblW w:w="0" w:type="auto"/>
        <w:tblLook w:val="04A0" w:firstRow="1" w:lastRow="0" w:firstColumn="1" w:lastColumn="0" w:noHBand="0" w:noVBand="1"/>
      </w:tblPr>
      <w:tblGrid>
        <w:gridCol w:w="3683"/>
        <w:gridCol w:w="6454"/>
      </w:tblGrid>
      <w:tr w:rsidR="00915A77" w:rsidRPr="0071784C" w14:paraId="7250B6E9" w14:textId="77777777" w:rsidTr="00594AD6">
        <w:tc>
          <w:tcPr>
            <w:tcW w:w="5030" w:type="dxa"/>
            <w:shd w:val="clear" w:color="auto" w:fill="auto"/>
          </w:tcPr>
          <w:p w14:paraId="4D8A34BF" w14:textId="5024CF0E" w:rsidR="00772856" w:rsidRPr="0071784C" w:rsidRDefault="00215B7B" w:rsidP="00772856">
            <w:pPr>
              <w:outlineLvl w:val="0"/>
            </w:pPr>
            <w:hyperlink r:id="rId422" w:anchor="m947" w:history="1">
              <w:r w:rsidR="00915A77" w:rsidRPr="00594AD6">
                <w:rPr>
                  <w:rStyle w:val="Hyperlink"/>
                  <w:sz w:val="22"/>
                  <w:shd w:val="clear" w:color="auto" w:fill="FFFFFF"/>
                </w:rPr>
                <w:t>947.</w:t>
              </w:r>
            </w:hyperlink>
            <w:r w:rsidR="00915A77" w:rsidRPr="00594AD6">
              <w:rPr>
                <w:shd w:val="clear" w:color="auto" w:fill="FFFFFF"/>
              </w:rPr>
              <w:t xml:space="preserve"> </w:t>
            </w:r>
            <w:r w:rsidR="00772856" w:rsidRPr="0071784C">
              <w:t>Das obere Diagramm zeigt das v(t)-Diagramm für die Bewegung eines Körpers.</w:t>
            </w:r>
          </w:p>
          <w:p w14:paraId="4A16725B" w14:textId="77777777" w:rsidR="00772856" w:rsidRPr="0071784C" w:rsidRDefault="00772856" w:rsidP="00772856">
            <w:pPr>
              <w:outlineLvl w:val="0"/>
            </w:pPr>
            <w:r w:rsidRPr="0071784C">
              <w:rPr>
                <w:b/>
              </w:rPr>
              <w:t>a)</w:t>
            </w:r>
            <w:r w:rsidRPr="0071784C">
              <w:t xml:space="preserve"> Zeichnen Sie das a(t)-Diagramm und das s(t)-Diagramm für diese Bewegung.</w:t>
            </w:r>
          </w:p>
          <w:p w14:paraId="5A2DE745" w14:textId="77777777" w:rsidR="00915A77" w:rsidRPr="00594AD6" w:rsidRDefault="00772856" w:rsidP="00772856">
            <w:pPr>
              <w:widowControl w:val="0"/>
              <w:rPr>
                <w:shd w:val="clear" w:color="auto" w:fill="FFFFFF"/>
              </w:rPr>
            </w:pPr>
            <w:r w:rsidRPr="0071784C">
              <w:rPr>
                <w:b/>
              </w:rPr>
              <w:t>b)</w:t>
            </w:r>
            <w:r w:rsidRPr="0071784C">
              <w:t xml:space="preserve"> Beschreiben Sie die Bewegung.</w:t>
            </w:r>
          </w:p>
        </w:tc>
        <w:tc>
          <w:tcPr>
            <w:tcW w:w="5031" w:type="dxa"/>
            <w:shd w:val="clear" w:color="auto" w:fill="auto"/>
          </w:tcPr>
          <w:p w14:paraId="2E0E3695" w14:textId="77777777" w:rsidR="00915A77" w:rsidRPr="00594AD6" w:rsidRDefault="00215B7B" w:rsidP="00594AD6">
            <w:pPr>
              <w:widowControl w:val="0"/>
              <w:rPr>
                <w:shd w:val="clear" w:color="auto" w:fill="FFFFFF"/>
              </w:rPr>
            </w:pPr>
            <w:r>
              <w:rPr>
                <w:noProof/>
                <w:shd w:val="clear" w:color="auto" w:fill="FFFFFF"/>
              </w:rPr>
              <w:pict w14:anchorId="58B62FB1">
                <v:shape id="Bild 119" o:spid="_x0000_i1161" type="#_x0000_t75" alt="m947" style="width:312pt;height:600pt;visibility:visible">
                  <v:imagedata r:id="rId423" o:title="m947"/>
                </v:shape>
              </w:pict>
            </w:r>
          </w:p>
        </w:tc>
      </w:tr>
    </w:tbl>
    <w:p w14:paraId="1D85FF1C" w14:textId="77777777" w:rsidR="00915A77" w:rsidRDefault="00915A77" w:rsidP="00115F8B">
      <w:pPr>
        <w:widowControl w:val="0"/>
        <w:rPr>
          <w:shd w:val="clear" w:color="auto" w:fill="FFFFFF"/>
        </w:rPr>
      </w:pPr>
    </w:p>
    <w:p w14:paraId="38988F64" w14:textId="2F282673" w:rsidR="0063470D" w:rsidRDefault="00215B7B" w:rsidP="00115F8B">
      <w:pPr>
        <w:widowControl w:val="0"/>
        <w:rPr>
          <w:shd w:val="clear" w:color="auto" w:fill="FFFFFF"/>
        </w:rPr>
      </w:pPr>
      <w:hyperlink r:id="rId424" w:anchor="m952" w:history="1">
        <w:r w:rsidR="0063470D" w:rsidRPr="00A010CA">
          <w:rPr>
            <w:rStyle w:val="Hyperlink"/>
            <w:sz w:val="22"/>
            <w:shd w:val="clear" w:color="auto" w:fill="FFFFFF"/>
          </w:rPr>
          <w:t>952.</w:t>
        </w:r>
      </w:hyperlink>
      <w:r w:rsidR="0063470D">
        <w:rPr>
          <w:shd w:val="clear" w:color="auto" w:fill="FFFFFF"/>
        </w:rPr>
        <w:t xml:space="preserve"> Am Straßenrand steht ein Polizeiauto und kontrolliert den Verkehr. Die zulässige Höchstgeschwindigkeit an dieser Stelle beträgt 50 km/h. Plötzlich rast ein Auto mit einer konstanten Geschwindigkeit von 90 km/h an dem Polizeiauto vorbei. </w:t>
      </w:r>
      <w:r w:rsidR="00095858">
        <w:rPr>
          <w:shd w:val="clear" w:color="auto" w:fill="FFFFFF"/>
        </w:rPr>
        <w:t>D</w:t>
      </w:r>
      <w:r w:rsidR="0063470D">
        <w:rPr>
          <w:shd w:val="clear" w:color="auto" w:fill="FFFFFF"/>
        </w:rPr>
        <w:t xml:space="preserve">araufhin </w:t>
      </w:r>
      <w:r w:rsidR="00095858">
        <w:rPr>
          <w:shd w:val="clear" w:color="auto" w:fill="FFFFFF"/>
        </w:rPr>
        <w:t>springen die Polizisten in ihr Auto und starten 5,0 s nachdem der Raser vorbeigefahren ist.</w:t>
      </w:r>
    </w:p>
    <w:p w14:paraId="4FC1CE56" w14:textId="77777777" w:rsidR="00095858" w:rsidRDefault="00095858" w:rsidP="00115F8B">
      <w:pPr>
        <w:widowControl w:val="0"/>
        <w:rPr>
          <w:shd w:val="clear" w:color="auto" w:fill="FFFFFF"/>
        </w:rPr>
      </w:pPr>
      <w:r>
        <w:rPr>
          <w:shd w:val="clear" w:color="auto" w:fill="FFFFFF"/>
        </w:rPr>
        <w:lastRenderedPageBreak/>
        <w:t>Sie beschleunigen ihr Auto in 15 s gleichmäßig auf 120 km/h und fahren mit dieser Geschwindigkeit dem Raser hinterher.</w:t>
      </w:r>
    </w:p>
    <w:p w14:paraId="59159F5E" w14:textId="77777777" w:rsidR="00942191" w:rsidRDefault="00942191" w:rsidP="00115F8B">
      <w:pPr>
        <w:widowControl w:val="0"/>
        <w:rPr>
          <w:shd w:val="clear" w:color="auto" w:fill="FFFFFF"/>
        </w:rPr>
      </w:pPr>
      <w:r w:rsidRPr="001D4239">
        <w:rPr>
          <w:b/>
          <w:shd w:val="clear" w:color="auto" w:fill="FFFFFF"/>
        </w:rPr>
        <w:t>a)</w:t>
      </w:r>
      <w:r>
        <w:rPr>
          <w:shd w:val="clear" w:color="auto" w:fill="FFFFFF"/>
        </w:rPr>
        <w:t xml:space="preserve"> </w:t>
      </w:r>
      <w:r w:rsidR="001052E5">
        <w:rPr>
          <w:shd w:val="clear" w:color="auto" w:fill="FFFFFF"/>
        </w:rPr>
        <w:t>Zeichnen</w:t>
      </w:r>
      <w:r>
        <w:rPr>
          <w:shd w:val="clear" w:color="auto" w:fill="FFFFFF"/>
        </w:rPr>
        <w:t xml:space="preserve"> Sie für beide Autos ein gemeinsames v(t)-Diagramm </w:t>
      </w:r>
      <w:r w:rsidR="001052E5">
        <w:rPr>
          <w:shd w:val="clear" w:color="auto" w:fill="FFFFFF"/>
        </w:rPr>
        <w:t>für die ersten 25 s nach dem Vorbeifahren des Rasers an der Polizei,</w:t>
      </w:r>
    </w:p>
    <w:p w14:paraId="2D8FC918" w14:textId="77777777" w:rsidR="00095858" w:rsidRDefault="00942191" w:rsidP="00115F8B">
      <w:pPr>
        <w:widowControl w:val="0"/>
        <w:rPr>
          <w:shd w:val="clear" w:color="auto" w:fill="FFFFFF"/>
        </w:rPr>
      </w:pPr>
      <w:r w:rsidRPr="001D4239">
        <w:rPr>
          <w:b/>
          <w:shd w:val="clear" w:color="auto" w:fill="FFFFFF"/>
        </w:rPr>
        <w:t>b</w:t>
      </w:r>
      <w:r w:rsidR="00095858" w:rsidRPr="001D4239">
        <w:rPr>
          <w:b/>
          <w:shd w:val="clear" w:color="auto" w:fill="FFFFFF"/>
        </w:rPr>
        <w:t>)</w:t>
      </w:r>
      <w:r w:rsidR="00095858">
        <w:rPr>
          <w:shd w:val="clear" w:color="auto" w:fill="FFFFFF"/>
        </w:rPr>
        <w:t xml:space="preserve"> </w:t>
      </w:r>
      <w:r>
        <w:rPr>
          <w:shd w:val="clear" w:color="auto" w:fill="FFFFFF"/>
        </w:rPr>
        <w:t>Wie lange kann der Raser fahren, bis ihn die Polizei eingeholt hat.</w:t>
      </w:r>
      <w:r w:rsidR="001E7ACF">
        <w:rPr>
          <w:shd w:val="clear" w:color="auto" w:fill="FFFFFF"/>
        </w:rPr>
        <w:t xml:space="preserve"> Welchen Weg legt er dabei zurück?</w:t>
      </w:r>
    </w:p>
    <w:p w14:paraId="00225F6F" w14:textId="77777777" w:rsidR="00D1388B" w:rsidRPr="0068229D" w:rsidRDefault="00D1388B" w:rsidP="00115F8B">
      <w:pPr>
        <w:widowControl w:val="0"/>
        <w:rPr>
          <w:shd w:val="clear" w:color="auto" w:fill="FFFFFF"/>
        </w:rPr>
      </w:pPr>
      <w:r w:rsidRPr="00D1388B">
        <w:rPr>
          <w:b/>
          <w:shd w:val="clear" w:color="auto" w:fill="FFFFFF"/>
        </w:rPr>
        <w:t>c)</w:t>
      </w:r>
      <w:r>
        <w:rPr>
          <w:shd w:val="clear" w:color="auto" w:fill="FFFFFF"/>
        </w:rPr>
        <w:t xml:space="preserve"> Zeichnen Sie für die beiden Autos ein gemeinsames s(t)-Diagramm vom Vorbeifahren des Rasers </w:t>
      </w:r>
      <w:r w:rsidRPr="0068229D">
        <w:rPr>
          <w:shd w:val="clear" w:color="auto" w:fill="FFFFFF"/>
        </w:rPr>
        <w:t>an der Polizei bis zum Einholen.</w:t>
      </w:r>
    </w:p>
    <w:p w14:paraId="41B3E444" w14:textId="77777777" w:rsidR="00095858" w:rsidRDefault="00095858" w:rsidP="00115F8B">
      <w:pPr>
        <w:widowControl w:val="0"/>
        <w:rPr>
          <w:shd w:val="clear" w:color="auto" w:fill="FFFFFF"/>
        </w:rPr>
      </w:pPr>
    </w:p>
    <w:p w14:paraId="2D48CE5C" w14:textId="3257E5DE" w:rsidR="009A4F75" w:rsidRDefault="00215B7B" w:rsidP="00115F8B">
      <w:pPr>
        <w:widowControl w:val="0"/>
        <w:rPr>
          <w:shd w:val="clear" w:color="auto" w:fill="FFFFFF"/>
        </w:rPr>
      </w:pPr>
      <w:hyperlink r:id="rId425" w:anchor="m957" w:history="1">
        <w:r w:rsidR="009A4F75" w:rsidRPr="007805B5">
          <w:rPr>
            <w:rStyle w:val="Hyperlink"/>
            <w:sz w:val="22"/>
            <w:shd w:val="clear" w:color="auto" w:fill="FFFFFF"/>
          </w:rPr>
          <w:t>957.</w:t>
        </w:r>
      </w:hyperlink>
      <w:r w:rsidR="009A4F75">
        <w:rPr>
          <w:shd w:val="clear" w:color="auto" w:fill="FFFFFF"/>
        </w:rPr>
        <w:t xml:space="preserve"> </w:t>
      </w:r>
      <w:r w:rsidR="007805B5">
        <w:rPr>
          <w:shd w:val="clear" w:color="auto" w:fill="FFFFFF"/>
        </w:rPr>
        <w:t>Ein Autofahrer fährt mit einer Geschwindigkeit v</w:t>
      </w:r>
      <w:r w:rsidR="007805B5" w:rsidRPr="007805B5">
        <w:rPr>
          <w:shd w:val="clear" w:color="auto" w:fill="FFFFFF"/>
          <w:vertAlign w:val="subscript"/>
        </w:rPr>
        <w:t>1</w:t>
      </w:r>
      <w:r w:rsidR="007805B5">
        <w:rPr>
          <w:shd w:val="clear" w:color="auto" w:fill="FFFFFF"/>
        </w:rPr>
        <w:t xml:space="preserve"> und bremst bis zum Stillstand ab. Dazu benötigt er eine Zeit t</w:t>
      </w:r>
      <w:r w:rsidR="007805B5" w:rsidRPr="007805B5">
        <w:rPr>
          <w:shd w:val="clear" w:color="auto" w:fill="FFFFFF"/>
          <w:vertAlign w:val="subscript"/>
        </w:rPr>
        <w:t>1</w:t>
      </w:r>
      <w:r w:rsidR="007805B5">
        <w:rPr>
          <w:shd w:val="clear" w:color="auto" w:fill="FFFFFF"/>
        </w:rPr>
        <w:t xml:space="preserve"> und fährt bis zum Stillstand einen Weg s</w:t>
      </w:r>
      <w:r w:rsidR="007805B5" w:rsidRPr="007805B5">
        <w:rPr>
          <w:shd w:val="clear" w:color="auto" w:fill="FFFFFF"/>
          <w:vertAlign w:val="subscript"/>
        </w:rPr>
        <w:t>1</w:t>
      </w:r>
      <w:r w:rsidR="007805B5">
        <w:rPr>
          <w:shd w:val="clear" w:color="auto" w:fill="FFFFFF"/>
        </w:rPr>
        <w:t>.</w:t>
      </w:r>
    </w:p>
    <w:p w14:paraId="5D21767D" w14:textId="3BCF7676" w:rsidR="007805B5" w:rsidRDefault="007805B5" w:rsidP="00115F8B">
      <w:pPr>
        <w:widowControl w:val="0"/>
        <w:rPr>
          <w:shd w:val="clear" w:color="auto" w:fill="FFFFFF"/>
        </w:rPr>
      </w:pPr>
      <w:r>
        <w:rPr>
          <w:shd w:val="clear" w:color="auto" w:fill="FFFFFF"/>
        </w:rPr>
        <w:t xml:space="preserve">Der gleiche Fahrer fährt mit der doppelten Geschwindigkeit </w:t>
      </w:r>
      <w:r w:rsidR="00FC50D7" w:rsidRPr="008C2078">
        <w:rPr>
          <w:position w:val="-12"/>
        </w:rPr>
        <w:object w:dxaOrig="920" w:dyaOrig="360" w14:anchorId="321A738B">
          <v:shape id="_x0000_i1162" type="#_x0000_t75" style="width:48pt;height:18pt" o:ole="">
            <v:imagedata r:id="rId426" o:title=""/>
          </v:shape>
          <o:OLEObject Type="Embed" ProgID="Equation.DSMT4" ShapeID="_x0000_i1162" DrawAspect="Content" ObjectID="_1735305598" r:id="rId427"/>
        </w:object>
      </w:r>
      <w:r>
        <w:rPr>
          <w:shd w:val="clear" w:color="auto" w:fill="FFFFFF"/>
        </w:rPr>
        <w:t xml:space="preserve"> und bremst mit der gleichen Kraft auf die Hälfte der Geschwindigkeit ab. Er fährt nach dem 2. Bremsen also mit der Geschwindigkeit v</w:t>
      </w:r>
      <w:r w:rsidRPr="007805B5">
        <w:rPr>
          <w:shd w:val="clear" w:color="auto" w:fill="FFFFFF"/>
          <w:vertAlign w:val="subscript"/>
        </w:rPr>
        <w:t>1</w:t>
      </w:r>
      <w:r>
        <w:rPr>
          <w:shd w:val="clear" w:color="auto" w:fill="FFFFFF"/>
        </w:rPr>
        <w:t xml:space="preserve">.  </w:t>
      </w:r>
    </w:p>
    <w:p w14:paraId="67CB75CB" w14:textId="77777777" w:rsidR="007805B5" w:rsidRDefault="007805B5" w:rsidP="00115F8B">
      <w:pPr>
        <w:widowControl w:val="0"/>
        <w:rPr>
          <w:shd w:val="clear" w:color="auto" w:fill="FFFFFF"/>
        </w:rPr>
      </w:pPr>
      <w:r>
        <w:rPr>
          <w:shd w:val="clear" w:color="auto" w:fill="FFFFFF"/>
        </w:rPr>
        <w:t>Welche Zeit t</w:t>
      </w:r>
      <w:r w:rsidRPr="007805B5">
        <w:rPr>
          <w:shd w:val="clear" w:color="auto" w:fill="FFFFFF"/>
          <w:vertAlign w:val="subscript"/>
        </w:rPr>
        <w:t>2</w:t>
      </w:r>
      <w:r>
        <w:rPr>
          <w:shd w:val="clear" w:color="auto" w:fill="FFFFFF"/>
        </w:rPr>
        <w:t xml:space="preserve"> benötigt er für die 2. Bremsung im Vergleich zu t</w:t>
      </w:r>
      <w:r w:rsidRPr="007805B5">
        <w:rPr>
          <w:shd w:val="clear" w:color="auto" w:fill="FFFFFF"/>
          <w:vertAlign w:val="subscript"/>
        </w:rPr>
        <w:t>1</w:t>
      </w:r>
      <w:r>
        <w:rPr>
          <w:shd w:val="clear" w:color="auto" w:fill="FFFFFF"/>
        </w:rPr>
        <w:t xml:space="preserve"> aus der 1. Bremsung.</w:t>
      </w:r>
    </w:p>
    <w:p w14:paraId="0372EB87" w14:textId="77777777" w:rsidR="007805B5" w:rsidRDefault="007805B5" w:rsidP="00115F8B">
      <w:pPr>
        <w:widowControl w:val="0"/>
        <w:rPr>
          <w:shd w:val="clear" w:color="auto" w:fill="FFFFFF"/>
        </w:rPr>
      </w:pPr>
      <w:r>
        <w:rPr>
          <w:shd w:val="clear" w:color="auto" w:fill="FFFFFF"/>
        </w:rPr>
        <w:t>Zeigen Sie ohne die Verwendung von konkreten Zahlen, dass der Weg s</w:t>
      </w:r>
      <w:r w:rsidRPr="007805B5">
        <w:rPr>
          <w:shd w:val="clear" w:color="auto" w:fill="FFFFFF"/>
          <w:vertAlign w:val="subscript"/>
        </w:rPr>
        <w:t>2</w:t>
      </w:r>
      <w:r>
        <w:rPr>
          <w:shd w:val="clear" w:color="auto" w:fill="FFFFFF"/>
        </w:rPr>
        <w:t xml:space="preserve"> drei Mal so groß ist wie der Weg s</w:t>
      </w:r>
      <w:r w:rsidRPr="007805B5">
        <w:rPr>
          <w:shd w:val="clear" w:color="auto" w:fill="FFFFFF"/>
          <w:vertAlign w:val="subscript"/>
        </w:rPr>
        <w:t>1</w:t>
      </w:r>
      <w:r>
        <w:rPr>
          <w:shd w:val="clear" w:color="auto" w:fill="FFFFFF"/>
        </w:rPr>
        <w:t>.</w:t>
      </w:r>
    </w:p>
    <w:p w14:paraId="6AC25A67" w14:textId="77777777" w:rsidR="00E41A65" w:rsidRDefault="00E41A65" w:rsidP="00115F8B">
      <w:pPr>
        <w:widowControl w:val="0"/>
        <w:rPr>
          <w:shd w:val="clear" w:color="auto" w:fill="FFFFFF"/>
        </w:rPr>
      </w:pPr>
    </w:p>
    <w:p w14:paraId="3D1322BF" w14:textId="711A3230" w:rsidR="00E41A65" w:rsidRDefault="00215B7B" w:rsidP="00115F8B">
      <w:pPr>
        <w:widowControl w:val="0"/>
        <w:rPr>
          <w:shd w:val="clear" w:color="auto" w:fill="FFFFFF"/>
        </w:rPr>
      </w:pPr>
      <w:hyperlink r:id="rId428" w:anchor="m973" w:history="1">
        <w:r w:rsidR="00E41A65" w:rsidRPr="004B58C5">
          <w:rPr>
            <w:rStyle w:val="Hyperlink"/>
            <w:sz w:val="22"/>
            <w:shd w:val="clear" w:color="auto" w:fill="FFFFFF"/>
          </w:rPr>
          <w:t>97</w:t>
        </w:r>
        <w:r w:rsidR="004B58C5" w:rsidRPr="004B58C5">
          <w:rPr>
            <w:rStyle w:val="Hyperlink"/>
            <w:sz w:val="22"/>
            <w:shd w:val="clear" w:color="auto" w:fill="FFFFFF"/>
          </w:rPr>
          <w:t>3</w:t>
        </w:r>
        <w:r w:rsidR="00E41A65" w:rsidRPr="004B58C5">
          <w:rPr>
            <w:rStyle w:val="Hyperlink"/>
            <w:sz w:val="22"/>
            <w:shd w:val="clear" w:color="auto" w:fill="FFFFFF"/>
          </w:rPr>
          <w:t>.</w:t>
        </w:r>
      </w:hyperlink>
      <w:r w:rsidR="00E41A65">
        <w:rPr>
          <w:shd w:val="clear" w:color="auto" w:fill="FFFFFF"/>
        </w:rPr>
        <w:t xml:space="preserve"> (LK 2017)</w:t>
      </w:r>
    </w:p>
    <w:p w14:paraId="2228C07F" w14:textId="77777777" w:rsidR="00E41A65" w:rsidRDefault="00E41A65" w:rsidP="00115F8B">
      <w:pPr>
        <w:widowControl w:val="0"/>
        <w:rPr>
          <w:shd w:val="clear" w:color="auto" w:fill="FFFFFF"/>
        </w:rPr>
      </w:pPr>
      <w:r>
        <w:rPr>
          <w:shd w:val="clear" w:color="auto" w:fill="FFFFFF"/>
        </w:rPr>
        <w:t>Ein Kleintransporter und ein Sportwagen fahren geradlinig auf einer Autobahn in die gleiche Richtung. der Transporter fährt auf der rechten Fahrspur, der Sportwagen auf der Überholspur. Die Bewegung der Fahrzeuge wird unter Nutzung des Modells Massepunkt beschrieben. Die Geschwindigkeit des Sportwagens ist während des gesamten untersuchten Vorgangs konstant.</w:t>
      </w:r>
    </w:p>
    <w:p w14:paraId="106D8A14" w14:textId="77777777" w:rsidR="00E41A65" w:rsidRDefault="00E41A65" w:rsidP="00115F8B">
      <w:pPr>
        <w:widowControl w:val="0"/>
        <w:rPr>
          <w:shd w:val="clear" w:color="auto" w:fill="FFFFFF"/>
        </w:rPr>
      </w:pPr>
    </w:p>
    <w:p w14:paraId="5556CEBF" w14:textId="77777777" w:rsidR="00E41A65" w:rsidRDefault="00E41A65" w:rsidP="00115F8B">
      <w:pPr>
        <w:widowControl w:val="0"/>
        <w:rPr>
          <w:shd w:val="clear" w:color="auto" w:fill="FFFFFF"/>
        </w:rPr>
      </w:pPr>
      <w:r w:rsidRPr="00002BBB">
        <w:rPr>
          <w:b/>
          <w:shd w:val="clear" w:color="auto" w:fill="FFFFFF"/>
        </w:rPr>
        <w:t>a)</w:t>
      </w:r>
      <w:r>
        <w:rPr>
          <w:shd w:val="clear" w:color="auto" w:fill="FFFFFF"/>
        </w:rPr>
        <w:t xml:space="preserve"> Der Transporter fährt mit der konstanten Geschwindigkeit 130 km </w:t>
      </w:r>
      <w:r>
        <w:rPr>
          <w:shd w:val="clear" w:color="auto" w:fill="FFFFFF"/>
        </w:rPr>
        <w:sym w:font="Symbol" w:char="F0D7"/>
      </w:r>
      <w:r>
        <w:rPr>
          <w:shd w:val="clear" w:color="auto" w:fill="FFFFFF"/>
        </w:rPr>
        <w:t xml:space="preserve"> h</w:t>
      </w:r>
      <w:r w:rsidRPr="00E41A65">
        <w:rPr>
          <w:shd w:val="clear" w:color="auto" w:fill="FFFFFF"/>
          <w:vertAlign w:val="superscript"/>
        </w:rPr>
        <w:t>-1</w:t>
      </w:r>
      <w:r>
        <w:rPr>
          <w:shd w:val="clear" w:color="auto" w:fill="FFFFFF"/>
        </w:rPr>
        <w:t xml:space="preserve">, der Sportwagen fährt mit der konstanten Geschwindigkeit 170 km </w:t>
      </w:r>
      <w:r>
        <w:rPr>
          <w:shd w:val="clear" w:color="auto" w:fill="FFFFFF"/>
        </w:rPr>
        <w:sym w:font="Symbol" w:char="F0D7"/>
      </w:r>
      <w:r>
        <w:rPr>
          <w:shd w:val="clear" w:color="auto" w:fill="FFFFFF"/>
        </w:rPr>
        <w:t xml:space="preserve"> h</w:t>
      </w:r>
      <w:r w:rsidRPr="00E41A65">
        <w:rPr>
          <w:shd w:val="clear" w:color="auto" w:fill="FFFFFF"/>
          <w:vertAlign w:val="superscript"/>
        </w:rPr>
        <w:t>-1</w:t>
      </w:r>
      <w:r>
        <w:rPr>
          <w:shd w:val="clear" w:color="auto" w:fill="FFFFFF"/>
        </w:rPr>
        <w:t>.  Zum Zeitpunkt t=0 beträgt der Vorsprung des Transporters 550 m.</w:t>
      </w:r>
    </w:p>
    <w:p w14:paraId="7E46590A" w14:textId="77777777" w:rsidR="00E41A65" w:rsidRDefault="004B58C5" w:rsidP="00115F8B">
      <w:pPr>
        <w:widowControl w:val="0"/>
        <w:rPr>
          <w:shd w:val="clear" w:color="auto" w:fill="FFFFFF"/>
        </w:rPr>
      </w:pPr>
      <w:r>
        <w:rPr>
          <w:shd w:val="clear" w:color="auto" w:fill="FFFFFF"/>
        </w:rPr>
        <w:t>Berechnen Sie den Abstand, den die Fahrzeuge 2,0 s später haben und ermitteln Sie den Zeitpunkt, zu dem der Vorsprung des Transporters nur noch 500 m beträgt.</w:t>
      </w:r>
    </w:p>
    <w:p w14:paraId="6BD2C4CC" w14:textId="77777777" w:rsidR="004B58C5" w:rsidRDefault="004B58C5" w:rsidP="00115F8B">
      <w:pPr>
        <w:widowControl w:val="0"/>
        <w:rPr>
          <w:shd w:val="clear" w:color="auto" w:fill="FFFFFF"/>
        </w:rPr>
      </w:pPr>
    </w:p>
    <w:p w14:paraId="0FD4C32B" w14:textId="77777777" w:rsidR="004B58C5" w:rsidRDefault="004B58C5" w:rsidP="00115F8B">
      <w:pPr>
        <w:widowControl w:val="0"/>
        <w:rPr>
          <w:shd w:val="clear" w:color="auto" w:fill="FFFFFF"/>
        </w:rPr>
      </w:pPr>
      <w:r w:rsidRPr="00002BBB">
        <w:rPr>
          <w:b/>
          <w:shd w:val="clear" w:color="auto" w:fill="FFFFFF"/>
        </w:rPr>
        <w:t>b)</w:t>
      </w:r>
      <w:r>
        <w:rPr>
          <w:shd w:val="clear" w:color="auto" w:fill="FFFFFF"/>
        </w:rPr>
        <w:t xml:space="preserve"> Zum Zeitpunkt 13,5 s erreicht der Transporter mit dem Vorsprung 400 m ein ansteigendes Autobahnteilstück und fährt dieses hinauf. Deshalb verringert sich seine Geschwindigkeit auf den folgenden 120 m gleichmäßig von 130 km </w:t>
      </w:r>
      <w:r>
        <w:rPr>
          <w:shd w:val="clear" w:color="auto" w:fill="FFFFFF"/>
        </w:rPr>
        <w:sym w:font="Symbol" w:char="F0D7"/>
      </w:r>
      <w:r>
        <w:rPr>
          <w:shd w:val="clear" w:color="auto" w:fill="FFFFFF"/>
        </w:rPr>
        <w:t xml:space="preserve"> h</w:t>
      </w:r>
      <w:r w:rsidRPr="00E41A65">
        <w:rPr>
          <w:shd w:val="clear" w:color="auto" w:fill="FFFFFF"/>
          <w:vertAlign w:val="superscript"/>
        </w:rPr>
        <w:t>-1</w:t>
      </w:r>
      <w:r>
        <w:rPr>
          <w:shd w:val="clear" w:color="auto" w:fill="FFFFFF"/>
          <w:vertAlign w:val="superscript"/>
        </w:rPr>
        <w:t xml:space="preserve"> </w:t>
      </w:r>
      <w:r>
        <w:rPr>
          <w:shd w:val="clear" w:color="auto" w:fill="FFFFFF"/>
        </w:rPr>
        <w:t xml:space="preserve"> auf 100 km </w:t>
      </w:r>
      <w:r>
        <w:rPr>
          <w:shd w:val="clear" w:color="auto" w:fill="FFFFFF"/>
        </w:rPr>
        <w:sym w:font="Symbol" w:char="F0D7"/>
      </w:r>
      <w:r>
        <w:rPr>
          <w:shd w:val="clear" w:color="auto" w:fill="FFFFFF"/>
        </w:rPr>
        <w:t xml:space="preserve"> h</w:t>
      </w:r>
      <w:r w:rsidRPr="00E41A65">
        <w:rPr>
          <w:shd w:val="clear" w:color="auto" w:fill="FFFFFF"/>
          <w:vertAlign w:val="superscript"/>
        </w:rPr>
        <w:t>-1</w:t>
      </w:r>
      <w:r>
        <w:rPr>
          <w:shd w:val="clear" w:color="auto" w:fill="FFFFFF"/>
        </w:rPr>
        <w:t>. Mit dieser Geschwindigkeit bewegt sich der Transporter weiter und wird zum Zeitpunkt t</w:t>
      </w:r>
      <w:r w:rsidRPr="004B58C5">
        <w:rPr>
          <w:shd w:val="clear" w:color="auto" w:fill="FFFFFF"/>
          <w:vertAlign w:val="subscript"/>
        </w:rPr>
        <w:t>ü</w:t>
      </w:r>
      <w:r>
        <w:rPr>
          <w:shd w:val="clear" w:color="auto" w:fill="FFFFFF"/>
        </w:rPr>
        <w:t xml:space="preserve"> vom Sportwagen überholt.</w:t>
      </w:r>
    </w:p>
    <w:p w14:paraId="7050023D" w14:textId="77777777" w:rsidR="004B58C5" w:rsidRDefault="004B58C5" w:rsidP="00115F8B">
      <w:pPr>
        <w:widowControl w:val="0"/>
        <w:rPr>
          <w:shd w:val="clear" w:color="auto" w:fill="FFFFFF"/>
        </w:rPr>
      </w:pPr>
    </w:p>
    <w:p w14:paraId="4872D226" w14:textId="77777777" w:rsidR="004B58C5" w:rsidRDefault="004B58C5" w:rsidP="00115F8B">
      <w:pPr>
        <w:widowControl w:val="0"/>
        <w:rPr>
          <w:shd w:val="clear" w:color="auto" w:fill="FFFFFF"/>
        </w:rPr>
      </w:pPr>
      <w:r>
        <w:rPr>
          <w:shd w:val="clear" w:color="auto" w:fill="FFFFFF"/>
        </w:rPr>
        <w:t>Skizzieren Sie für beide Fahrzeuge ein zugehöriges s(t)-Diagramm für den gesamten in den Teilaufgaben a) und b) beschriebenen Vorgang in ein und dasselbe Koordinatensystem.</w:t>
      </w:r>
    </w:p>
    <w:p w14:paraId="77F4DC89" w14:textId="77777777" w:rsidR="004B58C5" w:rsidRDefault="0064412A" w:rsidP="00115F8B">
      <w:pPr>
        <w:widowControl w:val="0"/>
        <w:rPr>
          <w:shd w:val="clear" w:color="auto" w:fill="FFFFFF"/>
        </w:rPr>
      </w:pPr>
      <w:r>
        <w:rPr>
          <w:shd w:val="clear" w:color="auto" w:fill="FFFFFF"/>
        </w:rPr>
        <w:t>Berechnen</w:t>
      </w:r>
      <w:r w:rsidR="004B58C5">
        <w:rPr>
          <w:shd w:val="clear" w:color="auto" w:fill="FFFFFF"/>
        </w:rPr>
        <w:t xml:space="preserve"> Sie den Zeitpunkt t</w:t>
      </w:r>
      <w:r w:rsidR="004B58C5" w:rsidRPr="004B58C5">
        <w:rPr>
          <w:shd w:val="clear" w:color="auto" w:fill="FFFFFF"/>
          <w:vertAlign w:val="subscript"/>
        </w:rPr>
        <w:t>ü</w:t>
      </w:r>
      <w:r w:rsidR="004B58C5">
        <w:rPr>
          <w:shd w:val="clear" w:color="auto" w:fill="FFFFFF"/>
        </w:rPr>
        <w:t>.</w:t>
      </w:r>
    </w:p>
    <w:p w14:paraId="07BD60B8" w14:textId="77777777" w:rsidR="004D308D" w:rsidRDefault="004D308D" w:rsidP="00115F8B">
      <w:pPr>
        <w:widowControl w:val="0"/>
        <w:rPr>
          <w:shd w:val="clear" w:color="auto" w:fill="FFFFFF"/>
        </w:rPr>
      </w:pPr>
    </w:p>
    <w:tbl>
      <w:tblPr>
        <w:tblW w:w="0" w:type="auto"/>
        <w:tblLook w:val="04A0" w:firstRow="1" w:lastRow="0" w:firstColumn="1" w:lastColumn="0" w:noHBand="0" w:noVBand="1"/>
      </w:tblPr>
      <w:tblGrid>
        <w:gridCol w:w="10061"/>
      </w:tblGrid>
      <w:tr w:rsidR="0021748D" w:rsidRPr="0071784C" w14:paraId="4EA65722" w14:textId="77777777" w:rsidTr="005C0F98">
        <w:tc>
          <w:tcPr>
            <w:tcW w:w="10061" w:type="dxa"/>
            <w:shd w:val="clear" w:color="auto" w:fill="auto"/>
          </w:tcPr>
          <w:p w14:paraId="07342A85" w14:textId="150452A7" w:rsidR="0021748D" w:rsidRPr="0071784C" w:rsidRDefault="00215B7B" w:rsidP="005C0F98">
            <w:pPr>
              <w:outlineLvl w:val="0"/>
            </w:pPr>
            <w:hyperlink r:id="rId429" w:anchor="m993" w:history="1">
              <w:r w:rsidR="0021748D" w:rsidRPr="006621E2">
                <w:rPr>
                  <w:rStyle w:val="Hyperlink"/>
                  <w:sz w:val="22"/>
                </w:rPr>
                <w:t>993.</w:t>
              </w:r>
            </w:hyperlink>
            <w:r w:rsidR="0021748D" w:rsidRPr="0071784C">
              <w:t xml:space="preserve"> (GK 2017)</w:t>
            </w:r>
          </w:p>
          <w:p w14:paraId="774FE237" w14:textId="77777777" w:rsidR="0021748D" w:rsidRPr="0071784C" w:rsidRDefault="0021748D" w:rsidP="005C0F98">
            <w:pPr>
              <w:outlineLvl w:val="0"/>
            </w:pPr>
            <w:r w:rsidRPr="0071784C">
              <w:t>Ein Pkw und ein Lkw fahren zeitgleich auf ein und s(t)-Diagramm.</w:t>
            </w:r>
          </w:p>
        </w:tc>
      </w:tr>
      <w:tr w:rsidR="0021748D" w:rsidRPr="0071784C" w14:paraId="13C4922E" w14:textId="77777777" w:rsidTr="005C0F98">
        <w:tc>
          <w:tcPr>
            <w:tcW w:w="10061" w:type="dxa"/>
            <w:shd w:val="clear" w:color="auto" w:fill="auto"/>
          </w:tcPr>
          <w:p w14:paraId="5E6996A1" w14:textId="77777777" w:rsidR="0021748D" w:rsidRPr="0071784C" w:rsidRDefault="00215B7B" w:rsidP="005C0F98">
            <w:pPr>
              <w:outlineLvl w:val="0"/>
            </w:pPr>
            <w:r>
              <w:lastRenderedPageBreak/>
              <w:pict w14:anchorId="08416A8F">
                <v:shape id="_x0000_i1163" type="#_x0000_t75" style="width:402pt;height:246pt">
                  <v:imagedata r:id="rId430" o:title="m993"/>
                </v:shape>
              </w:pict>
            </w:r>
          </w:p>
        </w:tc>
      </w:tr>
    </w:tbl>
    <w:p w14:paraId="7728B391" w14:textId="77777777" w:rsidR="0021748D" w:rsidRDefault="0021748D" w:rsidP="0021748D">
      <w:pPr>
        <w:outlineLvl w:val="0"/>
      </w:pPr>
      <w:r w:rsidRPr="001E7552">
        <w:rPr>
          <w:b/>
        </w:rPr>
        <w:t>a)</w:t>
      </w:r>
      <w:r>
        <w:t xml:space="preserve"> Begründen Sie, dass sich beide Fahrzeuge gleichförmig und mit entgegengesetztem Richtungssinn bewegen. Geben Sie den Betrag der Geschwindigkeit des Pkw an.</w:t>
      </w:r>
    </w:p>
    <w:p w14:paraId="6F7DBF1A" w14:textId="77777777" w:rsidR="0021748D" w:rsidRPr="00C3244D" w:rsidRDefault="0021748D" w:rsidP="0021748D">
      <w:pPr>
        <w:pStyle w:val="Default"/>
        <w:rPr>
          <w:sz w:val="22"/>
        </w:rPr>
      </w:pPr>
      <w:r w:rsidRPr="001E7552">
        <w:rPr>
          <w:b/>
          <w:sz w:val="22"/>
        </w:rPr>
        <w:t>b)</w:t>
      </w:r>
      <w:r>
        <w:rPr>
          <w:sz w:val="22"/>
        </w:rPr>
        <w:t xml:space="preserve"> </w:t>
      </w:r>
      <w:r w:rsidRPr="00C3244D">
        <w:rPr>
          <w:sz w:val="22"/>
        </w:rPr>
        <w:t xml:space="preserve">Zum Zeitpunkt </w:t>
      </w:r>
      <w:r>
        <w:rPr>
          <w:sz w:val="22"/>
        </w:rPr>
        <w:t xml:space="preserve">t = 0 </w:t>
      </w:r>
      <w:r w:rsidRPr="00C3244D">
        <w:rPr>
          <w:sz w:val="22"/>
        </w:rPr>
        <w:t>startet ein Motorrad, es wird in diesem Augenblick vom Lkw überholt. Es bewegt sich stets gleichmäßig beschleunigt. Nachdem sich Lkw und Pkw begegnet sind, ü</w:t>
      </w:r>
      <w:r>
        <w:rPr>
          <w:sz w:val="22"/>
        </w:rPr>
        <w:t>berholt das Motorrad den Lkw.</w:t>
      </w:r>
      <w:r w:rsidRPr="00C3244D">
        <w:rPr>
          <w:sz w:val="22"/>
        </w:rPr>
        <w:t xml:space="preserve"> </w:t>
      </w:r>
    </w:p>
    <w:p w14:paraId="46194B58" w14:textId="77777777" w:rsidR="0021748D" w:rsidRDefault="0021748D" w:rsidP="0021748D">
      <w:pPr>
        <w:outlineLvl w:val="0"/>
      </w:pPr>
      <w:r w:rsidRPr="00C3244D">
        <w:t>Skizzieren Sie in das oben abgebildete Diagramm einen Graphen für die Bewegung des Motorrads. Kennzeichnen Sie den Zeitpunkt, zu dem die Geschwindigkeiten von Lkw und Motorrad gleich sind. Begründen Sie.</w:t>
      </w:r>
    </w:p>
    <w:p w14:paraId="536C5565" w14:textId="77777777" w:rsidR="0021748D" w:rsidRDefault="0021748D" w:rsidP="00115F8B">
      <w:pPr>
        <w:widowControl w:val="0"/>
        <w:rPr>
          <w:shd w:val="clear" w:color="auto" w:fill="FFFFFF"/>
        </w:rPr>
      </w:pPr>
    </w:p>
    <w:p w14:paraId="7E14E924" w14:textId="77777777" w:rsidR="0021748D" w:rsidRDefault="0021748D" w:rsidP="00115F8B">
      <w:pPr>
        <w:widowControl w:val="0"/>
        <w:rPr>
          <w:shd w:val="clear" w:color="auto" w:fill="FFFFFF"/>
        </w:rPr>
      </w:pPr>
    </w:p>
    <w:p w14:paraId="03410809" w14:textId="61E383D8" w:rsidR="004D308D" w:rsidRDefault="00215B7B" w:rsidP="00115F8B">
      <w:pPr>
        <w:widowControl w:val="0"/>
        <w:rPr>
          <w:shd w:val="clear" w:color="auto" w:fill="FFFFFF"/>
        </w:rPr>
      </w:pPr>
      <w:hyperlink r:id="rId431" w:anchor="m1009" w:history="1">
        <w:r w:rsidR="004D308D" w:rsidRPr="00832CC8">
          <w:rPr>
            <w:rStyle w:val="Hyperlink"/>
            <w:sz w:val="22"/>
            <w:shd w:val="clear" w:color="auto" w:fill="FFFFFF"/>
          </w:rPr>
          <w:t>1009.</w:t>
        </w:r>
      </w:hyperlink>
      <w:r w:rsidR="004D308D">
        <w:rPr>
          <w:shd w:val="clear" w:color="auto" w:fill="FFFFFF"/>
        </w:rPr>
        <w:t xml:space="preserve"> Ein Zug verspätet sich, weil er eine 640 m lange Baustelle nur mit einer Geschwindigkeit von 25 km/h durchfahren darf. Vor der Baustelle </w:t>
      </w:r>
      <w:r w:rsidR="00382E62">
        <w:rPr>
          <w:shd w:val="clear" w:color="auto" w:fill="FFFFFF"/>
        </w:rPr>
        <w:t xml:space="preserve">fährt er mit 120 km/h. Er bremst gleichmäßig mit </w:t>
      </w:r>
      <w:r w:rsidR="004D308D">
        <w:rPr>
          <w:shd w:val="clear" w:color="auto" w:fill="FFFFFF"/>
        </w:rPr>
        <w:t xml:space="preserve"> </w:t>
      </w:r>
      <w:r w:rsidR="00382E62">
        <w:rPr>
          <w:shd w:val="clear" w:color="auto" w:fill="FFFFFF"/>
        </w:rPr>
        <w:t>-0,2 m/s² ab. Nach der Baustelle beschleunigt der Zug mit 0,1 m/s² wieder auf seine ursprüngliche Geschwindigkeit.</w:t>
      </w:r>
    </w:p>
    <w:p w14:paraId="70DE01C8" w14:textId="77777777" w:rsidR="00382E62" w:rsidRDefault="00382E62" w:rsidP="00115F8B">
      <w:pPr>
        <w:widowControl w:val="0"/>
        <w:rPr>
          <w:shd w:val="clear" w:color="auto" w:fill="FFFFFF"/>
        </w:rPr>
      </w:pPr>
      <w:r w:rsidRPr="00832CC8">
        <w:rPr>
          <w:b/>
          <w:shd w:val="clear" w:color="auto" w:fill="FFFFFF"/>
        </w:rPr>
        <w:t>a)</w:t>
      </w:r>
      <w:r>
        <w:rPr>
          <w:shd w:val="clear" w:color="auto" w:fill="FFFFFF"/>
        </w:rPr>
        <w:t xml:space="preserve"> Berechnen Sie, um wieviel sich der Zug verspätet. </w:t>
      </w:r>
    </w:p>
    <w:p w14:paraId="0FF73E90" w14:textId="77777777" w:rsidR="00382E62" w:rsidRDefault="00382E62" w:rsidP="00115F8B">
      <w:pPr>
        <w:widowControl w:val="0"/>
        <w:rPr>
          <w:shd w:val="clear" w:color="auto" w:fill="FFFFFF"/>
        </w:rPr>
      </w:pPr>
      <w:r w:rsidRPr="00832CC8">
        <w:rPr>
          <w:b/>
          <w:shd w:val="clear" w:color="auto" w:fill="FFFFFF"/>
        </w:rPr>
        <w:t>b)</w:t>
      </w:r>
      <w:r>
        <w:rPr>
          <w:shd w:val="clear" w:color="auto" w:fill="FFFFFF"/>
        </w:rPr>
        <w:t xml:space="preserve"> Zeichen Sie für das </w:t>
      </w:r>
      <w:r w:rsidR="005F73EE">
        <w:rPr>
          <w:shd w:val="clear" w:color="auto" w:fill="FFFFFF"/>
        </w:rPr>
        <w:t>B</w:t>
      </w:r>
      <w:r>
        <w:rPr>
          <w:shd w:val="clear" w:color="auto" w:fill="FFFFFF"/>
        </w:rPr>
        <w:t>remsen, das Durchfahren der Baustelle und das Beschleunigen das v(t)- und das a(t)-Diagramm.</w:t>
      </w:r>
    </w:p>
    <w:p w14:paraId="1B27C9E5" w14:textId="77777777" w:rsidR="00382E62" w:rsidRDefault="00382E62" w:rsidP="00115F8B">
      <w:pPr>
        <w:widowControl w:val="0"/>
        <w:rPr>
          <w:shd w:val="clear" w:color="auto" w:fill="FFFFFF"/>
        </w:rPr>
      </w:pPr>
      <w:r w:rsidRPr="00832CC8">
        <w:rPr>
          <w:b/>
          <w:shd w:val="clear" w:color="auto" w:fill="FFFFFF"/>
        </w:rPr>
        <w:t xml:space="preserve">c) </w:t>
      </w:r>
      <w:r>
        <w:rPr>
          <w:shd w:val="clear" w:color="auto" w:fill="FFFFFF"/>
        </w:rPr>
        <w:t xml:space="preserve">Wie lange müsste der Zug danach mit einer Geschwindigkeit von 130 km/h fahren, um seine </w:t>
      </w:r>
      <w:r w:rsidR="005F73EE">
        <w:rPr>
          <w:shd w:val="clear" w:color="auto" w:fill="FFFFFF"/>
        </w:rPr>
        <w:t>V</w:t>
      </w:r>
      <w:r>
        <w:rPr>
          <w:shd w:val="clear" w:color="auto" w:fill="FFFFFF"/>
        </w:rPr>
        <w:t>erspätung wieder aufzuholen?</w:t>
      </w:r>
    </w:p>
    <w:p w14:paraId="607916C7" w14:textId="77777777" w:rsidR="00C86633" w:rsidRDefault="00C86633" w:rsidP="00115F8B">
      <w:pPr>
        <w:widowControl w:val="0"/>
        <w:rPr>
          <w:shd w:val="clear" w:color="auto" w:fill="FFFFFF"/>
        </w:rPr>
      </w:pPr>
    </w:p>
    <w:p w14:paraId="206BC02A" w14:textId="7045D1A1" w:rsidR="00C86633" w:rsidRDefault="00215B7B" w:rsidP="00115F8B">
      <w:pPr>
        <w:widowControl w:val="0"/>
        <w:rPr>
          <w:shd w:val="clear" w:color="auto" w:fill="FFFFFF"/>
        </w:rPr>
      </w:pPr>
      <w:hyperlink r:id="rId432" w:anchor="m1010" w:history="1">
        <w:r w:rsidR="00C86633" w:rsidRPr="005A26A4">
          <w:rPr>
            <w:rStyle w:val="Hyperlink"/>
            <w:sz w:val="22"/>
            <w:shd w:val="clear" w:color="auto" w:fill="FFFFFF"/>
          </w:rPr>
          <w:t>1010.</w:t>
        </w:r>
      </w:hyperlink>
      <w:r w:rsidR="00C86633">
        <w:rPr>
          <w:shd w:val="clear" w:color="auto" w:fill="FFFFFF"/>
        </w:rPr>
        <w:t xml:space="preserve"> Ein roter PKW steht an einer Ampel, die gerade auf grün schaltet. Der PKW fährt los. In diesem Augenblick wird er auf der Nebenspur von einem blauen PKW überholt</w:t>
      </w:r>
      <w:r w:rsidR="00E127FA">
        <w:rPr>
          <w:shd w:val="clear" w:color="auto" w:fill="FFFFFF"/>
        </w:rPr>
        <w:t xml:space="preserve">, der mit </w:t>
      </w:r>
      <w:r w:rsidR="00C86633">
        <w:rPr>
          <w:shd w:val="clear" w:color="auto" w:fill="FFFFFF"/>
        </w:rPr>
        <w:t>einer konstanten Geschwindigkeit</w:t>
      </w:r>
      <w:r w:rsidR="00E127FA">
        <w:rPr>
          <w:shd w:val="clear" w:color="auto" w:fill="FFFFFF"/>
        </w:rPr>
        <w:t xml:space="preserve"> fährt</w:t>
      </w:r>
      <w:r w:rsidR="00C86633">
        <w:rPr>
          <w:shd w:val="clear" w:color="auto" w:fill="FFFFFF"/>
        </w:rPr>
        <w:t>.</w:t>
      </w:r>
      <w:r w:rsidR="00E127FA">
        <w:rPr>
          <w:shd w:val="clear" w:color="auto" w:fill="FFFFFF"/>
        </w:rPr>
        <w:t xml:space="preserve"> Alle weiteren Angaben entnehmen Sie bitte aus dem </w:t>
      </w:r>
      <w:r w:rsidR="002F0238">
        <w:rPr>
          <w:shd w:val="clear" w:color="auto" w:fill="FFFFFF"/>
        </w:rPr>
        <w:t>Diagramm.</w:t>
      </w:r>
    </w:p>
    <w:p w14:paraId="60B7C600" w14:textId="77777777" w:rsidR="00BD224A" w:rsidRDefault="00215B7B" w:rsidP="00115F8B">
      <w:pPr>
        <w:widowControl w:val="0"/>
        <w:rPr>
          <w:shd w:val="clear" w:color="auto" w:fill="FFFFFF"/>
        </w:rPr>
      </w:pPr>
      <w:r>
        <w:rPr>
          <w:noProof/>
        </w:rPr>
        <w:lastRenderedPageBreak/>
        <w:pict w14:anchorId="50A194F7">
          <v:shape id="Diagramm 1" o:spid="_x0000_i1164" type="#_x0000_t75" style="width:5in;height:3in;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">
            <v:imagedata r:id="rId433" o:title=""/>
            <o:lock v:ext="edit" aspectratio="f"/>
          </v:shape>
        </w:pict>
      </w:r>
    </w:p>
    <w:p w14:paraId="0533D76E" w14:textId="77777777" w:rsidR="002F0238" w:rsidRDefault="003A37A2" w:rsidP="00115F8B">
      <w:pPr>
        <w:widowControl w:val="0"/>
        <w:rPr>
          <w:shd w:val="clear" w:color="auto" w:fill="FFFFFF"/>
        </w:rPr>
      </w:pPr>
      <w:r w:rsidRPr="003C103B">
        <w:rPr>
          <w:b/>
          <w:shd w:val="clear" w:color="auto" w:fill="FFFFFF"/>
        </w:rPr>
        <w:t>a)</w:t>
      </w:r>
      <w:r>
        <w:rPr>
          <w:shd w:val="clear" w:color="auto" w:fill="FFFFFF"/>
        </w:rPr>
        <w:t xml:space="preserve"> Wie groß ist in der Startphase die Beschleunigung des roten Autos?</w:t>
      </w:r>
    </w:p>
    <w:p w14:paraId="30DC39E1" w14:textId="77777777" w:rsidR="003A37A2" w:rsidRDefault="003A37A2" w:rsidP="00115F8B">
      <w:pPr>
        <w:widowControl w:val="0"/>
        <w:rPr>
          <w:shd w:val="clear" w:color="auto" w:fill="FFFFFF"/>
        </w:rPr>
      </w:pPr>
      <w:r w:rsidRPr="003C103B">
        <w:rPr>
          <w:b/>
          <w:shd w:val="clear" w:color="auto" w:fill="FFFFFF"/>
        </w:rPr>
        <w:t>b)</w:t>
      </w:r>
      <w:r>
        <w:rPr>
          <w:shd w:val="clear" w:color="auto" w:fill="FFFFFF"/>
        </w:rPr>
        <w:t xml:space="preserve"> Wie lange dauert es, bis beide Autos die gleiche Geschwindigkeit habe?</w:t>
      </w:r>
    </w:p>
    <w:p w14:paraId="0BA538F2" w14:textId="77777777" w:rsidR="003A37A2" w:rsidRDefault="003A37A2" w:rsidP="00115F8B">
      <w:pPr>
        <w:widowControl w:val="0"/>
        <w:rPr>
          <w:shd w:val="clear" w:color="auto" w:fill="FFFFFF"/>
        </w:rPr>
      </w:pPr>
      <w:r w:rsidRPr="003C103B">
        <w:rPr>
          <w:b/>
          <w:shd w:val="clear" w:color="auto" w:fill="FFFFFF"/>
        </w:rPr>
        <w:t>c)</w:t>
      </w:r>
      <w:r>
        <w:rPr>
          <w:shd w:val="clear" w:color="auto" w:fill="FFFFFF"/>
        </w:rPr>
        <w:t xml:space="preserve"> Welchen Vorsprung hat zu diesem Zeitpunkt das blaue Auto vor dem roten Auto?</w:t>
      </w:r>
    </w:p>
    <w:p w14:paraId="5C8644F9" w14:textId="77777777" w:rsidR="003A37A2" w:rsidRDefault="003A37A2" w:rsidP="00115F8B">
      <w:pPr>
        <w:widowControl w:val="0"/>
        <w:rPr>
          <w:shd w:val="clear" w:color="auto" w:fill="FFFFFF"/>
        </w:rPr>
      </w:pPr>
      <w:r w:rsidRPr="003C103B">
        <w:rPr>
          <w:b/>
          <w:shd w:val="clear" w:color="auto" w:fill="FFFFFF"/>
        </w:rPr>
        <w:t>d)</w:t>
      </w:r>
      <w:r>
        <w:rPr>
          <w:shd w:val="clear" w:color="auto" w:fill="FFFFFF"/>
        </w:rPr>
        <w:t xml:space="preserve"> Nach welcher Zeit holt das rote Auto das blaue Auto ein?</w:t>
      </w:r>
    </w:p>
    <w:p w14:paraId="2610F2FA" w14:textId="77777777" w:rsidR="00DA77C5" w:rsidRDefault="00DA77C5" w:rsidP="00115F8B">
      <w:pPr>
        <w:widowControl w:val="0"/>
        <w:rPr>
          <w:shd w:val="clear" w:color="auto" w:fill="FFFFFF"/>
        </w:rPr>
      </w:pPr>
    </w:p>
    <w:p w14:paraId="73463796" w14:textId="77777777" w:rsidR="00DA77C5" w:rsidRDefault="00DA77C5" w:rsidP="00115F8B">
      <w:pPr>
        <w:widowControl w:val="0"/>
        <w:rPr>
          <w:shd w:val="clear" w:color="auto" w:fill="FFFFFF"/>
        </w:rPr>
      </w:pPr>
      <w:r>
        <w:rPr>
          <w:shd w:val="clear" w:color="auto" w:fill="FFFFFF"/>
        </w:rPr>
        <w:t xml:space="preserve"> </w:t>
      </w:r>
    </w:p>
    <w:tbl>
      <w:tblPr>
        <w:tblW w:w="0" w:type="auto"/>
        <w:tblCellMar>
          <w:left w:w="70" w:type="dxa"/>
          <w:right w:w="70" w:type="dxa"/>
        </w:tblCellMar>
        <w:tblLook w:val="04A0" w:firstRow="1" w:lastRow="0" w:firstColumn="1" w:lastColumn="0" w:noHBand="0" w:noVBand="1"/>
      </w:tblPr>
      <w:tblGrid>
        <w:gridCol w:w="4280"/>
        <w:gridCol w:w="5781"/>
      </w:tblGrid>
      <w:tr w:rsidR="00DA77C5" w:rsidRPr="0071784C" w14:paraId="5E681D6E" w14:textId="77777777" w:rsidTr="00BD4C52">
        <w:tc>
          <w:tcPr>
            <w:tcW w:w="4531" w:type="dxa"/>
            <w:shd w:val="clear" w:color="auto" w:fill="auto"/>
          </w:tcPr>
          <w:p w14:paraId="67CF5C5E" w14:textId="4187F75D" w:rsidR="00DA77C5" w:rsidRPr="0071784C" w:rsidRDefault="00215B7B" w:rsidP="00BD4C52">
            <w:hyperlink r:id="rId434" w:anchor="m1011" w:history="1">
              <w:r w:rsidR="00DA77C5" w:rsidRPr="00DB3713">
                <w:rPr>
                  <w:rStyle w:val="Hyperlink"/>
                  <w:sz w:val="22"/>
                  <w:shd w:val="clear" w:color="auto" w:fill="FFFFFF"/>
                </w:rPr>
                <w:t>1011.</w:t>
              </w:r>
            </w:hyperlink>
            <w:r w:rsidR="00DA77C5" w:rsidRPr="00DB3713">
              <w:rPr>
                <w:shd w:val="clear" w:color="auto" w:fill="FFFFFF"/>
              </w:rPr>
              <w:t xml:space="preserve"> </w:t>
            </w:r>
            <w:r w:rsidR="00DA77C5" w:rsidRPr="0071784C">
              <w:t xml:space="preserve">Gegeben ist das v(t)-Diagramm eines bewegten Körpers. </w:t>
            </w:r>
          </w:p>
          <w:p w14:paraId="19176B20" w14:textId="18297797" w:rsidR="00DB3713" w:rsidRPr="0071784C" w:rsidRDefault="00215B7B" w:rsidP="00BD4C52">
            <w:hyperlink r:id="rId435" w:history="1">
              <w:r w:rsidR="00DB3713" w:rsidRPr="00DB3713">
                <w:rPr>
                  <w:rStyle w:val="Hyperlink"/>
                  <w:sz w:val="22"/>
                </w:rPr>
                <w:t>Diagrammquelle</w:t>
              </w:r>
            </w:hyperlink>
          </w:p>
        </w:tc>
        <w:tc>
          <w:tcPr>
            <w:tcW w:w="4531" w:type="dxa"/>
            <w:shd w:val="clear" w:color="auto" w:fill="auto"/>
          </w:tcPr>
          <w:p w14:paraId="32757076" w14:textId="77777777" w:rsidR="00DA77C5" w:rsidRPr="0071784C" w:rsidRDefault="00215B7B" w:rsidP="00BD4C52">
            <w:r>
              <w:rPr>
                <w:noProof/>
              </w:rPr>
              <w:pict w14:anchorId="61DC973A">
                <v:shape id="_x0000_i1165" type="#_x0000_t75" style="width:282pt;height:156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">
                  <v:imagedata r:id="rId436" o:title=""/>
                  <o:lock v:ext="edit" aspectratio="f"/>
                </v:shape>
              </w:pict>
            </w:r>
          </w:p>
        </w:tc>
      </w:tr>
    </w:tbl>
    <w:p w14:paraId="5B3DF880" w14:textId="77777777" w:rsidR="00DA77C5" w:rsidRPr="00DB3713" w:rsidRDefault="00DA77C5" w:rsidP="00115F8B">
      <w:pPr>
        <w:widowControl w:val="0"/>
        <w:rPr>
          <w:shd w:val="clear" w:color="auto" w:fill="FFFFFF"/>
        </w:rPr>
      </w:pPr>
    </w:p>
    <w:p w14:paraId="737323C8" w14:textId="77777777" w:rsidR="00DA77C5" w:rsidRPr="00DB3713" w:rsidRDefault="00DA77C5" w:rsidP="00DA77C5">
      <w:r w:rsidRPr="00DB3713">
        <w:rPr>
          <w:b/>
        </w:rPr>
        <w:t>a)</w:t>
      </w:r>
      <w:r w:rsidRPr="00DB3713">
        <w:t xml:space="preserve"> Zeichen Sie in das Diagramm die zugehörige a(t)-Kurve ein.</w:t>
      </w:r>
    </w:p>
    <w:p w14:paraId="2330B555" w14:textId="77777777" w:rsidR="00DA77C5" w:rsidRPr="00DB3713" w:rsidRDefault="00215B7B" w:rsidP="00DA77C5">
      <w:r>
        <w:rPr>
          <w:noProof/>
        </w:rPr>
        <w:lastRenderedPageBreak/>
        <w:pict w14:anchorId="66A2818E">
          <v:shape id="_x0000_i1166" type="#_x0000_t75" style="width:462pt;height:228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&#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">
            <v:imagedata r:id="rId437" o:title=""/>
            <o:lock v:ext="edit" aspectratio="f"/>
          </v:shape>
        </w:pict>
      </w:r>
    </w:p>
    <w:p w14:paraId="1EA93328" w14:textId="77777777" w:rsidR="00DA77C5" w:rsidRPr="00DB3713" w:rsidRDefault="00DA77C5" w:rsidP="00DA77C5"/>
    <w:p w14:paraId="5C1C3EA0" w14:textId="77777777" w:rsidR="004E600E" w:rsidRPr="00DB3713" w:rsidRDefault="004E600E" w:rsidP="004E600E">
      <w:r w:rsidRPr="00DB3713">
        <w:rPr>
          <w:b/>
        </w:rPr>
        <w:t>b)</w:t>
      </w:r>
      <w:r w:rsidRPr="00DB3713">
        <w:t xml:space="preserve"> Zeichen Sie in das Diagramm die zugehörige s(t)-Kurve ein.</w:t>
      </w:r>
    </w:p>
    <w:p w14:paraId="429B69B3" w14:textId="77777777" w:rsidR="004E600E" w:rsidRPr="00DB3713" w:rsidRDefault="00215B7B" w:rsidP="00DA77C5">
      <w:r>
        <w:rPr>
          <w:noProof/>
        </w:rPr>
        <w:pict w14:anchorId="03511D99">
          <v:shape id="_x0000_i1167" type="#_x0000_t75" style="width:462pt;height:180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&#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">
            <v:imagedata r:id="rId438" o:title=""/>
            <o:lock v:ext="edit" aspectratio="f"/>
          </v:shape>
        </w:pict>
      </w:r>
    </w:p>
    <w:p w14:paraId="5F32CF3E" w14:textId="77777777" w:rsidR="00DA77C5" w:rsidRPr="00DB3713" w:rsidRDefault="00DA77C5" w:rsidP="00115F8B">
      <w:pPr>
        <w:widowControl w:val="0"/>
        <w:rPr>
          <w:shd w:val="clear" w:color="auto" w:fill="FFFFFF"/>
        </w:rPr>
      </w:pPr>
    </w:p>
    <w:p w14:paraId="3B4567D9" w14:textId="09DD964E" w:rsidR="004A3385" w:rsidRDefault="00215B7B" w:rsidP="004A3385">
      <w:pPr>
        <w:outlineLvl w:val="0"/>
      </w:pPr>
      <w:hyperlink r:id="rId439" w:anchor="m1012" w:history="1">
        <w:r w:rsidR="004A3385" w:rsidRPr="00866A1A">
          <w:rPr>
            <w:rStyle w:val="Hyperlink"/>
            <w:sz w:val="22"/>
          </w:rPr>
          <w:t>1012.</w:t>
        </w:r>
      </w:hyperlink>
      <w:r w:rsidR="004A3385">
        <w:t xml:space="preserve"> Die Bewegung eines Körpers ist in einem s(t)-Diagramm dargestellt. Die Bewegung lässt sich in drei unterschiedliche Abschnitte gliedern:</w:t>
      </w:r>
    </w:p>
    <w:p w14:paraId="70ADC001" w14:textId="77777777" w:rsidR="00866A1A" w:rsidRDefault="00215B7B" w:rsidP="004A3385">
      <w:pPr>
        <w:outlineLvl w:val="0"/>
      </w:pPr>
      <w:r>
        <w:lastRenderedPageBreak/>
        <w:pict w14:anchorId="59E93778">
          <v:shape id="_x0000_i1168" type="#_x0000_t75" style="width:330pt;height:294pt">
            <v:imagedata r:id="rId440" o:title="m1012_1"/>
          </v:shape>
        </w:pict>
      </w:r>
    </w:p>
    <w:p w14:paraId="54ABCDD7" w14:textId="77777777" w:rsidR="00866A1A" w:rsidRDefault="00866A1A" w:rsidP="004A3385">
      <w:pPr>
        <w:outlineLv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15"/>
        <w:gridCol w:w="2515"/>
        <w:gridCol w:w="2516"/>
      </w:tblGrid>
      <w:tr w:rsidR="005D4656" w:rsidRPr="0071784C" w14:paraId="38325D5C" w14:textId="77777777" w:rsidTr="003E42B3">
        <w:tc>
          <w:tcPr>
            <w:tcW w:w="2515" w:type="dxa"/>
            <w:shd w:val="clear" w:color="auto" w:fill="auto"/>
          </w:tcPr>
          <w:p w14:paraId="5E048519" w14:textId="77777777" w:rsidR="005D4656" w:rsidRPr="0071784C" w:rsidRDefault="005D4656" w:rsidP="003E42B3">
            <w:pPr>
              <w:outlineLvl w:val="0"/>
            </w:pPr>
            <w:r w:rsidRPr="0071784C">
              <w:t>Bereich A</w:t>
            </w:r>
          </w:p>
        </w:tc>
        <w:tc>
          <w:tcPr>
            <w:tcW w:w="2515" w:type="dxa"/>
            <w:shd w:val="clear" w:color="auto" w:fill="auto"/>
          </w:tcPr>
          <w:p w14:paraId="6E7301AC" w14:textId="422D4434" w:rsidR="005D4656" w:rsidRPr="0071784C" w:rsidRDefault="00FC50D7" w:rsidP="003E42B3">
            <w:pPr>
              <w:outlineLvl w:val="0"/>
            </w:pPr>
            <w:r w:rsidRPr="008C2078">
              <w:rPr>
                <w:position w:val="-12"/>
              </w:rPr>
              <w:object w:dxaOrig="800" w:dyaOrig="360" w14:anchorId="5B28AACC">
                <v:shape id="_x0000_i1169" type="#_x0000_t75" style="width:42pt;height:18pt" o:ole="">
                  <v:imagedata r:id="rId441" o:title=""/>
                </v:shape>
                <o:OLEObject Type="Embed" ProgID="Equation.DSMT4" ShapeID="_x0000_i1169" DrawAspect="Content" ObjectID="_1735305599" r:id="rId442"/>
              </w:object>
            </w:r>
            <w:r w:rsidR="005D4656" w:rsidRPr="0071784C">
              <w:t xml:space="preserve"> </w:t>
            </w:r>
          </w:p>
        </w:tc>
        <w:tc>
          <w:tcPr>
            <w:tcW w:w="2515" w:type="dxa"/>
            <w:shd w:val="clear" w:color="auto" w:fill="auto"/>
          </w:tcPr>
          <w:p w14:paraId="4D140B69" w14:textId="77777777" w:rsidR="005D4656" w:rsidRPr="0071784C" w:rsidRDefault="005D4656" w:rsidP="003E42B3">
            <w:pPr>
              <w:outlineLvl w:val="0"/>
            </w:pPr>
            <w:r w:rsidRPr="0071784C">
              <w:t>Parabelstück</w:t>
            </w:r>
          </w:p>
        </w:tc>
        <w:tc>
          <w:tcPr>
            <w:tcW w:w="2516" w:type="dxa"/>
            <w:shd w:val="clear" w:color="auto" w:fill="auto"/>
          </w:tcPr>
          <w:p w14:paraId="15069297" w14:textId="39D2D293" w:rsidR="005D4656" w:rsidRPr="0071784C" w:rsidRDefault="00FC50D7" w:rsidP="003E42B3">
            <w:pPr>
              <w:outlineLvl w:val="0"/>
            </w:pPr>
            <w:r w:rsidRPr="008C2078">
              <w:rPr>
                <w:position w:val="-44"/>
              </w:rPr>
              <w:object w:dxaOrig="1900" w:dyaOrig="999" w14:anchorId="3B294898">
                <v:shape id="_x0000_i1170" type="#_x0000_t75" style="width:96pt;height:48pt" o:ole="">
                  <v:imagedata r:id="rId443" o:title=""/>
                </v:shape>
                <o:OLEObject Type="Embed" ProgID="Equation.DSMT4" ShapeID="_x0000_i1170" DrawAspect="Content" ObjectID="_1735305600" r:id="rId444"/>
              </w:object>
            </w:r>
            <w:r w:rsidR="00C678BF" w:rsidRPr="0071784C">
              <w:t xml:space="preserve"> </w:t>
            </w:r>
          </w:p>
        </w:tc>
      </w:tr>
      <w:tr w:rsidR="005D4656" w:rsidRPr="0071784C" w14:paraId="66D84FE9" w14:textId="77777777" w:rsidTr="003E42B3">
        <w:tc>
          <w:tcPr>
            <w:tcW w:w="2515" w:type="dxa"/>
            <w:shd w:val="clear" w:color="auto" w:fill="auto"/>
          </w:tcPr>
          <w:p w14:paraId="7F34563A" w14:textId="77777777" w:rsidR="005D4656" w:rsidRPr="0071784C" w:rsidRDefault="005D4656" w:rsidP="003E42B3">
            <w:pPr>
              <w:outlineLvl w:val="0"/>
            </w:pPr>
            <w:r w:rsidRPr="0071784C">
              <w:t>Bereich B</w:t>
            </w:r>
          </w:p>
        </w:tc>
        <w:tc>
          <w:tcPr>
            <w:tcW w:w="2515" w:type="dxa"/>
            <w:shd w:val="clear" w:color="auto" w:fill="auto"/>
          </w:tcPr>
          <w:p w14:paraId="15DCFE09" w14:textId="5BA30F54" w:rsidR="005D4656" w:rsidRPr="0071784C" w:rsidRDefault="00FC50D7" w:rsidP="003E42B3">
            <w:pPr>
              <w:outlineLvl w:val="0"/>
            </w:pPr>
            <w:r w:rsidRPr="008C2078">
              <w:rPr>
                <w:position w:val="-12"/>
              </w:rPr>
              <w:object w:dxaOrig="840" w:dyaOrig="360" w14:anchorId="76274586">
                <v:shape id="_x0000_i1171" type="#_x0000_t75" style="width:42pt;height:18pt" o:ole="">
                  <v:imagedata r:id="rId445" o:title=""/>
                </v:shape>
                <o:OLEObject Type="Embed" ProgID="Equation.DSMT4" ShapeID="_x0000_i1171" DrawAspect="Content" ObjectID="_1735305601" r:id="rId446"/>
              </w:object>
            </w:r>
            <w:r w:rsidR="005D4656" w:rsidRPr="0071784C">
              <w:t xml:space="preserve"> </w:t>
            </w:r>
          </w:p>
        </w:tc>
        <w:tc>
          <w:tcPr>
            <w:tcW w:w="2515" w:type="dxa"/>
            <w:shd w:val="clear" w:color="auto" w:fill="auto"/>
          </w:tcPr>
          <w:p w14:paraId="5A0A68A0" w14:textId="77777777" w:rsidR="005D4656" w:rsidRPr="0071784C" w:rsidRDefault="005D4656" w:rsidP="003E42B3">
            <w:pPr>
              <w:outlineLvl w:val="0"/>
            </w:pPr>
            <w:r w:rsidRPr="0071784C">
              <w:t>Parabelstück</w:t>
            </w:r>
          </w:p>
        </w:tc>
        <w:tc>
          <w:tcPr>
            <w:tcW w:w="2516" w:type="dxa"/>
            <w:shd w:val="clear" w:color="auto" w:fill="auto"/>
          </w:tcPr>
          <w:p w14:paraId="5C5C954B" w14:textId="3BF2FE23" w:rsidR="005D4656" w:rsidRPr="0071784C" w:rsidRDefault="00FC50D7" w:rsidP="003E42B3">
            <w:pPr>
              <w:outlineLvl w:val="0"/>
            </w:pPr>
            <w:r w:rsidRPr="008C2078">
              <w:rPr>
                <w:position w:val="-12"/>
              </w:rPr>
              <w:object w:dxaOrig="2000" w:dyaOrig="360" w14:anchorId="24A72995">
                <v:shape id="_x0000_i1172" type="#_x0000_t75" style="width:102pt;height:18pt" o:ole="">
                  <v:imagedata r:id="rId447" o:title=""/>
                </v:shape>
                <o:OLEObject Type="Embed" ProgID="Equation.DSMT4" ShapeID="_x0000_i1172" DrawAspect="Content" ObjectID="_1735305602" r:id="rId448"/>
              </w:object>
            </w:r>
            <w:r w:rsidR="008F0E84" w:rsidRPr="0071784C">
              <w:t xml:space="preserve"> </w:t>
            </w:r>
          </w:p>
        </w:tc>
      </w:tr>
      <w:tr w:rsidR="005D4656" w:rsidRPr="0071784C" w14:paraId="00B8E55E" w14:textId="77777777" w:rsidTr="003E42B3">
        <w:tc>
          <w:tcPr>
            <w:tcW w:w="2515" w:type="dxa"/>
            <w:shd w:val="clear" w:color="auto" w:fill="auto"/>
          </w:tcPr>
          <w:p w14:paraId="137E8C8B" w14:textId="77777777" w:rsidR="005D4656" w:rsidRPr="0071784C" w:rsidRDefault="005D4656" w:rsidP="003E42B3">
            <w:pPr>
              <w:outlineLvl w:val="0"/>
            </w:pPr>
            <w:r w:rsidRPr="0071784C">
              <w:t>Bereich C</w:t>
            </w:r>
          </w:p>
        </w:tc>
        <w:tc>
          <w:tcPr>
            <w:tcW w:w="2515" w:type="dxa"/>
            <w:shd w:val="clear" w:color="auto" w:fill="auto"/>
          </w:tcPr>
          <w:p w14:paraId="78E25D60" w14:textId="0C0B4CA3" w:rsidR="005D4656" w:rsidRPr="0071784C" w:rsidRDefault="00FC50D7" w:rsidP="003E42B3">
            <w:pPr>
              <w:outlineLvl w:val="0"/>
            </w:pPr>
            <w:r w:rsidRPr="008C2078">
              <w:rPr>
                <w:position w:val="-12"/>
              </w:rPr>
              <w:object w:dxaOrig="499" w:dyaOrig="360" w14:anchorId="2EC66487">
                <v:shape id="_x0000_i1173" type="#_x0000_t75" style="width:24pt;height:18pt" o:ole="">
                  <v:imagedata r:id="rId449" o:title=""/>
                </v:shape>
                <o:OLEObject Type="Embed" ProgID="Equation.DSMT4" ShapeID="_x0000_i1173" DrawAspect="Content" ObjectID="_1735305603" r:id="rId450"/>
              </w:object>
            </w:r>
            <w:r w:rsidR="005D4656" w:rsidRPr="0071784C">
              <w:t xml:space="preserve"> </w:t>
            </w:r>
          </w:p>
        </w:tc>
        <w:tc>
          <w:tcPr>
            <w:tcW w:w="2515" w:type="dxa"/>
            <w:shd w:val="clear" w:color="auto" w:fill="auto"/>
          </w:tcPr>
          <w:p w14:paraId="1F252483" w14:textId="77777777" w:rsidR="005D4656" w:rsidRPr="0071784C" w:rsidRDefault="005D4656" w:rsidP="003E42B3">
            <w:pPr>
              <w:outlineLvl w:val="0"/>
            </w:pPr>
            <w:r w:rsidRPr="0071784C">
              <w:t>Geradenstück</w:t>
            </w:r>
          </w:p>
        </w:tc>
        <w:tc>
          <w:tcPr>
            <w:tcW w:w="2516" w:type="dxa"/>
            <w:shd w:val="clear" w:color="auto" w:fill="auto"/>
          </w:tcPr>
          <w:p w14:paraId="6EF67A26" w14:textId="77777777" w:rsidR="005D4656" w:rsidRPr="0071784C" w:rsidRDefault="005D4656" w:rsidP="003E42B3">
            <w:pPr>
              <w:outlineLvl w:val="0"/>
            </w:pPr>
          </w:p>
        </w:tc>
      </w:tr>
    </w:tbl>
    <w:p w14:paraId="5043E771" w14:textId="77777777" w:rsidR="005D4656" w:rsidRDefault="005D4656" w:rsidP="004A3385">
      <w:pPr>
        <w:outlineLvl w:val="0"/>
      </w:pPr>
    </w:p>
    <w:p w14:paraId="5812BEE7" w14:textId="77777777" w:rsidR="004A3385" w:rsidRDefault="008F0E84" w:rsidP="004A3385">
      <w:pPr>
        <w:outlineLvl w:val="0"/>
      </w:pPr>
      <w:r w:rsidRPr="00866A1A">
        <w:rPr>
          <w:b/>
        </w:rPr>
        <w:t>a)</w:t>
      </w:r>
      <w:r>
        <w:t xml:space="preserve"> Beschreiben Sie den Bewegungsablauf.</w:t>
      </w:r>
    </w:p>
    <w:p w14:paraId="62329BF4" w14:textId="77777777" w:rsidR="008F0E84" w:rsidRDefault="008F0E84" w:rsidP="004A3385">
      <w:pPr>
        <w:outlineLvl w:val="0"/>
      </w:pPr>
      <w:r w:rsidRPr="00866A1A">
        <w:rPr>
          <w:b/>
        </w:rPr>
        <w:t>b)</w:t>
      </w:r>
      <w:r>
        <w:t xml:space="preserve"> Berechnen Sie die Anfangsgeschwindigkeit </w:t>
      </w:r>
      <w:r w:rsidR="00202F8C">
        <w:t>v</w:t>
      </w:r>
      <w:r w:rsidR="00202F8C" w:rsidRPr="00202F8C">
        <w:rPr>
          <w:vertAlign w:val="subscript"/>
        </w:rPr>
        <w:t>0</w:t>
      </w:r>
      <w:r w:rsidR="00202F8C">
        <w:t>.</w:t>
      </w:r>
    </w:p>
    <w:p w14:paraId="4A95B908" w14:textId="77777777" w:rsidR="00202F8C" w:rsidRDefault="00202F8C" w:rsidP="004A3385">
      <w:pPr>
        <w:outlineLvl w:val="0"/>
      </w:pPr>
      <w:r w:rsidRPr="00866A1A">
        <w:rPr>
          <w:b/>
        </w:rPr>
        <w:t>c)</w:t>
      </w:r>
      <w:r>
        <w:t xml:space="preserve"> Berechnen Sie die Beschleunigung a</w:t>
      </w:r>
      <w:r w:rsidRPr="00B20BB5">
        <w:rPr>
          <w:vertAlign w:val="subscript"/>
        </w:rPr>
        <w:t>1</w:t>
      </w:r>
      <w:r>
        <w:t xml:space="preserve"> im Bereich A.</w:t>
      </w:r>
    </w:p>
    <w:p w14:paraId="6CE83621" w14:textId="77777777" w:rsidR="00B20BB5" w:rsidRDefault="00B20BB5" w:rsidP="004A3385">
      <w:pPr>
        <w:outlineLvl w:val="0"/>
      </w:pPr>
      <w:r w:rsidRPr="00866A1A">
        <w:rPr>
          <w:b/>
        </w:rPr>
        <w:t>d)</w:t>
      </w:r>
      <w:r>
        <w:t xml:space="preserve"> Berechnen Sie den Zeitpunkt t</w:t>
      </w:r>
      <w:r w:rsidRPr="00B20BB5">
        <w:rPr>
          <w:vertAlign w:val="subscript"/>
        </w:rPr>
        <w:t>m</w:t>
      </w:r>
      <w:r>
        <w:t>.</w:t>
      </w:r>
    </w:p>
    <w:p w14:paraId="2371821B" w14:textId="77777777" w:rsidR="00B20BB5" w:rsidRDefault="00B20BB5" w:rsidP="00B20BB5">
      <w:pPr>
        <w:outlineLvl w:val="0"/>
      </w:pPr>
      <w:r w:rsidRPr="00866A1A">
        <w:rPr>
          <w:b/>
        </w:rPr>
        <w:t>e)</w:t>
      </w:r>
      <w:r>
        <w:t xml:space="preserve"> Berechnen Sie die Beschleunigung a</w:t>
      </w:r>
      <w:r>
        <w:rPr>
          <w:vertAlign w:val="subscript"/>
        </w:rPr>
        <w:t>2</w:t>
      </w:r>
      <w:r>
        <w:t xml:space="preserve"> im Bereich B.</w:t>
      </w:r>
    </w:p>
    <w:p w14:paraId="549911DC" w14:textId="77777777" w:rsidR="00FA5601" w:rsidRDefault="00FA5601" w:rsidP="00B20BB5">
      <w:pPr>
        <w:outlineLvl w:val="0"/>
      </w:pPr>
      <w:r w:rsidRPr="00866A1A">
        <w:rPr>
          <w:b/>
        </w:rPr>
        <w:t>f)</w:t>
      </w:r>
      <w:r>
        <w:t xml:space="preserve"> Zeichen Sie das v(t)-Diagramm für die Zeit vom Start bis zu 7s.</w:t>
      </w:r>
    </w:p>
    <w:p w14:paraId="0F4F0CC7" w14:textId="77777777" w:rsidR="00FA5601" w:rsidRDefault="00FA5601" w:rsidP="00B20BB5">
      <w:pPr>
        <w:outlineLvl w:val="0"/>
      </w:pPr>
      <w:r w:rsidRPr="00866A1A">
        <w:rPr>
          <w:b/>
        </w:rPr>
        <w:t>g)</w:t>
      </w:r>
      <w:r>
        <w:t xml:space="preserve"> Markieren Sie in diesem Diagramm die Strecke s</w:t>
      </w:r>
      <w:r w:rsidRPr="00FA5601">
        <w:rPr>
          <w:vertAlign w:val="subscript"/>
        </w:rPr>
        <w:t>m</w:t>
      </w:r>
      <w:r>
        <w:t>.</w:t>
      </w:r>
    </w:p>
    <w:p w14:paraId="66A9D853" w14:textId="77777777" w:rsidR="00FA5601" w:rsidRDefault="00FA5601" w:rsidP="00B20BB5">
      <w:pPr>
        <w:outlineLvl w:val="0"/>
      </w:pPr>
      <w:r w:rsidRPr="00866A1A">
        <w:rPr>
          <w:b/>
        </w:rPr>
        <w:t>h)</w:t>
      </w:r>
      <w:r>
        <w:t xml:space="preserve"> Berechnen Sie die Strecke, die bis zum Zeitpunkt t</w:t>
      </w:r>
      <w:r w:rsidRPr="00FA5601">
        <w:rPr>
          <w:vertAlign w:val="subscript"/>
        </w:rPr>
        <w:t>2</w:t>
      </w:r>
      <w:r>
        <w:t xml:space="preserve"> zurückgelegt wurde.</w:t>
      </w:r>
    </w:p>
    <w:p w14:paraId="1CDCE489" w14:textId="77777777" w:rsidR="00FA5601" w:rsidRDefault="00FA5601" w:rsidP="00B20BB5">
      <w:pPr>
        <w:outlineLvl w:val="0"/>
      </w:pPr>
      <w:r w:rsidRPr="00866A1A">
        <w:rPr>
          <w:b/>
        </w:rPr>
        <w:t>i)</w:t>
      </w:r>
      <w:r>
        <w:t xml:space="preserve"> </w:t>
      </w:r>
      <w:r w:rsidR="006C55E8">
        <w:t xml:space="preserve">Berechnen Sie den Zeitpunkt, an dem sich der </w:t>
      </w:r>
      <w:r>
        <w:t>Körper wieder am Startpunkt</w:t>
      </w:r>
      <w:r w:rsidR="006C55E8">
        <w:t xml:space="preserve"> befindet</w:t>
      </w:r>
      <w:r>
        <w:t>?</w:t>
      </w:r>
    </w:p>
    <w:p w14:paraId="61382353" w14:textId="77777777" w:rsidR="00803921" w:rsidRDefault="00803921" w:rsidP="00B20BB5">
      <w:pPr>
        <w:outlineLvl w:val="0"/>
      </w:pPr>
    </w:p>
    <w:p w14:paraId="41B012E6" w14:textId="14DBD587" w:rsidR="00803921" w:rsidRDefault="00215B7B" w:rsidP="00B20BB5">
      <w:pPr>
        <w:outlineLvl w:val="0"/>
      </w:pPr>
      <w:hyperlink r:id="rId451" w:anchor="m1015" w:history="1">
        <w:r w:rsidR="00803921" w:rsidRPr="00261902">
          <w:rPr>
            <w:rStyle w:val="Hyperlink"/>
            <w:sz w:val="22"/>
          </w:rPr>
          <w:t>1015.</w:t>
        </w:r>
      </w:hyperlink>
      <w:r w:rsidR="00803921">
        <w:t xml:space="preserve"> Die Tabelle enthält Messwerte von zwei Spielzeugautos, die nebeneinander herfahren.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18"/>
        <w:gridCol w:w="1118"/>
        <w:gridCol w:w="1118"/>
        <w:gridCol w:w="1118"/>
        <w:gridCol w:w="1118"/>
        <w:gridCol w:w="1118"/>
        <w:gridCol w:w="1118"/>
        <w:gridCol w:w="1118"/>
      </w:tblGrid>
      <w:tr w:rsidR="00803921" w:rsidRPr="0071784C" w14:paraId="1C4F8EF8" w14:textId="77777777" w:rsidTr="002477B6">
        <w:tc>
          <w:tcPr>
            <w:tcW w:w="1117" w:type="dxa"/>
            <w:shd w:val="clear" w:color="auto" w:fill="auto"/>
          </w:tcPr>
          <w:p w14:paraId="1AD1E30A" w14:textId="77777777" w:rsidR="00803921" w:rsidRPr="0071784C" w:rsidRDefault="00803921" w:rsidP="002477B6">
            <w:pPr>
              <w:outlineLvl w:val="0"/>
            </w:pPr>
            <w:r w:rsidRPr="0071784C">
              <w:t>t in s</w:t>
            </w:r>
          </w:p>
        </w:tc>
        <w:tc>
          <w:tcPr>
            <w:tcW w:w="1118" w:type="dxa"/>
            <w:shd w:val="clear" w:color="auto" w:fill="auto"/>
          </w:tcPr>
          <w:p w14:paraId="00FFB62D" w14:textId="77777777" w:rsidR="00803921" w:rsidRPr="0071784C" w:rsidRDefault="00803921" w:rsidP="002477B6">
            <w:pPr>
              <w:outlineLvl w:val="0"/>
            </w:pPr>
            <w:r w:rsidRPr="0071784C">
              <w:t>0</w:t>
            </w:r>
          </w:p>
        </w:tc>
        <w:tc>
          <w:tcPr>
            <w:tcW w:w="1118" w:type="dxa"/>
            <w:shd w:val="clear" w:color="auto" w:fill="auto"/>
          </w:tcPr>
          <w:p w14:paraId="6CFC9105" w14:textId="77777777" w:rsidR="00803921" w:rsidRPr="0071784C" w:rsidRDefault="00803921" w:rsidP="002477B6">
            <w:pPr>
              <w:outlineLvl w:val="0"/>
            </w:pPr>
            <w:r w:rsidRPr="0071784C">
              <w:t>1</w:t>
            </w:r>
          </w:p>
        </w:tc>
        <w:tc>
          <w:tcPr>
            <w:tcW w:w="1118" w:type="dxa"/>
            <w:shd w:val="clear" w:color="auto" w:fill="auto"/>
          </w:tcPr>
          <w:p w14:paraId="30546142" w14:textId="77777777" w:rsidR="00803921" w:rsidRPr="0071784C" w:rsidRDefault="00803921" w:rsidP="002477B6">
            <w:pPr>
              <w:outlineLvl w:val="0"/>
            </w:pPr>
            <w:r w:rsidRPr="0071784C">
              <w:t>2</w:t>
            </w:r>
          </w:p>
        </w:tc>
        <w:tc>
          <w:tcPr>
            <w:tcW w:w="1118" w:type="dxa"/>
            <w:shd w:val="clear" w:color="auto" w:fill="auto"/>
          </w:tcPr>
          <w:p w14:paraId="3023EA55" w14:textId="77777777" w:rsidR="00803921" w:rsidRPr="0071784C" w:rsidRDefault="00803921" w:rsidP="002477B6">
            <w:pPr>
              <w:outlineLvl w:val="0"/>
            </w:pPr>
            <w:r w:rsidRPr="0071784C">
              <w:t>3</w:t>
            </w:r>
          </w:p>
        </w:tc>
        <w:tc>
          <w:tcPr>
            <w:tcW w:w="1118" w:type="dxa"/>
            <w:shd w:val="clear" w:color="auto" w:fill="auto"/>
          </w:tcPr>
          <w:p w14:paraId="6CE1920C" w14:textId="77777777" w:rsidR="00803921" w:rsidRPr="0071784C" w:rsidRDefault="00803921" w:rsidP="002477B6">
            <w:pPr>
              <w:outlineLvl w:val="0"/>
            </w:pPr>
            <w:r w:rsidRPr="0071784C">
              <w:t>4</w:t>
            </w:r>
          </w:p>
        </w:tc>
        <w:tc>
          <w:tcPr>
            <w:tcW w:w="1118" w:type="dxa"/>
            <w:shd w:val="clear" w:color="auto" w:fill="auto"/>
          </w:tcPr>
          <w:p w14:paraId="24ACC807" w14:textId="77777777" w:rsidR="00803921" w:rsidRPr="0071784C" w:rsidRDefault="00803921" w:rsidP="002477B6">
            <w:pPr>
              <w:outlineLvl w:val="0"/>
            </w:pPr>
            <w:r w:rsidRPr="0071784C">
              <w:t>5</w:t>
            </w:r>
          </w:p>
        </w:tc>
        <w:tc>
          <w:tcPr>
            <w:tcW w:w="1118" w:type="dxa"/>
            <w:shd w:val="clear" w:color="auto" w:fill="auto"/>
          </w:tcPr>
          <w:p w14:paraId="13827D27" w14:textId="77777777" w:rsidR="00803921" w:rsidRPr="0071784C" w:rsidRDefault="00803921" w:rsidP="002477B6">
            <w:pPr>
              <w:outlineLvl w:val="0"/>
            </w:pPr>
            <w:r w:rsidRPr="0071784C">
              <w:t>6</w:t>
            </w:r>
          </w:p>
        </w:tc>
        <w:tc>
          <w:tcPr>
            <w:tcW w:w="1118" w:type="dxa"/>
            <w:shd w:val="clear" w:color="auto" w:fill="auto"/>
          </w:tcPr>
          <w:p w14:paraId="1007F506" w14:textId="77777777" w:rsidR="00803921" w:rsidRPr="0071784C" w:rsidRDefault="00803921" w:rsidP="002477B6">
            <w:pPr>
              <w:outlineLvl w:val="0"/>
            </w:pPr>
            <w:r w:rsidRPr="0071784C">
              <w:t>7</w:t>
            </w:r>
          </w:p>
        </w:tc>
      </w:tr>
      <w:tr w:rsidR="00803921" w:rsidRPr="0071784C" w14:paraId="118CF4CA" w14:textId="77777777" w:rsidTr="002477B6">
        <w:tc>
          <w:tcPr>
            <w:tcW w:w="1117" w:type="dxa"/>
            <w:shd w:val="clear" w:color="auto" w:fill="auto"/>
          </w:tcPr>
          <w:p w14:paraId="332C84E1" w14:textId="77777777" w:rsidR="00803921" w:rsidRPr="0071784C" w:rsidRDefault="00803921" w:rsidP="002477B6">
            <w:pPr>
              <w:outlineLvl w:val="0"/>
            </w:pPr>
            <w:r w:rsidRPr="0071784C">
              <w:t>s</w:t>
            </w:r>
            <w:r w:rsidRPr="0071784C">
              <w:rPr>
                <w:vertAlign w:val="subscript"/>
              </w:rPr>
              <w:t>1</w:t>
            </w:r>
            <w:r w:rsidRPr="0071784C">
              <w:t xml:space="preserve"> in cm</w:t>
            </w:r>
          </w:p>
        </w:tc>
        <w:tc>
          <w:tcPr>
            <w:tcW w:w="1118" w:type="dxa"/>
            <w:shd w:val="clear" w:color="auto" w:fill="auto"/>
          </w:tcPr>
          <w:p w14:paraId="4DF27BD6" w14:textId="77777777" w:rsidR="00803921" w:rsidRPr="0071784C" w:rsidRDefault="00803921" w:rsidP="002477B6">
            <w:pPr>
              <w:outlineLvl w:val="0"/>
            </w:pPr>
            <w:r w:rsidRPr="0071784C">
              <w:t>0</w:t>
            </w:r>
          </w:p>
        </w:tc>
        <w:tc>
          <w:tcPr>
            <w:tcW w:w="1118" w:type="dxa"/>
            <w:shd w:val="clear" w:color="auto" w:fill="auto"/>
          </w:tcPr>
          <w:p w14:paraId="6A85A13F" w14:textId="77777777" w:rsidR="00803921" w:rsidRPr="0071784C" w:rsidRDefault="00803921" w:rsidP="002477B6">
            <w:pPr>
              <w:outlineLvl w:val="0"/>
            </w:pPr>
            <w:r w:rsidRPr="0071784C">
              <w:t>6</w:t>
            </w:r>
          </w:p>
        </w:tc>
        <w:tc>
          <w:tcPr>
            <w:tcW w:w="1118" w:type="dxa"/>
            <w:shd w:val="clear" w:color="auto" w:fill="auto"/>
          </w:tcPr>
          <w:p w14:paraId="2387EC4B" w14:textId="77777777" w:rsidR="00803921" w:rsidRPr="0071784C" w:rsidRDefault="00803921" w:rsidP="002477B6">
            <w:pPr>
              <w:outlineLvl w:val="0"/>
            </w:pPr>
            <w:r w:rsidRPr="0071784C">
              <w:t>14</w:t>
            </w:r>
          </w:p>
        </w:tc>
        <w:tc>
          <w:tcPr>
            <w:tcW w:w="1118" w:type="dxa"/>
            <w:shd w:val="clear" w:color="auto" w:fill="auto"/>
          </w:tcPr>
          <w:p w14:paraId="3080BD22" w14:textId="77777777" w:rsidR="00803921" w:rsidRPr="0071784C" w:rsidRDefault="00803921" w:rsidP="002477B6">
            <w:pPr>
              <w:outlineLvl w:val="0"/>
            </w:pPr>
            <w:r w:rsidRPr="0071784C">
              <w:t>20</w:t>
            </w:r>
          </w:p>
        </w:tc>
        <w:tc>
          <w:tcPr>
            <w:tcW w:w="1118" w:type="dxa"/>
            <w:shd w:val="clear" w:color="auto" w:fill="auto"/>
          </w:tcPr>
          <w:p w14:paraId="55E48A8E" w14:textId="77777777" w:rsidR="00803921" w:rsidRPr="0071784C" w:rsidRDefault="00803921" w:rsidP="002477B6">
            <w:pPr>
              <w:outlineLvl w:val="0"/>
            </w:pPr>
            <w:r w:rsidRPr="0071784C">
              <w:t>26</w:t>
            </w:r>
          </w:p>
        </w:tc>
        <w:tc>
          <w:tcPr>
            <w:tcW w:w="1118" w:type="dxa"/>
            <w:shd w:val="clear" w:color="auto" w:fill="auto"/>
          </w:tcPr>
          <w:p w14:paraId="3BA4552F" w14:textId="77777777" w:rsidR="00803921" w:rsidRPr="0071784C" w:rsidRDefault="00803921" w:rsidP="002477B6">
            <w:pPr>
              <w:outlineLvl w:val="0"/>
            </w:pPr>
            <w:r w:rsidRPr="0071784C">
              <w:t>34</w:t>
            </w:r>
          </w:p>
        </w:tc>
        <w:tc>
          <w:tcPr>
            <w:tcW w:w="1118" w:type="dxa"/>
            <w:shd w:val="clear" w:color="auto" w:fill="auto"/>
          </w:tcPr>
          <w:p w14:paraId="2A64BF9F" w14:textId="77777777" w:rsidR="00803921" w:rsidRPr="0071784C" w:rsidRDefault="00803921" w:rsidP="002477B6">
            <w:pPr>
              <w:outlineLvl w:val="0"/>
            </w:pPr>
            <w:r w:rsidRPr="0071784C">
              <w:t>40</w:t>
            </w:r>
          </w:p>
        </w:tc>
        <w:tc>
          <w:tcPr>
            <w:tcW w:w="1118" w:type="dxa"/>
            <w:shd w:val="clear" w:color="auto" w:fill="auto"/>
          </w:tcPr>
          <w:p w14:paraId="7617FE8A" w14:textId="77777777" w:rsidR="00803921" w:rsidRPr="0071784C" w:rsidRDefault="00803921" w:rsidP="002477B6">
            <w:pPr>
              <w:outlineLvl w:val="0"/>
            </w:pPr>
            <w:r w:rsidRPr="0071784C">
              <w:t>47</w:t>
            </w:r>
          </w:p>
        </w:tc>
      </w:tr>
      <w:tr w:rsidR="00803921" w:rsidRPr="0071784C" w14:paraId="7786C65C" w14:textId="77777777" w:rsidTr="002477B6">
        <w:tc>
          <w:tcPr>
            <w:tcW w:w="1117" w:type="dxa"/>
            <w:shd w:val="clear" w:color="auto" w:fill="auto"/>
          </w:tcPr>
          <w:p w14:paraId="67979836" w14:textId="77777777" w:rsidR="00803921" w:rsidRPr="0071784C" w:rsidRDefault="00803921" w:rsidP="002477B6">
            <w:pPr>
              <w:outlineLvl w:val="0"/>
            </w:pPr>
            <w:r w:rsidRPr="0071784C">
              <w:t>s</w:t>
            </w:r>
            <w:r w:rsidRPr="0071784C">
              <w:rPr>
                <w:vertAlign w:val="subscript"/>
              </w:rPr>
              <w:t>2</w:t>
            </w:r>
            <w:r w:rsidRPr="0071784C">
              <w:t xml:space="preserve"> in cm</w:t>
            </w:r>
          </w:p>
        </w:tc>
        <w:tc>
          <w:tcPr>
            <w:tcW w:w="1118" w:type="dxa"/>
            <w:shd w:val="clear" w:color="auto" w:fill="auto"/>
          </w:tcPr>
          <w:p w14:paraId="3DB73D9D" w14:textId="77777777" w:rsidR="00803921" w:rsidRPr="0071784C" w:rsidRDefault="00803921" w:rsidP="002477B6">
            <w:pPr>
              <w:outlineLvl w:val="0"/>
            </w:pPr>
            <w:r w:rsidRPr="0071784C">
              <w:t>0</w:t>
            </w:r>
          </w:p>
        </w:tc>
        <w:tc>
          <w:tcPr>
            <w:tcW w:w="1118" w:type="dxa"/>
            <w:shd w:val="clear" w:color="auto" w:fill="auto"/>
          </w:tcPr>
          <w:p w14:paraId="39C37C63" w14:textId="77777777" w:rsidR="00803921" w:rsidRPr="0071784C" w:rsidRDefault="00803921" w:rsidP="002477B6">
            <w:pPr>
              <w:outlineLvl w:val="0"/>
            </w:pPr>
            <w:r w:rsidRPr="0071784C">
              <w:t>2</w:t>
            </w:r>
          </w:p>
        </w:tc>
        <w:tc>
          <w:tcPr>
            <w:tcW w:w="1118" w:type="dxa"/>
            <w:shd w:val="clear" w:color="auto" w:fill="auto"/>
          </w:tcPr>
          <w:p w14:paraId="1B87BF54" w14:textId="77777777" w:rsidR="00803921" w:rsidRPr="0071784C" w:rsidRDefault="00803921" w:rsidP="002477B6">
            <w:pPr>
              <w:outlineLvl w:val="0"/>
            </w:pPr>
            <w:r w:rsidRPr="0071784C">
              <w:t>6</w:t>
            </w:r>
          </w:p>
        </w:tc>
        <w:tc>
          <w:tcPr>
            <w:tcW w:w="1118" w:type="dxa"/>
            <w:shd w:val="clear" w:color="auto" w:fill="auto"/>
          </w:tcPr>
          <w:p w14:paraId="41C3B96E" w14:textId="77777777" w:rsidR="00803921" w:rsidRPr="0071784C" w:rsidRDefault="00803921" w:rsidP="002477B6">
            <w:pPr>
              <w:outlineLvl w:val="0"/>
            </w:pPr>
            <w:r w:rsidRPr="0071784C">
              <w:t>13</w:t>
            </w:r>
          </w:p>
        </w:tc>
        <w:tc>
          <w:tcPr>
            <w:tcW w:w="1118" w:type="dxa"/>
            <w:shd w:val="clear" w:color="auto" w:fill="auto"/>
          </w:tcPr>
          <w:p w14:paraId="0CAD887B" w14:textId="77777777" w:rsidR="00803921" w:rsidRPr="0071784C" w:rsidRDefault="00803921" w:rsidP="002477B6">
            <w:pPr>
              <w:outlineLvl w:val="0"/>
            </w:pPr>
            <w:r w:rsidRPr="0071784C">
              <w:t>21</w:t>
            </w:r>
          </w:p>
        </w:tc>
        <w:tc>
          <w:tcPr>
            <w:tcW w:w="1118" w:type="dxa"/>
            <w:shd w:val="clear" w:color="auto" w:fill="auto"/>
          </w:tcPr>
          <w:p w14:paraId="78599027" w14:textId="77777777" w:rsidR="00803921" w:rsidRPr="0071784C" w:rsidRDefault="00803921" w:rsidP="002477B6">
            <w:pPr>
              <w:outlineLvl w:val="0"/>
            </w:pPr>
            <w:r w:rsidRPr="0071784C">
              <w:t>32</w:t>
            </w:r>
          </w:p>
        </w:tc>
        <w:tc>
          <w:tcPr>
            <w:tcW w:w="1118" w:type="dxa"/>
            <w:shd w:val="clear" w:color="auto" w:fill="auto"/>
          </w:tcPr>
          <w:p w14:paraId="1EFC0E39" w14:textId="77777777" w:rsidR="00803921" w:rsidRPr="0071784C" w:rsidRDefault="00803921" w:rsidP="002477B6">
            <w:pPr>
              <w:outlineLvl w:val="0"/>
            </w:pPr>
            <w:r w:rsidRPr="0071784C">
              <w:t>47</w:t>
            </w:r>
          </w:p>
        </w:tc>
        <w:tc>
          <w:tcPr>
            <w:tcW w:w="1118" w:type="dxa"/>
            <w:shd w:val="clear" w:color="auto" w:fill="auto"/>
          </w:tcPr>
          <w:p w14:paraId="46BA6378" w14:textId="77777777" w:rsidR="00803921" w:rsidRPr="0071784C" w:rsidRDefault="00803921" w:rsidP="002477B6">
            <w:pPr>
              <w:outlineLvl w:val="0"/>
            </w:pPr>
            <w:r w:rsidRPr="0071784C">
              <w:t>65</w:t>
            </w:r>
          </w:p>
        </w:tc>
      </w:tr>
    </w:tbl>
    <w:p w14:paraId="0874BA7A" w14:textId="77777777" w:rsidR="00803921" w:rsidRDefault="00803921" w:rsidP="00B20BB5">
      <w:pPr>
        <w:outlineLvl w:val="0"/>
      </w:pPr>
    </w:p>
    <w:p w14:paraId="012281F6" w14:textId="77777777" w:rsidR="00803921" w:rsidRDefault="00803921" w:rsidP="00B20BB5">
      <w:pPr>
        <w:outlineLvl w:val="0"/>
      </w:pPr>
      <w:r w:rsidRPr="00261902">
        <w:rPr>
          <w:b/>
        </w:rPr>
        <w:t>a)</w:t>
      </w:r>
      <w:r>
        <w:t xml:space="preserve"> Übertragen Sie diese Werte in ein Diagramm</w:t>
      </w:r>
      <w:r w:rsidR="0073236C">
        <w:t xml:space="preserve"> und Zeichen Sie die Kurven</w:t>
      </w:r>
      <w:r>
        <w:t>.</w:t>
      </w:r>
    </w:p>
    <w:p w14:paraId="23E07137" w14:textId="77777777" w:rsidR="0073236C" w:rsidRDefault="0073236C" w:rsidP="00B20BB5">
      <w:pPr>
        <w:outlineLvl w:val="0"/>
      </w:pPr>
      <w:r w:rsidRPr="00261902">
        <w:rPr>
          <w:b/>
        </w:rPr>
        <w:t>b)</w:t>
      </w:r>
      <w:r>
        <w:t xml:space="preserve"> Bestimmen Sie die Geschwindigkeit der gleichförmigen Bewegung aus dem Diagramm oder aus den Tabellenwerten.</w:t>
      </w:r>
    </w:p>
    <w:p w14:paraId="74642352" w14:textId="77777777" w:rsidR="0073236C" w:rsidRDefault="0073236C" w:rsidP="00B20BB5">
      <w:pPr>
        <w:outlineLvl w:val="0"/>
      </w:pPr>
      <w:r w:rsidRPr="00261902">
        <w:rPr>
          <w:b/>
        </w:rPr>
        <w:t>c)</w:t>
      </w:r>
      <w:r>
        <w:t xml:space="preserve"> Bestimmen Sie die Beschleunigung des zweiten Wagens.</w:t>
      </w:r>
    </w:p>
    <w:p w14:paraId="40ABEC0D" w14:textId="77777777" w:rsidR="0073236C" w:rsidRDefault="0073236C" w:rsidP="00B20BB5">
      <w:pPr>
        <w:outlineLvl w:val="0"/>
      </w:pPr>
      <w:r w:rsidRPr="00261902">
        <w:rPr>
          <w:b/>
        </w:rPr>
        <w:lastRenderedPageBreak/>
        <w:t>d)</w:t>
      </w:r>
      <w:r>
        <w:t xml:space="preserve"> Bestimmen die Zeitpunkte, zu denen die beiden Wagen auf gleicher Höhe fahren und zu denen sie die gleiche Geschwindigkeit haben.</w:t>
      </w:r>
    </w:p>
    <w:p w14:paraId="1E8B7622" w14:textId="77777777" w:rsidR="00FA5601" w:rsidRDefault="00FA5601" w:rsidP="00B20BB5">
      <w:pPr>
        <w:outlineLvl w:val="0"/>
      </w:pPr>
    </w:p>
    <w:p w14:paraId="673FADCC" w14:textId="77777777" w:rsidR="00FA5601" w:rsidRDefault="00FA5601" w:rsidP="00B20BB5">
      <w:pPr>
        <w:outlineLvl w:val="0"/>
      </w:pPr>
    </w:p>
    <w:tbl>
      <w:tblPr>
        <w:tblW w:w="0" w:type="auto"/>
        <w:tblLook w:val="04A0" w:firstRow="1" w:lastRow="0" w:firstColumn="1" w:lastColumn="0" w:noHBand="0" w:noVBand="1"/>
      </w:tblPr>
      <w:tblGrid>
        <w:gridCol w:w="5030"/>
        <w:gridCol w:w="5031"/>
      </w:tblGrid>
      <w:tr w:rsidR="004A20CE" w:rsidRPr="0071784C" w14:paraId="223A307C" w14:textId="77777777" w:rsidTr="00A07D93">
        <w:tc>
          <w:tcPr>
            <w:tcW w:w="5030" w:type="dxa"/>
            <w:shd w:val="clear" w:color="auto" w:fill="auto"/>
          </w:tcPr>
          <w:p w14:paraId="10FB54D6" w14:textId="509B4F71" w:rsidR="004A20CE" w:rsidRPr="0071784C" w:rsidRDefault="00215B7B" w:rsidP="001557D5">
            <w:pPr>
              <w:outlineLvl w:val="0"/>
            </w:pPr>
            <w:hyperlink r:id="rId452" w:anchor="m1017" w:history="1">
              <w:r w:rsidR="004A20CE" w:rsidRPr="001557D5">
                <w:rPr>
                  <w:rStyle w:val="Hyperlink"/>
                  <w:sz w:val="22"/>
                </w:rPr>
                <w:t>1017.</w:t>
              </w:r>
            </w:hyperlink>
          </w:p>
          <w:p w14:paraId="14F25489" w14:textId="77777777" w:rsidR="004A20CE" w:rsidRPr="0071784C" w:rsidRDefault="004A20CE" w:rsidP="001557D5">
            <w:pPr>
              <w:outlineLvl w:val="0"/>
            </w:pPr>
            <w:r w:rsidRPr="0071784C">
              <w:t>Beim Kauf eines neuen Autos ist als Kaufargument häufig die Zeit entscheidend, die das Auto von 0 auf 100 km/h beschleunigt. Nach dem Bremsverhalten wird eher weniger gefragt.</w:t>
            </w:r>
          </w:p>
          <w:p w14:paraId="2FA1C77D" w14:textId="77777777" w:rsidR="004A20CE" w:rsidRPr="0071784C" w:rsidRDefault="004A20CE" w:rsidP="001557D5">
            <w:pPr>
              <w:outlineLvl w:val="0"/>
            </w:pPr>
            <w:r w:rsidRPr="0071784C">
              <w:t xml:space="preserve">Das Diagramm </w:t>
            </w:r>
            <w:r w:rsidR="000A2913" w:rsidRPr="0071784C">
              <w:t>zeigt für verschiedene Autos den Zusammenhang zwischen Geschwindigkeitsänderungen und den dazu benötigten Zeiten.</w:t>
            </w:r>
          </w:p>
          <w:p w14:paraId="6C6ED755" w14:textId="77777777" w:rsidR="000A2913" w:rsidRPr="0071784C" w:rsidRDefault="000A2913" w:rsidP="001557D5">
            <w:pPr>
              <w:outlineLvl w:val="0"/>
            </w:pPr>
            <w:r w:rsidRPr="0071784C">
              <w:rPr>
                <w:b/>
              </w:rPr>
              <w:t>a)</w:t>
            </w:r>
            <w:r w:rsidRPr="0071784C">
              <w:t xml:space="preserve"> Bestimmen Sie für jedes Auto aus dem Diagramm die Beschleunigung.</w:t>
            </w:r>
          </w:p>
          <w:p w14:paraId="7347B84F" w14:textId="77777777" w:rsidR="000A2913" w:rsidRPr="0071784C" w:rsidRDefault="000A2913" w:rsidP="001557D5">
            <w:pPr>
              <w:outlineLvl w:val="0"/>
            </w:pPr>
            <w:r w:rsidRPr="0071784C">
              <w:rPr>
                <w:b/>
              </w:rPr>
              <w:t>b)</w:t>
            </w:r>
            <w:r w:rsidRPr="0071784C">
              <w:t xml:space="preserve"> Welche Zeit benötigen die beiden Autos c und d jeweils von 0 auf 100 km/h?</w:t>
            </w:r>
          </w:p>
          <w:p w14:paraId="2176A636" w14:textId="77777777" w:rsidR="000A2913" w:rsidRPr="0071784C" w:rsidRDefault="000A2913" w:rsidP="001557D5">
            <w:pPr>
              <w:outlineLvl w:val="0"/>
            </w:pPr>
            <w:r w:rsidRPr="0071784C">
              <w:rPr>
                <w:b/>
              </w:rPr>
              <w:t>c)</w:t>
            </w:r>
            <w:r w:rsidRPr="0071784C">
              <w:t xml:space="preserve"> Wie groß sind </w:t>
            </w:r>
            <w:r w:rsidR="00DA7CF9" w:rsidRPr="0071784C">
              <w:t>reinen Bremswege</w:t>
            </w:r>
            <w:r w:rsidRPr="0071784C">
              <w:t xml:space="preserve"> der beiden Autos a und b</w:t>
            </w:r>
            <w:r w:rsidR="00DA7CF9" w:rsidRPr="0071784C">
              <w:t>?</w:t>
            </w:r>
          </w:p>
          <w:p w14:paraId="5FD334AA" w14:textId="77777777" w:rsidR="000A2913" w:rsidRPr="0071784C" w:rsidRDefault="000A2913" w:rsidP="001557D5">
            <w:pPr>
              <w:outlineLvl w:val="0"/>
            </w:pPr>
            <w:r w:rsidRPr="0071784C">
              <w:rPr>
                <w:b/>
              </w:rPr>
              <w:t>d)</w:t>
            </w:r>
            <w:r w:rsidRPr="0071784C">
              <w:t xml:space="preserve"> Welches könnten die technischen Unterschiede zwischen den Autos a und b sowie c und d sein?</w:t>
            </w:r>
          </w:p>
        </w:tc>
        <w:tc>
          <w:tcPr>
            <w:tcW w:w="5031" w:type="dxa"/>
            <w:shd w:val="clear" w:color="auto" w:fill="auto"/>
          </w:tcPr>
          <w:p w14:paraId="44984FCC" w14:textId="77777777" w:rsidR="004A20CE" w:rsidRPr="0071784C" w:rsidRDefault="00215B7B" w:rsidP="001557D5">
            <w:pPr>
              <w:outlineLvl w:val="0"/>
            </w:pPr>
            <w:r>
              <w:pict w14:anchorId="35F6D583">
                <v:shape id="_x0000_i1174" type="#_x0000_t75" style="width:228pt;height:222pt">
                  <v:imagedata r:id="rId453" o:title="m1017"/>
                </v:shape>
              </w:pict>
            </w:r>
          </w:p>
        </w:tc>
      </w:tr>
    </w:tbl>
    <w:p w14:paraId="2D62C3B0" w14:textId="77777777" w:rsidR="004A20CE" w:rsidRDefault="004A20CE" w:rsidP="00B20BB5">
      <w:pPr>
        <w:outlineLvl w:val="0"/>
      </w:pPr>
    </w:p>
    <w:tbl>
      <w:tblPr>
        <w:tblW w:w="0" w:type="auto"/>
        <w:tblLayout w:type="fixed"/>
        <w:tblLook w:val="04A0" w:firstRow="1" w:lastRow="0" w:firstColumn="1" w:lastColumn="0" w:noHBand="0" w:noVBand="1"/>
      </w:tblPr>
      <w:tblGrid>
        <w:gridCol w:w="4786"/>
        <w:gridCol w:w="5245"/>
      </w:tblGrid>
      <w:tr w:rsidR="00A07D93" w:rsidRPr="0071784C" w14:paraId="731A5016" w14:textId="77777777" w:rsidTr="00B60984">
        <w:tc>
          <w:tcPr>
            <w:tcW w:w="4786" w:type="dxa"/>
            <w:shd w:val="clear" w:color="auto" w:fill="auto"/>
          </w:tcPr>
          <w:p w14:paraId="40FA0B15" w14:textId="7143931D" w:rsidR="00A07D93" w:rsidRPr="0071784C" w:rsidRDefault="00215B7B" w:rsidP="00C9020E">
            <w:pPr>
              <w:outlineLvl w:val="0"/>
            </w:pPr>
            <w:hyperlink r:id="rId454" w:anchor="m1018" w:history="1">
              <w:r w:rsidR="00A07D93" w:rsidRPr="00034489">
                <w:rPr>
                  <w:rStyle w:val="Hyperlink"/>
                  <w:sz w:val="22"/>
                </w:rPr>
                <w:t>1018.</w:t>
              </w:r>
            </w:hyperlink>
            <w:r w:rsidR="00A07D93" w:rsidRPr="0071784C">
              <w:t xml:space="preserve"> </w:t>
            </w:r>
            <w:r w:rsidR="00E20E9B" w:rsidRPr="0071784C">
              <w:t>Das dargestellte Diagramm ist nicht vollständig beschriftet: es kann sowohl ein s(t)-, ein v(t)- oder ein a(t)-Diagramm sein.</w:t>
            </w:r>
          </w:p>
          <w:p w14:paraId="5387FDCB" w14:textId="77777777" w:rsidR="00B60984" w:rsidRPr="0071784C" w:rsidRDefault="009546B6" w:rsidP="00C9020E">
            <w:pPr>
              <w:outlineLvl w:val="0"/>
            </w:pPr>
            <w:r w:rsidRPr="0071784C">
              <w:rPr>
                <w:b/>
              </w:rPr>
              <w:t>a)</w:t>
            </w:r>
            <w:r w:rsidRPr="0071784C">
              <w:t xml:space="preserve"> Skizzieren Sie für den Fall eines s(t)-Diagramms das entsprechende v(t)- und a(t)-Diagramm. </w:t>
            </w:r>
          </w:p>
          <w:p w14:paraId="2320346E" w14:textId="77777777" w:rsidR="005F420A" w:rsidRPr="0071784C" w:rsidRDefault="00B60984" w:rsidP="00C9020E">
            <w:pPr>
              <w:outlineLvl w:val="0"/>
            </w:pPr>
            <w:r w:rsidRPr="0071784C">
              <w:t>Geschwindigkeitswechsel erfolgen in einem sehr kurzen, aber beim a(t)-Diagramm nicht zu vernachlässigbarem Zeitraum.</w:t>
            </w:r>
          </w:p>
          <w:p w14:paraId="25883814" w14:textId="77777777" w:rsidR="00715959" w:rsidRPr="0071784C" w:rsidRDefault="00715959" w:rsidP="00C9020E">
            <w:pPr>
              <w:outlineLvl w:val="0"/>
            </w:pPr>
            <w:r w:rsidRPr="0071784C">
              <w:rPr>
                <w:b/>
              </w:rPr>
              <w:t>b)</w:t>
            </w:r>
            <w:r w:rsidRPr="0071784C">
              <w:t xml:space="preserve"> Skizzieren Sie für den Fall eines v(t)-Diagramms das entsprechende s(t)- und a(t)-Diagramm. Zum Zeitpunkt 0 befindet sich der Körper am Ort 0.</w:t>
            </w:r>
          </w:p>
          <w:p w14:paraId="75DC221E" w14:textId="77777777" w:rsidR="00B60984" w:rsidRPr="0071784C" w:rsidRDefault="00B60984" w:rsidP="00C9020E">
            <w:pPr>
              <w:outlineLvl w:val="0"/>
            </w:pPr>
            <w:r w:rsidRPr="0071784C">
              <w:rPr>
                <w:b/>
              </w:rPr>
              <w:t>c)</w:t>
            </w:r>
            <w:r w:rsidRPr="0071784C">
              <w:t xml:space="preserve"> Skizzieren Sie für den Fall eines a(t)-Diagramms nur </w:t>
            </w:r>
            <w:r w:rsidR="00315D5F" w:rsidRPr="0071784C">
              <w:t xml:space="preserve">das </w:t>
            </w:r>
            <w:r w:rsidRPr="0071784C">
              <w:t>v(t)-Diagramm.</w:t>
            </w:r>
            <w:r w:rsidR="006812B3" w:rsidRPr="0071784C">
              <w:t xml:space="preserve"> Zum Zeitpunkt 0 ist die Geschwindigkeit auch Null.</w:t>
            </w:r>
          </w:p>
        </w:tc>
        <w:tc>
          <w:tcPr>
            <w:tcW w:w="5245" w:type="dxa"/>
            <w:shd w:val="clear" w:color="auto" w:fill="auto"/>
          </w:tcPr>
          <w:p w14:paraId="1915C459" w14:textId="77777777" w:rsidR="00A07D93" w:rsidRPr="0071784C" w:rsidRDefault="00215B7B" w:rsidP="00C9020E">
            <w:pPr>
              <w:outlineLvl w:val="0"/>
            </w:pPr>
            <w:r>
              <w:pict w14:anchorId="5969D10A">
                <v:shape id="_x0000_i1175" type="#_x0000_t75" style="width:210pt;height:174pt">
                  <v:imagedata r:id="rId455" o:title="m1018"/>
                </v:shape>
              </w:pict>
            </w:r>
          </w:p>
        </w:tc>
      </w:tr>
    </w:tbl>
    <w:p w14:paraId="537F6051" w14:textId="77777777" w:rsidR="00FA5601" w:rsidRDefault="00FA5601" w:rsidP="00B20BB5">
      <w:pPr>
        <w:outlineLvl w:val="0"/>
      </w:pPr>
    </w:p>
    <w:p w14:paraId="589ED4DF" w14:textId="486FC369" w:rsidR="005C2158" w:rsidRDefault="00215B7B" w:rsidP="004A3385">
      <w:pPr>
        <w:outlineLvl w:val="0"/>
      </w:pPr>
      <w:hyperlink r:id="rId456" w:anchor="m1020" w:history="1">
        <w:r w:rsidR="005C2158" w:rsidRPr="005C2158">
          <w:rPr>
            <w:rStyle w:val="Hyperlink"/>
            <w:sz w:val="22"/>
          </w:rPr>
          <w:t>1020.</w:t>
        </w:r>
      </w:hyperlink>
      <w:r w:rsidR="005C2158" w:rsidRPr="005C2158">
        <w:t xml:space="preserve"> Ein Airbus A320 setzt mit einer Geschwindigkeit von 250km/h auf einer Landebahn auf. In 25 s bremst er auf 40km/h ab. Damit hat er eine negative Beschleunigung von -2,3 m/s². Wie lang sollte die Landebahn mindestens sein?</w:t>
      </w:r>
    </w:p>
    <w:p w14:paraId="605959DC" w14:textId="77777777" w:rsidR="00B2551C" w:rsidRDefault="00B2551C" w:rsidP="004A3385">
      <w:pPr>
        <w:outlineLvl w:val="0"/>
      </w:pPr>
    </w:p>
    <w:p w14:paraId="5ED92782" w14:textId="77777777" w:rsidR="00B2551C" w:rsidRDefault="00B2551C" w:rsidP="004A3385">
      <w:pPr>
        <w:outlineLvl w:val="0"/>
      </w:pPr>
    </w:p>
    <w:tbl>
      <w:tblPr>
        <w:tblW w:w="0" w:type="auto"/>
        <w:tblLook w:val="04A0" w:firstRow="1" w:lastRow="0" w:firstColumn="1" w:lastColumn="0" w:noHBand="0" w:noVBand="1"/>
      </w:tblPr>
      <w:tblGrid>
        <w:gridCol w:w="4760"/>
        <w:gridCol w:w="5377"/>
      </w:tblGrid>
      <w:tr w:rsidR="00CA2DDC" w:rsidRPr="0071784C" w14:paraId="34A4C2D6" w14:textId="77777777" w:rsidTr="0071784C">
        <w:tc>
          <w:tcPr>
            <w:tcW w:w="5030" w:type="dxa"/>
            <w:shd w:val="clear" w:color="auto" w:fill="auto"/>
          </w:tcPr>
          <w:p w14:paraId="4BCD9738" w14:textId="02A86100" w:rsidR="00CA2DDC" w:rsidRPr="0071784C" w:rsidRDefault="00215B7B" w:rsidP="0071784C">
            <w:pPr>
              <w:outlineLvl w:val="0"/>
            </w:pPr>
            <w:hyperlink r:id="rId457" w:anchor="m1021" w:history="1">
              <w:r w:rsidR="00CA2DDC" w:rsidRPr="0071784C">
                <w:rPr>
                  <w:rStyle w:val="Hyperlink"/>
                  <w:sz w:val="22"/>
                </w:rPr>
                <w:t>102</w:t>
              </w:r>
              <w:r w:rsidR="00D74820" w:rsidRPr="0071784C">
                <w:rPr>
                  <w:rStyle w:val="Hyperlink"/>
                  <w:sz w:val="22"/>
                </w:rPr>
                <w:t>1</w:t>
              </w:r>
              <w:r w:rsidR="00CA2DDC" w:rsidRPr="0071784C">
                <w:rPr>
                  <w:rStyle w:val="Hyperlink"/>
                  <w:sz w:val="22"/>
                </w:rPr>
                <w:t>.</w:t>
              </w:r>
            </w:hyperlink>
            <w:r w:rsidR="00D74820" w:rsidRPr="0071784C">
              <w:t xml:space="preserve"> Das Diagramm zeigt den Zusammenhang zwischen der Geschwindigkeit und der Zeit für die Bewegung von drei Körpern.</w:t>
            </w:r>
          </w:p>
          <w:p w14:paraId="292F15E3" w14:textId="77777777" w:rsidR="00D74820" w:rsidRPr="0071784C" w:rsidRDefault="00D74820" w:rsidP="0071784C">
            <w:pPr>
              <w:outlineLvl w:val="0"/>
            </w:pPr>
            <w:r w:rsidRPr="0071784C">
              <w:rPr>
                <w:b/>
              </w:rPr>
              <w:t>a)</w:t>
            </w:r>
            <w:r w:rsidRPr="0071784C">
              <w:t xml:space="preserve"> Vergleiche</w:t>
            </w:r>
            <w:r w:rsidR="003308AE" w:rsidRPr="0071784C">
              <w:t>n Sie</w:t>
            </w:r>
            <w:r w:rsidRPr="0071784C">
              <w:t xml:space="preserve"> die Bewegungen der Körper A und B miteinander.</w:t>
            </w:r>
          </w:p>
          <w:p w14:paraId="0E677771" w14:textId="77777777" w:rsidR="003308AE" w:rsidRPr="0071784C" w:rsidRDefault="003308AE" w:rsidP="0071784C">
            <w:pPr>
              <w:outlineLvl w:val="0"/>
            </w:pPr>
            <w:r w:rsidRPr="0071784C">
              <w:rPr>
                <w:b/>
              </w:rPr>
              <w:t>b)</w:t>
            </w:r>
            <w:r w:rsidRPr="0071784C">
              <w:t xml:space="preserve"> Beschreiben Sie die Bewegung des Körpers C.</w:t>
            </w:r>
          </w:p>
          <w:p w14:paraId="325DD297" w14:textId="77777777" w:rsidR="006A55A1" w:rsidRPr="0071784C" w:rsidRDefault="006A55A1" w:rsidP="0071784C">
            <w:pPr>
              <w:outlineLvl w:val="0"/>
            </w:pPr>
            <w:r w:rsidRPr="0071784C">
              <w:rPr>
                <w:b/>
              </w:rPr>
              <w:t>c)</w:t>
            </w:r>
            <w:r w:rsidRPr="0071784C">
              <w:t xml:space="preserve"> Vergleichen Sie für alle drei Bewegungen die zurückgelegten Wege und begründen Sie Ihre Entscheidung.</w:t>
            </w:r>
          </w:p>
        </w:tc>
        <w:tc>
          <w:tcPr>
            <w:tcW w:w="5031" w:type="dxa"/>
            <w:shd w:val="clear" w:color="auto" w:fill="auto"/>
          </w:tcPr>
          <w:p w14:paraId="5464A898" w14:textId="77777777" w:rsidR="00CA2DDC" w:rsidRPr="0071784C" w:rsidRDefault="00215B7B" w:rsidP="0071784C">
            <w:pPr>
              <w:outlineLvl w:val="0"/>
            </w:pPr>
            <w:r>
              <w:pict w14:anchorId="4B854D4A">
                <v:shape id="_x0000_i1176" type="#_x0000_t75" style="width:258pt;height:132pt">
                  <v:imagedata r:id="rId458" o:title="m1022"/>
                </v:shape>
              </w:pict>
            </w:r>
          </w:p>
        </w:tc>
      </w:tr>
    </w:tbl>
    <w:p w14:paraId="2FD349A2" w14:textId="77777777" w:rsidR="00CA2DDC" w:rsidRDefault="00CA2DDC" w:rsidP="004A3385">
      <w:pPr>
        <w:outlineLvl w:val="0"/>
      </w:pPr>
    </w:p>
    <w:tbl>
      <w:tblPr>
        <w:tblW w:w="0" w:type="auto"/>
        <w:tblLook w:val="04A0" w:firstRow="1" w:lastRow="0" w:firstColumn="1" w:lastColumn="0" w:noHBand="0" w:noVBand="1"/>
      </w:tblPr>
      <w:tblGrid>
        <w:gridCol w:w="10061"/>
      </w:tblGrid>
      <w:tr w:rsidR="003D147A" w:rsidRPr="0071784C" w14:paraId="5448C3E1" w14:textId="77777777" w:rsidTr="0071784C">
        <w:tc>
          <w:tcPr>
            <w:tcW w:w="10061" w:type="dxa"/>
            <w:shd w:val="clear" w:color="auto" w:fill="auto"/>
          </w:tcPr>
          <w:p w14:paraId="57BCA70A" w14:textId="109DE5EA" w:rsidR="003D147A" w:rsidRPr="0071784C" w:rsidRDefault="00215B7B" w:rsidP="0071784C">
            <w:pPr>
              <w:outlineLvl w:val="0"/>
            </w:pPr>
            <w:hyperlink r:id="rId459" w:anchor="m1023" w:history="1">
              <w:r w:rsidR="003D147A" w:rsidRPr="0071784C">
                <w:rPr>
                  <w:rStyle w:val="Hyperlink"/>
                  <w:sz w:val="22"/>
                </w:rPr>
                <w:t>102</w:t>
              </w:r>
              <w:r w:rsidR="007E453E" w:rsidRPr="0071784C">
                <w:rPr>
                  <w:rStyle w:val="Hyperlink"/>
                  <w:sz w:val="22"/>
                </w:rPr>
                <w:t>3</w:t>
              </w:r>
              <w:r w:rsidR="003D147A" w:rsidRPr="0071784C">
                <w:rPr>
                  <w:rStyle w:val="Hyperlink"/>
                  <w:sz w:val="22"/>
                </w:rPr>
                <w:t>.</w:t>
              </w:r>
            </w:hyperlink>
            <w:r w:rsidR="003D147A" w:rsidRPr="0071784C">
              <w:t xml:space="preserve"> (LK 2020, NT)</w:t>
            </w:r>
          </w:p>
          <w:p w14:paraId="7B6106A4" w14:textId="77777777" w:rsidR="003D147A" w:rsidRPr="0071784C" w:rsidRDefault="003D147A" w:rsidP="0071784C">
            <w:pPr>
              <w:outlineLvl w:val="0"/>
            </w:pPr>
            <w:r w:rsidRPr="0071784C">
              <w:t>Die Bewegung zweier Wagen wird untersucht. Die Experimentierbahn hat den Neigungswinkel 10°. Die Länge der Strecke AB beträgt 0,60 m. Reibungsverluste werden vernachlässigt.</w:t>
            </w:r>
          </w:p>
        </w:tc>
      </w:tr>
      <w:tr w:rsidR="003D147A" w:rsidRPr="0071784C" w14:paraId="45F3CFB7" w14:textId="77777777" w:rsidTr="0071784C">
        <w:tc>
          <w:tcPr>
            <w:tcW w:w="10061" w:type="dxa"/>
            <w:shd w:val="clear" w:color="auto" w:fill="auto"/>
          </w:tcPr>
          <w:p w14:paraId="068F63C9" w14:textId="77777777" w:rsidR="003D147A" w:rsidRPr="0071784C" w:rsidRDefault="00215B7B" w:rsidP="0071784C">
            <w:pPr>
              <w:outlineLvl w:val="0"/>
            </w:pPr>
            <w:r>
              <w:pict w14:anchorId="53F2F5DC">
                <v:shape id="_x0000_i1177" type="#_x0000_t75" style="width:390pt;height:168pt">
                  <v:imagedata r:id="rId460" o:title="m1023"/>
                </v:shape>
              </w:pict>
            </w:r>
          </w:p>
        </w:tc>
      </w:tr>
    </w:tbl>
    <w:p w14:paraId="35747413" w14:textId="77777777" w:rsidR="00B20BB5" w:rsidRDefault="000523F5" w:rsidP="004A3385">
      <w:pPr>
        <w:outlineLvl w:val="0"/>
      </w:pPr>
      <w:r>
        <w:t>Die Abbildung zeigt die Experimentieranordnung für den Zeitpunkt t</w:t>
      </w:r>
      <w:r w:rsidR="00210111">
        <w:t xml:space="preserve"> </w:t>
      </w:r>
      <w:r>
        <w:t>=</w:t>
      </w:r>
      <w:r w:rsidR="00210111">
        <w:t xml:space="preserve"> </w:t>
      </w:r>
      <w:r>
        <w:t xml:space="preserve">0. Wagen 2 bewegt sich die geneigte Ebene hinab und hat die Geschwindigkeit </w:t>
      </w:r>
      <w:r w:rsidRPr="000523F5">
        <w:rPr>
          <w:position w:val="-14"/>
        </w:rPr>
        <w:object w:dxaOrig="1700" w:dyaOrig="400" w14:anchorId="2ACEDAEE">
          <v:shape id="_x0000_i1178" type="#_x0000_t75" style="width:84pt;height:24pt" o:ole="">
            <v:imagedata r:id="rId461" o:title=""/>
          </v:shape>
          <o:OLEObject Type="Embed" ProgID="Equation.DSMT4" ShapeID="_x0000_i1178" DrawAspect="Content" ObjectID="_1735305604" r:id="rId462"/>
        </w:object>
      </w:r>
      <w:r>
        <w:t xml:space="preserve"> .</w:t>
      </w:r>
    </w:p>
    <w:p w14:paraId="4F95D983" w14:textId="77777777" w:rsidR="00495EAA" w:rsidRDefault="00495EAA" w:rsidP="004A3385">
      <w:pPr>
        <w:outlineLvl w:val="0"/>
      </w:pPr>
      <w:r w:rsidRPr="009D0F97">
        <w:rPr>
          <w:b/>
        </w:rPr>
        <w:t>a)</w:t>
      </w:r>
      <w:r>
        <w:t xml:space="preserve"> Zum Zeitpunkt t=0 hat der Wagen 1 die Geschwindigkeit </w:t>
      </w:r>
      <w:r w:rsidRPr="00495EAA">
        <w:rPr>
          <w:position w:val="-14"/>
        </w:rPr>
        <w:object w:dxaOrig="740" w:dyaOrig="380" w14:anchorId="5CB1A66A">
          <v:shape id="_x0000_i1179" type="#_x0000_t75" style="width:36pt;height:24pt" o:ole="">
            <v:imagedata r:id="rId463" o:title=""/>
          </v:shape>
          <o:OLEObject Type="Embed" ProgID="Equation.DSMT4" ShapeID="_x0000_i1179" DrawAspect="Content" ObjectID="_1735305605" r:id="rId464"/>
        </w:object>
      </w:r>
      <w:r>
        <w:t xml:space="preserve"> und wird freigegeben.</w:t>
      </w:r>
      <w:r>
        <w:br/>
        <w:t>Ermitteln Sie den Zeitpunkt, zu dem Wagen 2 auf Wagen 1 stößt und den von Wagen 1 bis zu diesem Zeitpunkt zurückgelegten Weg.</w:t>
      </w:r>
    </w:p>
    <w:p w14:paraId="42C663E9" w14:textId="77777777" w:rsidR="00495EAA" w:rsidRPr="005C2158" w:rsidRDefault="00495EAA" w:rsidP="004A3385">
      <w:pPr>
        <w:outlineLvl w:val="0"/>
      </w:pPr>
      <w:r w:rsidRPr="009D0F97">
        <w:rPr>
          <w:b/>
        </w:rPr>
        <w:t>b)</w:t>
      </w:r>
      <w:r>
        <w:t xml:space="preserve"> Bei einer Wiederholung des Experiments passiert Wagen 1 zum Zeitpunkt t=0 den Punkt A mit der Geschwindigkeit </w:t>
      </w:r>
      <w:r w:rsidRPr="00495EAA">
        <w:rPr>
          <w:position w:val="-14"/>
        </w:rPr>
        <w:object w:dxaOrig="400" w:dyaOrig="380" w14:anchorId="264A1510">
          <v:shape id="_x0000_i1180" type="#_x0000_t75" style="width:24pt;height:24pt" o:ole="">
            <v:imagedata r:id="rId465" o:title=""/>
          </v:shape>
          <o:OLEObject Type="Embed" ProgID="Equation.DSMT4" ShapeID="_x0000_i1180" DrawAspect="Content" ObjectID="_1735305606" r:id="rId466"/>
        </w:object>
      </w:r>
      <w:r>
        <w:t xml:space="preserve"> nach oben. Wagen 2 stößt den Wagen 1 bereits nach t=0,6 s</w:t>
      </w:r>
      <w:proofErr w:type="gramStart"/>
      <w:r>
        <w:t>.</w:t>
      </w:r>
      <w:proofErr w:type="gramEnd"/>
      <w:r>
        <w:br/>
        <w:t xml:space="preserve">Ermitteln Sie den Betrag der Geschwindigkeit </w:t>
      </w:r>
      <w:r w:rsidRPr="00495EAA">
        <w:rPr>
          <w:position w:val="-14"/>
        </w:rPr>
        <w:object w:dxaOrig="400" w:dyaOrig="380" w14:anchorId="0316D784">
          <v:shape id="_x0000_i1181" type="#_x0000_t75" style="width:24pt;height:24pt" o:ole="">
            <v:imagedata r:id="rId465" o:title=""/>
          </v:shape>
          <o:OLEObject Type="Embed" ProgID="Equation.DSMT4" ShapeID="_x0000_i1181" DrawAspect="Content" ObjectID="_1735305607" r:id="rId467"/>
        </w:object>
      </w:r>
      <w:r>
        <w:t>.</w:t>
      </w:r>
    </w:p>
    <w:p w14:paraId="4FF3BC02" w14:textId="77777777" w:rsidR="003A37A2" w:rsidRDefault="003A37A2" w:rsidP="00115F8B">
      <w:pPr>
        <w:widowControl w:val="0"/>
        <w:rPr>
          <w:shd w:val="clear" w:color="auto" w:fill="FFFFFF"/>
        </w:rPr>
      </w:pPr>
    </w:p>
    <w:tbl>
      <w:tblPr>
        <w:tblW w:w="0" w:type="auto"/>
        <w:tblLook w:val="04A0" w:firstRow="1" w:lastRow="0" w:firstColumn="1" w:lastColumn="0" w:noHBand="0" w:noVBand="1"/>
      </w:tblPr>
      <w:tblGrid>
        <w:gridCol w:w="10061"/>
      </w:tblGrid>
      <w:tr w:rsidR="009D3641" w:rsidRPr="0071784C" w14:paraId="44C36B26" w14:textId="77777777" w:rsidTr="0071784C">
        <w:tc>
          <w:tcPr>
            <w:tcW w:w="10061" w:type="dxa"/>
            <w:shd w:val="clear" w:color="auto" w:fill="auto"/>
          </w:tcPr>
          <w:p w14:paraId="548074D0" w14:textId="1489FC3B" w:rsidR="009D3641" w:rsidRPr="0071784C" w:rsidRDefault="00215B7B" w:rsidP="0071784C">
            <w:pPr>
              <w:widowControl w:val="0"/>
              <w:rPr>
                <w:shd w:val="clear" w:color="auto" w:fill="FFFFFF"/>
              </w:rPr>
            </w:pPr>
            <w:hyperlink r:id="rId468" w:anchor="m1029" w:history="1">
              <w:r w:rsidR="00912EF1" w:rsidRPr="0071784C">
                <w:rPr>
                  <w:rStyle w:val="Hyperlink"/>
                  <w:sz w:val="22"/>
                  <w:shd w:val="clear" w:color="auto" w:fill="FFFFFF"/>
                </w:rPr>
                <w:t>1028.</w:t>
              </w:r>
            </w:hyperlink>
            <w:r w:rsidR="00912EF1" w:rsidRPr="0071784C">
              <w:rPr>
                <w:shd w:val="clear" w:color="auto" w:fill="FFFFFF"/>
              </w:rPr>
              <w:t xml:space="preserve"> </w:t>
            </w:r>
            <w:r w:rsidR="009D3641" w:rsidRPr="0071784C">
              <w:rPr>
                <w:shd w:val="clear" w:color="auto" w:fill="FFFFFF"/>
              </w:rPr>
              <w:t>Das Diagramm zeigt die Geschwindigkeit eines bewegten Körpers in Abhängigkeit von der Zeit.</w:t>
            </w:r>
          </w:p>
          <w:p w14:paraId="5F0E3277" w14:textId="77777777" w:rsidR="009D3641" w:rsidRPr="0071784C" w:rsidRDefault="009D3641" w:rsidP="0071784C">
            <w:pPr>
              <w:widowControl w:val="0"/>
              <w:rPr>
                <w:shd w:val="clear" w:color="auto" w:fill="FFFFFF"/>
              </w:rPr>
            </w:pPr>
            <w:r w:rsidRPr="0071784C">
              <w:rPr>
                <w:shd w:val="clear" w:color="auto" w:fill="FFFFFF"/>
              </w:rPr>
              <w:t>Skizzieren Sie dazu ein entsprechendes Beschleunigung-Zeit-Diagramm und ein Weg-Zeit-Diagramm.</w:t>
            </w:r>
            <w:r w:rsidR="00454EAF" w:rsidRPr="0071784C">
              <w:rPr>
                <w:shd w:val="clear" w:color="auto" w:fill="FFFFFF"/>
              </w:rPr>
              <w:t xml:space="preserve"> Unterscheiden Sie im s(t)-Diagramm z.B. durch verschiedene Farben Abschnitte, die parabelförmig sind von den</w:t>
            </w:r>
            <w:r w:rsidR="00912EF1" w:rsidRPr="0071784C">
              <w:rPr>
                <w:shd w:val="clear" w:color="auto" w:fill="FFFFFF"/>
              </w:rPr>
              <w:t>, die gerade sind</w:t>
            </w:r>
            <w:r w:rsidR="00454EAF" w:rsidRPr="0071784C">
              <w:rPr>
                <w:shd w:val="clear" w:color="auto" w:fill="FFFFFF"/>
              </w:rPr>
              <w:t xml:space="preserve">. </w:t>
            </w:r>
          </w:p>
          <w:p w14:paraId="3EB2F671" w14:textId="77777777" w:rsidR="00007651" w:rsidRPr="0071784C" w:rsidRDefault="00007651" w:rsidP="0071784C">
            <w:pPr>
              <w:widowControl w:val="0"/>
              <w:rPr>
                <w:shd w:val="clear" w:color="auto" w:fill="FFFFFF"/>
              </w:rPr>
            </w:pPr>
            <w:r w:rsidRPr="0071784C">
              <w:rPr>
                <w:shd w:val="clear" w:color="auto" w:fill="FFFFFF"/>
              </w:rPr>
              <w:t>Die Bewegung beginnt im Koordinatenursprung.</w:t>
            </w:r>
          </w:p>
          <w:p w14:paraId="72A52683" w14:textId="77777777" w:rsidR="009D3641" w:rsidRPr="0071784C" w:rsidRDefault="009D3641" w:rsidP="0071784C">
            <w:pPr>
              <w:widowControl w:val="0"/>
              <w:rPr>
                <w:shd w:val="clear" w:color="auto" w:fill="FFFFFF"/>
              </w:rPr>
            </w:pPr>
          </w:p>
        </w:tc>
      </w:tr>
      <w:tr w:rsidR="009D3641" w:rsidRPr="0071784C" w14:paraId="473A6CE9" w14:textId="77777777" w:rsidTr="0071784C">
        <w:tc>
          <w:tcPr>
            <w:tcW w:w="10061" w:type="dxa"/>
            <w:shd w:val="clear" w:color="auto" w:fill="auto"/>
          </w:tcPr>
          <w:p w14:paraId="17F25884" w14:textId="77777777" w:rsidR="009D3641" w:rsidRPr="0071784C" w:rsidRDefault="00215B7B" w:rsidP="0071784C">
            <w:pPr>
              <w:widowControl w:val="0"/>
              <w:rPr>
                <w:shd w:val="clear" w:color="auto" w:fill="FFFFFF"/>
              </w:rPr>
            </w:pPr>
            <w:r>
              <w:rPr>
                <w:shd w:val="clear" w:color="auto" w:fill="FFFFFF"/>
              </w:rPr>
              <w:lastRenderedPageBreak/>
              <w:pict w14:anchorId="1E56881F">
                <v:shape id="_x0000_i1182" type="#_x0000_t75" style="width:408pt;height:570pt">
                  <v:imagedata r:id="rId469" o:title="m1028_1"/>
                </v:shape>
              </w:pict>
            </w:r>
          </w:p>
        </w:tc>
      </w:tr>
    </w:tbl>
    <w:p w14:paraId="2770FFE3" w14:textId="77777777" w:rsidR="00751CBC" w:rsidRPr="005C2158" w:rsidRDefault="00751CBC" w:rsidP="00115F8B">
      <w:pPr>
        <w:widowControl w:val="0"/>
        <w:rPr>
          <w:shd w:val="clear" w:color="auto" w:fill="FFFFFF"/>
        </w:rPr>
      </w:pPr>
    </w:p>
    <w:p w14:paraId="351567C1" w14:textId="0C9E3316" w:rsidR="00EC756F" w:rsidRPr="00191F4B" w:rsidRDefault="00215B7B" w:rsidP="00115F8B">
      <w:pPr>
        <w:widowControl w:val="0"/>
      </w:pPr>
      <w:hyperlink r:id="rId470" w:anchor="m1030" w:history="1">
        <w:r w:rsidR="00EC756F" w:rsidRPr="00191F4B">
          <w:rPr>
            <w:rStyle w:val="Hyperlink"/>
            <w:sz w:val="22"/>
            <w:shd w:val="clear" w:color="auto" w:fill="FFFFFF"/>
          </w:rPr>
          <w:t>1030.</w:t>
        </w:r>
      </w:hyperlink>
      <w:r w:rsidR="00EC756F" w:rsidRPr="00191F4B">
        <w:rPr>
          <w:shd w:val="clear" w:color="auto" w:fill="FFFFFF"/>
        </w:rPr>
        <w:t xml:space="preserve"> </w:t>
      </w:r>
      <w:r w:rsidR="00EC756F" w:rsidRPr="00191F4B">
        <w:t>Ein Autofahrer fährt mit konstanter Geschwindigkeit v</w:t>
      </w:r>
      <w:r w:rsidR="00C65E09" w:rsidRPr="00191F4B">
        <w:rPr>
          <w:vertAlign w:val="subscript"/>
        </w:rPr>
        <w:t>0</w:t>
      </w:r>
      <w:r w:rsidR="00EC756F" w:rsidRPr="00191F4B">
        <w:t xml:space="preserve"> = 60 km/h. Für ein Überholmanöver wird die Geschwindigkeit auf v</w:t>
      </w:r>
      <w:r w:rsidR="00C65E09" w:rsidRPr="00191F4B">
        <w:rPr>
          <w:vertAlign w:val="subscript"/>
        </w:rPr>
        <w:t>1</w:t>
      </w:r>
      <w:r w:rsidR="00EC756F" w:rsidRPr="00191F4B">
        <w:t xml:space="preserve"> = 80 km/h erhöht. Die Beschleunigung </w:t>
      </w:r>
      <w:r w:rsidR="00D3448B" w:rsidRPr="00191F4B">
        <w:t>ist</w:t>
      </w:r>
      <w:r w:rsidR="00EC756F" w:rsidRPr="00191F4B">
        <w:t xml:space="preserve"> jedoch nicht konstant, sondern </w:t>
      </w:r>
      <w:r w:rsidR="00D3448B" w:rsidRPr="00191F4B">
        <w:t>nimmt</w:t>
      </w:r>
      <w:r w:rsidR="00EC756F" w:rsidRPr="00191F4B">
        <w:t xml:space="preserve"> linear mit </w:t>
      </w:r>
      <w:r w:rsidR="00D3448B" w:rsidRPr="00191F4B">
        <w:rPr>
          <w:position w:val="-24"/>
        </w:rPr>
        <w:object w:dxaOrig="1140" w:dyaOrig="620" w14:anchorId="78B0C455">
          <v:shape id="_x0000_i1183" type="#_x0000_t75" style="width:60pt;height:30pt" o:ole="">
            <v:imagedata r:id="rId471" o:title=""/>
          </v:shape>
          <o:OLEObject Type="Embed" ProgID="Equation.DSMT4" ShapeID="_x0000_i1183" DrawAspect="Content" ObjectID="_1735305608" r:id="rId472"/>
        </w:object>
      </w:r>
      <w:r w:rsidR="00D3448B" w:rsidRPr="00191F4B">
        <w:t xml:space="preserve"> </w:t>
      </w:r>
      <w:proofErr w:type="gramStart"/>
      <w:r w:rsidR="00D3448B" w:rsidRPr="00191F4B">
        <w:t>zu</w:t>
      </w:r>
      <w:r w:rsidR="00EC756F" w:rsidRPr="00191F4B">
        <w:t xml:space="preserve"> .</w:t>
      </w:r>
      <w:proofErr w:type="gramEnd"/>
      <w:r w:rsidR="00EC756F" w:rsidRPr="00191F4B">
        <w:t xml:space="preserve"> </w:t>
      </w:r>
    </w:p>
    <w:p w14:paraId="113A2B1C" w14:textId="77777777" w:rsidR="00EC756F" w:rsidRPr="00191F4B" w:rsidRDefault="00EC756F" w:rsidP="00115F8B">
      <w:pPr>
        <w:widowControl w:val="0"/>
      </w:pPr>
      <w:r w:rsidRPr="00191F4B">
        <w:rPr>
          <w:b/>
        </w:rPr>
        <w:t>a)</w:t>
      </w:r>
      <w:r w:rsidRPr="00191F4B">
        <w:t xml:space="preserve"> Wie lange benötigt der Fahrer, um die gewünschte Endgeschwindigkeit v</w:t>
      </w:r>
      <w:r w:rsidR="00762D5F">
        <w:rPr>
          <w:vertAlign w:val="subscript"/>
        </w:rPr>
        <w:t>1</w:t>
      </w:r>
      <w:r w:rsidRPr="00191F4B">
        <w:t xml:space="preserve"> zu erreichen? </w:t>
      </w:r>
    </w:p>
    <w:p w14:paraId="7F949C65" w14:textId="77777777" w:rsidR="00382E62" w:rsidRDefault="00EC756F" w:rsidP="00115F8B">
      <w:pPr>
        <w:widowControl w:val="0"/>
      </w:pPr>
      <w:r w:rsidRPr="00191F4B">
        <w:rPr>
          <w:b/>
        </w:rPr>
        <w:t>b)</w:t>
      </w:r>
      <w:r w:rsidRPr="00191F4B">
        <w:t xml:space="preserve"> </w:t>
      </w:r>
      <w:r w:rsidR="00762D5F">
        <w:t>Zeichnen Sie das v(t)-Diagramm.</w:t>
      </w:r>
    </w:p>
    <w:p w14:paraId="0340DCFC" w14:textId="77777777" w:rsidR="00762D5F" w:rsidRDefault="00762D5F" w:rsidP="00115F8B">
      <w:pPr>
        <w:widowControl w:val="0"/>
      </w:pPr>
      <w:r w:rsidRPr="00762D5F">
        <w:rPr>
          <w:b/>
        </w:rPr>
        <w:lastRenderedPageBreak/>
        <w:t>c)</w:t>
      </w:r>
      <w:r>
        <w:t xml:space="preserve"> Zeichen Sie das s(t)-Diagramm für die Fälle, dass beim Überholen wie angegeben beschleunigt wird und das nicht beschleunigt wird in ein Diagramm.</w:t>
      </w:r>
    </w:p>
    <w:p w14:paraId="6A6A609F" w14:textId="77777777" w:rsidR="004565AA" w:rsidRDefault="004565AA" w:rsidP="00115F8B">
      <w:pPr>
        <w:widowControl w:val="0"/>
      </w:pPr>
    </w:p>
    <w:p w14:paraId="0E09B2FF" w14:textId="2C1A89B1" w:rsidR="004565AA" w:rsidRDefault="00215B7B" w:rsidP="00115F8B">
      <w:pPr>
        <w:widowControl w:val="0"/>
      </w:pPr>
      <w:hyperlink r:id="rId473" w:anchor="m1032" w:history="1">
        <w:r w:rsidR="004565AA" w:rsidRPr="005C2AF9">
          <w:rPr>
            <w:rStyle w:val="Hyperlink"/>
            <w:sz w:val="22"/>
          </w:rPr>
          <w:t>1032.</w:t>
        </w:r>
      </w:hyperlink>
    </w:p>
    <w:p w14:paraId="25249517" w14:textId="77777777" w:rsidR="004565AA" w:rsidRDefault="004565AA" w:rsidP="00115F8B">
      <w:pPr>
        <w:widowControl w:val="0"/>
      </w:pPr>
      <w:r>
        <w:t xml:space="preserve">Ein Körper bewegt sich mit einer konstanten Beschleunigung von </w:t>
      </w:r>
      <w:r w:rsidRPr="004565AA">
        <w:rPr>
          <w:position w:val="-24"/>
        </w:rPr>
        <w:object w:dxaOrig="639" w:dyaOrig="620" w14:anchorId="3068F521">
          <v:shape id="_x0000_i1184" type="#_x0000_t75" style="width:30pt;height:30pt" o:ole="">
            <v:imagedata r:id="rId474" o:title=""/>
          </v:shape>
          <o:OLEObject Type="Embed" ProgID="Equation.DSMT4" ShapeID="_x0000_i1184" DrawAspect="Content" ObjectID="_1735305609" r:id="rId475"/>
        </w:object>
      </w:r>
      <w:r>
        <w:t xml:space="preserve"> . Zu Beginn der Betrachtung ist er 24 m vom Bezugspunkt der Bewegung entfernt und bewegt sich mit </w:t>
      </w:r>
      <w:r w:rsidRPr="004565AA">
        <w:rPr>
          <w:position w:val="-24"/>
        </w:rPr>
        <w:object w:dxaOrig="460" w:dyaOrig="620" w14:anchorId="4590BD64">
          <v:shape id="_x0000_i1185" type="#_x0000_t75" style="width:24pt;height:30pt" o:ole="">
            <v:imagedata r:id="rId476" o:title=""/>
          </v:shape>
          <o:OLEObject Type="Embed" ProgID="Equation.DSMT4" ShapeID="_x0000_i1185" DrawAspect="Content" ObjectID="_1735305610" r:id="rId477"/>
        </w:object>
      </w:r>
      <w:r>
        <w:t xml:space="preserve"> von diesem Punkt weg.</w:t>
      </w:r>
    </w:p>
    <w:p w14:paraId="07784C88" w14:textId="77777777" w:rsidR="004565AA" w:rsidRDefault="004565AA" w:rsidP="00115F8B">
      <w:pPr>
        <w:widowControl w:val="0"/>
      </w:pPr>
      <w:r w:rsidRPr="005C2AF9">
        <w:rPr>
          <w:b/>
        </w:rPr>
        <w:t>a)</w:t>
      </w:r>
      <w:r>
        <w:t xml:space="preserve"> Stellen Sie die drei Bewegungsgleichungen auf.</w:t>
      </w:r>
    </w:p>
    <w:p w14:paraId="2D1CA139" w14:textId="77777777" w:rsidR="004565AA" w:rsidRDefault="004565AA" w:rsidP="00115F8B">
      <w:pPr>
        <w:widowControl w:val="0"/>
      </w:pPr>
      <w:r w:rsidRPr="005C2AF9">
        <w:rPr>
          <w:b/>
        </w:rPr>
        <w:t>b)</w:t>
      </w:r>
      <w:r>
        <w:t xml:space="preserve"> Bestimmen Sie Ort und Zeit, wenn sich die Bewegung umkehrt.</w:t>
      </w:r>
    </w:p>
    <w:p w14:paraId="3E61DACE" w14:textId="77777777" w:rsidR="004565AA" w:rsidRDefault="004565AA" w:rsidP="00115F8B">
      <w:pPr>
        <w:widowControl w:val="0"/>
      </w:pPr>
      <w:r w:rsidRPr="005C2AF9">
        <w:rPr>
          <w:b/>
        </w:rPr>
        <w:t>c)</w:t>
      </w:r>
      <w:r>
        <w:t xml:space="preserve"> Wann erreicht der Körper wieder seine Ausgangslage?</w:t>
      </w:r>
    </w:p>
    <w:p w14:paraId="4B13D52C" w14:textId="77777777" w:rsidR="004565AA" w:rsidRDefault="004565AA" w:rsidP="00115F8B">
      <w:pPr>
        <w:widowControl w:val="0"/>
      </w:pPr>
      <w:r w:rsidRPr="005C2AF9">
        <w:rPr>
          <w:b/>
        </w:rPr>
        <w:t>d)</w:t>
      </w:r>
      <w:r>
        <w:t xml:space="preserve"> Zeichen</w:t>
      </w:r>
      <w:r w:rsidR="005C2AF9">
        <w:t xml:space="preserve"> Sie</w:t>
      </w:r>
      <w:r w:rsidR="00DD2621">
        <w:t xml:space="preserve"> die s(t)-, v(t)- und a(t)-Diagramm vom Beginn der Bewegung bis zu dem Zeitpunkt, wo der Körper den Nullpunkt des Bezugssystems erreicht hat.</w:t>
      </w:r>
      <w:r w:rsidR="005C2AF9">
        <w:t xml:space="preserve"> </w:t>
      </w:r>
      <w:r>
        <w:t xml:space="preserve"> </w:t>
      </w:r>
    </w:p>
    <w:p w14:paraId="48656A3A" w14:textId="77777777" w:rsidR="00AA1F1D" w:rsidRDefault="00AA1F1D" w:rsidP="00115F8B">
      <w:pPr>
        <w:widowControl w:val="0"/>
      </w:pPr>
    </w:p>
    <w:tbl>
      <w:tblPr>
        <w:tblW w:w="0" w:type="auto"/>
        <w:tblLayout w:type="fixed"/>
        <w:tblLook w:val="04A0" w:firstRow="1" w:lastRow="0" w:firstColumn="1" w:lastColumn="0" w:noHBand="0" w:noVBand="1"/>
      </w:tblPr>
      <w:tblGrid>
        <w:gridCol w:w="3369"/>
        <w:gridCol w:w="6768"/>
      </w:tblGrid>
      <w:tr w:rsidR="00895F1C" w:rsidRPr="0071784C" w14:paraId="1CD1352B" w14:textId="77777777" w:rsidTr="0071784C">
        <w:tc>
          <w:tcPr>
            <w:tcW w:w="3369" w:type="dxa"/>
            <w:shd w:val="clear" w:color="auto" w:fill="auto"/>
          </w:tcPr>
          <w:p w14:paraId="59C2A1E9" w14:textId="112115B5" w:rsidR="00895F1C" w:rsidRPr="0071784C" w:rsidRDefault="00215B7B" w:rsidP="0071784C">
            <w:pPr>
              <w:widowControl w:val="0"/>
            </w:pPr>
            <w:hyperlink r:id="rId478" w:anchor="m1036" w:history="1">
              <w:r w:rsidR="00895F1C" w:rsidRPr="0071784C">
                <w:rPr>
                  <w:rStyle w:val="Hyperlink"/>
                  <w:sz w:val="22"/>
                </w:rPr>
                <w:t>1036.</w:t>
              </w:r>
            </w:hyperlink>
            <w:r w:rsidR="00895F1C" w:rsidRPr="0071784C">
              <w:t xml:space="preserve"> </w:t>
            </w:r>
          </w:p>
          <w:p w14:paraId="674885DD" w14:textId="20C46854" w:rsidR="00895F1C" w:rsidRPr="0071784C" w:rsidRDefault="00895F1C" w:rsidP="0071784C">
            <w:pPr>
              <w:widowControl w:val="0"/>
            </w:pPr>
            <w:r w:rsidRPr="0071784C">
              <w:rPr>
                <w:b/>
              </w:rPr>
              <w:t xml:space="preserve">a) </w:t>
            </w:r>
            <w:r w:rsidRPr="0071784C">
              <w:t>Beschreiben Sie die Bewegung in den einzelnen Abschnitten des v(t)-Diagramms.</w:t>
            </w:r>
          </w:p>
          <w:p w14:paraId="29E315BD" w14:textId="61B9C97E" w:rsidR="009F5474" w:rsidRPr="0071784C" w:rsidRDefault="009F5474" w:rsidP="0071784C">
            <w:pPr>
              <w:widowControl w:val="0"/>
            </w:pPr>
            <w:r w:rsidRPr="0071784C">
              <w:rPr>
                <w:b/>
              </w:rPr>
              <w:t>b)</w:t>
            </w:r>
            <w:r w:rsidRPr="0071784C">
              <w:t xml:space="preserve"> Zeigen Sie auf mathematischem Wege, dass die Geschwindigkeit zum Zeitpunkt 20,6 s Null ist.</w:t>
            </w:r>
          </w:p>
          <w:p w14:paraId="64446B84" w14:textId="06893C18" w:rsidR="00895F1C" w:rsidRPr="0071784C" w:rsidRDefault="009F5474" w:rsidP="0071784C">
            <w:pPr>
              <w:widowControl w:val="0"/>
            </w:pPr>
            <w:r w:rsidRPr="0071784C">
              <w:rPr>
                <w:b/>
              </w:rPr>
              <w:t>c</w:t>
            </w:r>
            <w:r w:rsidR="00895F1C" w:rsidRPr="0071784C">
              <w:rPr>
                <w:b/>
              </w:rPr>
              <w:t xml:space="preserve">) </w:t>
            </w:r>
            <w:r w:rsidR="00895F1C" w:rsidRPr="0071784C">
              <w:t xml:space="preserve">Berechnen Sie mit Hilfe des Diagramms den Endpunkt, </w:t>
            </w:r>
            <w:r w:rsidRPr="0071784C">
              <w:t>wenn</w:t>
            </w:r>
            <w:r w:rsidR="00895F1C" w:rsidRPr="0071784C">
              <w:t xml:space="preserve"> die Bewegung zum Zeitpunkt 0 am Ort 0 beginnt.</w:t>
            </w:r>
          </w:p>
          <w:p w14:paraId="2FDD86F0" w14:textId="3FB02939" w:rsidR="00895F1C" w:rsidRPr="0071784C" w:rsidRDefault="005D06CE" w:rsidP="0071784C">
            <w:pPr>
              <w:widowControl w:val="0"/>
            </w:pPr>
            <w:r w:rsidRPr="0071784C">
              <w:rPr>
                <w:b/>
                <w:shd w:val="clear" w:color="auto" w:fill="FFFFFF"/>
              </w:rPr>
              <w:t>d)</w:t>
            </w:r>
            <w:r w:rsidRPr="0071784C">
              <w:rPr>
                <w:shd w:val="clear" w:color="auto" w:fill="FFFFFF"/>
              </w:rPr>
              <w:t xml:space="preserve"> Welches der vier Diagramme stellt das zugehörige s(t)-Diagramm dar?</w:t>
            </w:r>
          </w:p>
          <w:p w14:paraId="0BF66A01" w14:textId="3D4A8264" w:rsidR="00686451" w:rsidRPr="0071784C" w:rsidRDefault="00215B7B" w:rsidP="0071784C">
            <w:pPr>
              <w:widowControl w:val="0"/>
              <w:rPr>
                <w:shd w:val="clear" w:color="auto" w:fill="FFFFFF"/>
              </w:rPr>
            </w:pPr>
            <w:hyperlink r:id="rId479" w:history="1">
              <w:r w:rsidR="00686451" w:rsidRPr="0071784C">
                <w:rPr>
                  <w:rStyle w:val="Hyperlink"/>
                  <w:sz w:val="22"/>
                  <w:shd w:val="clear" w:color="auto" w:fill="FFFFFF"/>
                </w:rPr>
                <w:t>Diagrammquelle</w:t>
              </w:r>
            </w:hyperlink>
          </w:p>
          <w:p w14:paraId="1CF7052A" w14:textId="77777777" w:rsidR="00895F1C" w:rsidRPr="0071784C" w:rsidRDefault="00895F1C" w:rsidP="0071784C">
            <w:pPr>
              <w:widowControl w:val="0"/>
              <w:rPr>
                <w:shd w:val="clear" w:color="auto" w:fill="FFFFFF"/>
              </w:rPr>
            </w:pPr>
          </w:p>
        </w:tc>
        <w:tc>
          <w:tcPr>
            <w:tcW w:w="6768" w:type="dxa"/>
            <w:shd w:val="clear" w:color="auto" w:fill="auto"/>
          </w:tcPr>
          <w:p w14:paraId="4B8DDFD8" w14:textId="363039F5" w:rsidR="00895F1C" w:rsidRPr="0071784C" w:rsidRDefault="00215B7B" w:rsidP="0071784C">
            <w:pPr>
              <w:widowControl w:val="0"/>
              <w:rPr>
                <w:shd w:val="clear" w:color="auto" w:fill="FFFFFF"/>
              </w:rPr>
            </w:pPr>
            <w:r>
              <w:rPr>
                <w:shd w:val="clear" w:color="auto" w:fill="FFFFFF"/>
              </w:rPr>
              <w:pict w14:anchorId="732C4338">
                <v:shape id="_x0000_i1186" type="#_x0000_t75" style="width:330pt;height:204pt">
                  <v:imagedata r:id="rId480" o:title="m1036_1"/>
                </v:shape>
              </w:pict>
            </w:r>
          </w:p>
        </w:tc>
      </w:tr>
      <w:tr w:rsidR="00E30E00" w:rsidRPr="0071784C" w14:paraId="5EF20547" w14:textId="77777777" w:rsidTr="0071784C">
        <w:tc>
          <w:tcPr>
            <w:tcW w:w="10137" w:type="dxa"/>
            <w:gridSpan w:val="2"/>
            <w:shd w:val="clear" w:color="auto" w:fill="auto"/>
          </w:tcPr>
          <w:p w14:paraId="3E6FB7FC" w14:textId="5F91EADA" w:rsidR="00E30E00" w:rsidRPr="0071784C" w:rsidRDefault="00215B7B" w:rsidP="0071784C">
            <w:pPr>
              <w:widowControl w:val="0"/>
              <w:rPr>
                <w:shd w:val="clear" w:color="auto" w:fill="FFFFFF"/>
              </w:rPr>
            </w:pPr>
            <w:r>
              <w:rPr>
                <w:shd w:val="clear" w:color="auto" w:fill="FFFFFF"/>
              </w:rPr>
              <w:lastRenderedPageBreak/>
              <w:pict w14:anchorId="7BEB9E2F">
                <v:shape id="_x0000_i1187" type="#_x0000_t75" style="width:492pt;height:4in">
                  <v:imagedata r:id="rId481" o:title="m1036_5"/>
                </v:shape>
              </w:pict>
            </w:r>
          </w:p>
        </w:tc>
      </w:tr>
    </w:tbl>
    <w:p w14:paraId="046DBD23" w14:textId="77777777" w:rsidR="00E30E00" w:rsidRDefault="00E30E00" w:rsidP="00115F8B">
      <w:pPr>
        <w:widowControl w:val="0"/>
        <w:rPr>
          <w:shd w:val="clear" w:color="auto" w:fill="FFFFFF"/>
        </w:rPr>
      </w:pPr>
    </w:p>
    <w:p w14:paraId="0F6A8C50" w14:textId="6E7914A9" w:rsidR="00A860B3" w:rsidRDefault="00215B7B" w:rsidP="00115F8B">
      <w:pPr>
        <w:widowControl w:val="0"/>
        <w:rPr>
          <w:shd w:val="clear" w:color="auto" w:fill="FFFFFF"/>
        </w:rPr>
      </w:pPr>
      <w:hyperlink r:id="rId482" w:anchor="m1039" w:history="1">
        <w:r w:rsidR="00A860B3" w:rsidRPr="00B175B3">
          <w:rPr>
            <w:rStyle w:val="Hyperlink"/>
            <w:sz w:val="22"/>
            <w:shd w:val="clear" w:color="auto" w:fill="FFFFFF"/>
          </w:rPr>
          <w:t>1039.</w:t>
        </w:r>
      </w:hyperlink>
      <w:r w:rsidR="00A860B3">
        <w:rPr>
          <w:shd w:val="clear" w:color="auto" w:fill="FFFFFF"/>
        </w:rPr>
        <w:t xml:space="preserve"> Zwei Fahrzeuge mit den Geschwindigkeiten 60</w:t>
      </w:r>
      <w:r w:rsidR="0073151C">
        <w:rPr>
          <w:shd w:val="clear" w:color="auto" w:fill="FFFFFF"/>
        </w:rPr>
        <w:t>,0</w:t>
      </w:r>
      <w:r w:rsidR="00A860B3">
        <w:rPr>
          <w:shd w:val="clear" w:color="auto" w:fill="FFFFFF"/>
        </w:rPr>
        <w:t xml:space="preserve"> km/h und 80</w:t>
      </w:r>
      <w:r w:rsidR="0073151C">
        <w:rPr>
          <w:shd w:val="clear" w:color="auto" w:fill="FFFFFF"/>
        </w:rPr>
        <w:t>,0</w:t>
      </w:r>
      <w:r w:rsidR="00A860B3">
        <w:rPr>
          <w:shd w:val="clear" w:color="auto" w:fill="FFFFFF"/>
        </w:rPr>
        <w:t xml:space="preserve"> km/h begegnen einander auf einer sehr schmalen Straße. Um einen Zusammenstoß zu vermeiden, beginne sie im Abstand von 210 m mit jeweils konstanter Kraft zu bremsen, so dass sie mit 5</w:t>
      </w:r>
      <w:r w:rsidR="0073151C">
        <w:rPr>
          <w:shd w:val="clear" w:color="auto" w:fill="FFFFFF"/>
        </w:rPr>
        <w:t>,0</w:t>
      </w:r>
      <w:r w:rsidR="00A860B3">
        <w:rPr>
          <w:shd w:val="clear" w:color="auto" w:fill="FFFFFF"/>
        </w:rPr>
        <w:t xml:space="preserve"> km/h vorsichtig aneinander vorbeifahren könne. Welche Strecke durchfuhr jedes Fahrzeug nach Beginn des Bremsens bis zum gemeinsamen Treffpunkt?</w:t>
      </w:r>
      <w:r w:rsidR="00B175B3">
        <w:rPr>
          <w:shd w:val="clear" w:color="auto" w:fill="FFFFFF"/>
        </w:rPr>
        <w:t xml:space="preserve"> Die Endgeschwindigkeit wird genau am Treffpunkt erreicht.</w:t>
      </w:r>
      <w:r w:rsidR="00A860B3">
        <w:rPr>
          <w:shd w:val="clear" w:color="auto" w:fill="FFFFFF"/>
        </w:rPr>
        <w:t xml:space="preserve"> </w:t>
      </w:r>
    </w:p>
    <w:p w14:paraId="42CFC549" w14:textId="77777777" w:rsidR="00B75416" w:rsidRDefault="00B75416" w:rsidP="00115F8B">
      <w:pPr>
        <w:widowControl w:val="0"/>
        <w:rPr>
          <w:shd w:val="clear" w:color="auto" w:fill="FFFFFF"/>
        </w:rPr>
      </w:pPr>
    </w:p>
    <w:p w14:paraId="37D060C1" w14:textId="361A8B89" w:rsidR="00B75416" w:rsidRDefault="00215B7B" w:rsidP="00115F8B">
      <w:pPr>
        <w:widowControl w:val="0"/>
        <w:rPr>
          <w:shd w:val="clear" w:color="auto" w:fill="FFFFFF"/>
        </w:rPr>
      </w:pPr>
      <w:hyperlink r:id="rId483" w:anchor="m1047" w:history="1">
        <w:r w:rsidR="00B75416" w:rsidRPr="00B75416">
          <w:rPr>
            <w:rStyle w:val="Hyperlink"/>
            <w:sz w:val="22"/>
            <w:shd w:val="clear" w:color="auto" w:fill="FFFFFF"/>
          </w:rPr>
          <w:t>1047</w:t>
        </w:r>
      </w:hyperlink>
      <w:r w:rsidR="00B75416">
        <w:rPr>
          <w:shd w:val="clear" w:color="auto" w:fill="FFFFFF"/>
        </w:rPr>
        <w:t>.</w:t>
      </w:r>
    </w:p>
    <w:p w14:paraId="4E08BF5A" w14:textId="09FC73AA" w:rsidR="00B75416" w:rsidRDefault="00B75416" w:rsidP="00115F8B">
      <w:pPr>
        <w:widowControl w:val="0"/>
        <w:rPr>
          <w:shd w:val="clear" w:color="auto" w:fill="FFFFFF"/>
        </w:rPr>
      </w:pPr>
      <w:r>
        <w:rPr>
          <w:shd w:val="clear" w:color="auto" w:fill="FFFFFF"/>
        </w:rPr>
        <w:t>Ein Auto mit einer Gesamtmasse von 1240 kg (Auto, Fahrer, seine Schwiegermutter) fährt auf einer Landstraße mit unerlaubten 120 km/h so vor sich hin. Nach einer Kurve sieht der Fahrer in 120 m ein Hindernis. Nach 0,8 s Reaktionszeit geht er auf die Bremsen.</w:t>
      </w:r>
    </w:p>
    <w:p w14:paraId="4D8F354C" w14:textId="35A4A29B" w:rsidR="00B75416" w:rsidRDefault="00B75416" w:rsidP="00115F8B">
      <w:pPr>
        <w:widowControl w:val="0"/>
        <w:rPr>
          <w:shd w:val="clear" w:color="auto" w:fill="FFFFFF"/>
        </w:rPr>
      </w:pPr>
      <w:r w:rsidRPr="00B75416">
        <w:rPr>
          <w:b/>
          <w:shd w:val="clear" w:color="auto" w:fill="FFFFFF"/>
        </w:rPr>
        <w:t>a)</w:t>
      </w:r>
      <w:r>
        <w:rPr>
          <w:shd w:val="clear" w:color="auto" w:fill="FFFFFF"/>
        </w:rPr>
        <w:t xml:space="preserve"> Wie groß muss die Bremskraft sein, damit er vor dem Hindernis zum Stehen kommt?</w:t>
      </w:r>
    </w:p>
    <w:p w14:paraId="07FEE622" w14:textId="37BCB163" w:rsidR="00B75416" w:rsidRDefault="00B75416" w:rsidP="00115F8B">
      <w:pPr>
        <w:widowControl w:val="0"/>
        <w:rPr>
          <w:shd w:val="clear" w:color="auto" w:fill="FFFFFF"/>
        </w:rPr>
      </w:pPr>
      <w:r w:rsidRPr="00B75416">
        <w:rPr>
          <w:b/>
          <w:shd w:val="clear" w:color="auto" w:fill="FFFFFF"/>
        </w:rPr>
        <w:t>b)</w:t>
      </w:r>
      <w:r>
        <w:rPr>
          <w:shd w:val="clear" w:color="auto" w:fill="FFFFFF"/>
        </w:rPr>
        <w:t xml:space="preserve"> Zeichen Sie für den Vorgang ein v(t)- und ein s(t)-Diagramm.</w:t>
      </w:r>
    </w:p>
    <w:p w14:paraId="7A1FF9BD" w14:textId="77777777" w:rsidR="00B75416" w:rsidRDefault="00B75416" w:rsidP="00115F8B">
      <w:pPr>
        <w:widowControl w:val="0"/>
        <w:rPr>
          <w:shd w:val="clear" w:color="auto" w:fill="FFFFFF"/>
        </w:rPr>
      </w:pPr>
    </w:p>
    <w:p w14:paraId="5CEDE1D4" w14:textId="3367CF3A" w:rsidR="00B75416" w:rsidRDefault="00215B7B" w:rsidP="00115F8B">
      <w:pPr>
        <w:widowControl w:val="0"/>
        <w:rPr>
          <w:shd w:val="clear" w:color="auto" w:fill="FFFFFF"/>
        </w:rPr>
      </w:pPr>
      <w:hyperlink r:id="rId484" w:anchor="m1067" w:history="1">
        <w:r w:rsidR="00BD7459" w:rsidRPr="00E71687">
          <w:rPr>
            <w:rStyle w:val="Hyperlink"/>
            <w:sz w:val="22"/>
            <w:shd w:val="clear" w:color="auto" w:fill="FFFFFF"/>
          </w:rPr>
          <w:t>1067.</w:t>
        </w:r>
      </w:hyperlink>
    </w:p>
    <w:p w14:paraId="3374BFA3" w14:textId="435CCD5B" w:rsidR="00BD7459" w:rsidRDefault="001F14C9" w:rsidP="00115F8B">
      <w:pPr>
        <w:widowControl w:val="0"/>
        <w:rPr>
          <w:shd w:val="clear" w:color="auto" w:fill="FFFFFF"/>
        </w:rPr>
      </w:pPr>
      <w:r>
        <w:rPr>
          <w:shd w:val="clear" w:color="auto" w:fill="FFFFFF"/>
        </w:rPr>
        <w:t>A</w:t>
      </w:r>
      <w:r w:rsidR="002B44E1">
        <w:rPr>
          <w:shd w:val="clear" w:color="auto" w:fill="FFFFFF"/>
        </w:rPr>
        <w:t>n</w:t>
      </w:r>
      <w:r>
        <w:rPr>
          <w:shd w:val="clear" w:color="auto" w:fill="FFFFFF"/>
        </w:rPr>
        <w:t xml:space="preserve"> einer Ampel stehen bei Rot mehrere Autos hintereinander. Der freie Abstand zwischen den Autos beträgt jeweils </w:t>
      </w:r>
      <w:r w:rsidR="002B44E1">
        <w:rPr>
          <w:shd w:val="clear" w:color="auto" w:fill="FFFFFF"/>
        </w:rPr>
        <w:t>2 m, die Autos haben alle eine einheitliche Länge von 4 m.</w:t>
      </w:r>
    </w:p>
    <w:p w14:paraId="5A3EFF1D" w14:textId="1A960E0E" w:rsidR="00714AC2" w:rsidRDefault="00714AC2" w:rsidP="00115F8B">
      <w:pPr>
        <w:widowControl w:val="0"/>
        <w:rPr>
          <w:shd w:val="clear" w:color="auto" w:fill="FFFFFF"/>
        </w:rPr>
      </w:pPr>
      <w:r>
        <w:rPr>
          <w:shd w:val="clear" w:color="auto" w:fill="FFFFFF"/>
        </w:rPr>
        <w:t>Die Ampel schaltet von Rot über Gelb auf Grün und das erste Auto startet sofort mit einer konstanten Beschleunigung von 2 ms</w:t>
      </w:r>
      <w:r w:rsidRPr="00714AC2">
        <w:rPr>
          <w:shd w:val="clear" w:color="auto" w:fill="FFFFFF"/>
          <w:vertAlign w:val="superscript"/>
        </w:rPr>
        <w:t>-2</w:t>
      </w:r>
      <w:r>
        <w:rPr>
          <w:shd w:val="clear" w:color="auto" w:fill="FFFFFF"/>
        </w:rPr>
        <w:t xml:space="preserve">. </w:t>
      </w:r>
      <w:r w:rsidR="00D5393C">
        <w:rPr>
          <w:shd w:val="clear" w:color="auto" w:fill="FFFFFF"/>
        </w:rPr>
        <w:t>Bei der zulässigen Höchstgeschwindigkeit von 50 kmh</w:t>
      </w:r>
      <w:r w:rsidR="00D5393C" w:rsidRPr="00D5393C">
        <w:rPr>
          <w:shd w:val="clear" w:color="auto" w:fill="FFFFFF"/>
          <w:vertAlign w:val="superscript"/>
        </w:rPr>
        <w:t>-1</w:t>
      </w:r>
      <w:r w:rsidR="00D5393C">
        <w:rPr>
          <w:shd w:val="clear" w:color="auto" w:fill="FFFFFF"/>
        </w:rPr>
        <w:t xml:space="preserve"> geht die Bewegung des Autos in eine gleichförmige Fahrt über.</w:t>
      </w:r>
    </w:p>
    <w:p w14:paraId="09A5DE4B" w14:textId="64EF4172" w:rsidR="00D5393C" w:rsidRDefault="009462D4" w:rsidP="00115F8B">
      <w:pPr>
        <w:widowControl w:val="0"/>
        <w:rPr>
          <w:shd w:val="clear" w:color="auto" w:fill="FFFFFF"/>
        </w:rPr>
      </w:pPr>
      <w:r>
        <w:rPr>
          <w:shd w:val="clear" w:color="auto" w:fill="FFFFFF"/>
        </w:rPr>
        <w:t>Alle folgenden Autos beschleunigen mit der gleichen Beschleunigung und gehen ebenfalls bei 50 kmh</w:t>
      </w:r>
      <w:r w:rsidRPr="009462D4">
        <w:rPr>
          <w:shd w:val="clear" w:color="auto" w:fill="FFFFFF"/>
          <w:vertAlign w:val="superscript"/>
        </w:rPr>
        <w:t>-1</w:t>
      </w:r>
      <w:r>
        <w:rPr>
          <w:shd w:val="clear" w:color="auto" w:fill="FFFFFF"/>
        </w:rPr>
        <w:t xml:space="preserve"> in eine gleichförmige Bewegung über. </w:t>
      </w:r>
    </w:p>
    <w:p w14:paraId="49AE9F22" w14:textId="277015AC" w:rsidR="009462D4" w:rsidRDefault="009462D4" w:rsidP="00115F8B">
      <w:pPr>
        <w:widowControl w:val="0"/>
        <w:rPr>
          <w:shd w:val="clear" w:color="auto" w:fill="FFFFFF"/>
        </w:rPr>
      </w:pPr>
      <w:r>
        <w:rPr>
          <w:shd w:val="clear" w:color="auto" w:fill="FFFFFF"/>
        </w:rPr>
        <w:t>Jedes Autos startet aber erst 1 s nach dem Start des vor ihm stehenden Autos.</w:t>
      </w:r>
    </w:p>
    <w:p w14:paraId="11FC290D" w14:textId="11BF88BB" w:rsidR="003B7F6F" w:rsidRDefault="00215B7B" w:rsidP="00115F8B">
      <w:pPr>
        <w:widowControl w:val="0"/>
        <w:rPr>
          <w:shd w:val="clear" w:color="auto" w:fill="FFFFFF"/>
        </w:rPr>
      </w:pPr>
      <w:r>
        <w:rPr>
          <w:shd w:val="clear" w:color="auto" w:fill="FFFFFF"/>
        </w:rPr>
        <w:lastRenderedPageBreak/>
        <w:pict w14:anchorId="7BED1977">
          <v:shape id="_x0000_i1188" type="#_x0000_t75" style="width:468pt;height:96pt">
            <v:imagedata r:id="rId485" o:title="m1067"/>
          </v:shape>
        </w:pict>
      </w:r>
    </w:p>
    <w:p w14:paraId="43819F5B" w14:textId="3E43A446" w:rsidR="009462D4" w:rsidRDefault="009462D4" w:rsidP="00115F8B">
      <w:pPr>
        <w:widowControl w:val="0"/>
        <w:rPr>
          <w:shd w:val="clear" w:color="auto" w:fill="FFFFFF"/>
        </w:rPr>
      </w:pPr>
      <w:r w:rsidRPr="00E71687">
        <w:rPr>
          <w:b/>
          <w:shd w:val="clear" w:color="auto" w:fill="FFFFFF"/>
        </w:rPr>
        <w:t>a)</w:t>
      </w:r>
      <w:r>
        <w:rPr>
          <w:shd w:val="clear" w:color="auto" w:fill="FFFFFF"/>
        </w:rPr>
        <w:t xml:space="preserve"> Skizzieren Sie mit Hilfe einer Parabelschablone und einem Lineal das s(t)-Diagramm für die ersten drei Autos.</w:t>
      </w:r>
    </w:p>
    <w:p w14:paraId="5AF32829" w14:textId="77777777" w:rsidR="00E71687" w:rsidRDefault="00B92B5D" w:rsidP="00115F8B">
      <w:pPr>
        <w:widowControl w:val="0"/>
        <w:rPr>
          <w:shd w:val="clear" w:color="auto" w:fill="FFFFFF"/>
        </w:rPr>
      </w:pPr>
      <w:r w:rsidRPr="00E71687">
        <w:rPr>
          <w:b/>
          <w:shd w:val="clear" w:color="auto" w:fill="FFFFFF"/>
        </w:rPr>
        <w:t>b)</w:t>
      </w:r>
      <w:r>
        <w:rPr>
          <w:shd w:val="clear" w:color="auto" w:fill="FFFFFF"/>
        </w:rPr>
        <w:t xml:space="preserve"> Kennzeichnen Sie im Diagramm die Abstände zwischen den vorderen Enden der ersten drei Autos vor dem Losfahren des ersten Autos.</w:t>
      </w:r>
    </w:p>
    <w:p w14:paraId="4401D670" w14:textId="481EED7E" w:rsidR="00B92B5D" w:rsidRDefault="00E71687" w:rsidP="00115F8B">
      <w:pPr>
        <w:widowControl w:val="0"/>
        <w:rPr>
          <w:shd w:val="clear" w:color="auto" w:fill="FFFFFF"/>
        </w:rPr>
      </w:pPr>
      <w:r>
        <w:rPr>
          <w:shd w:val="clear" w:color="auto" w:fill="FFFFFF"/>
        </w:rPr>
        <w:t>Kennzeichnen Sie diese Abstände für den Zeitpunkt, zu dem das dritte Auto in die gleichförmige Bewegung übergeht.</w:t>
      </w:r>
      <w:r w:rsidR="00B92B5D">
        <w:rPr>
          <w:shd w:val="clear" w:color="auto" w:fill="FFFFFF"/>
        </w:rPr>
        <w:t xml:space="preserve">  </w:t>
      </w:r>
    </w:p>
    <w:p w14:paraId="7CE00134" w14:textId="2DCFB31A" w:rsidR="00B92B5D" w:rsidRDefault="00B92B5D" w:rsidP="00115F8B">
      <w:pPr>
        <w:widowControl w:val="0"/>
        <w:rPr>
          <w:shd w:val="clear" w:color="auto" w:fill="FFFFFF"/>
        </w:rPr>
      </w:pPr>
      <w:r w:rsidRPr="00E71687">
        <w:rPr>
          <w:b/>
          <w:shd w:val="clear" w:color="auto" w:fill="FFFFFF"/>
        </w:rPr>
        <w:t>c</w:t>
      </w:r>
      <w:r w:rsidR="006B336C" w:rsidRPr="00E71687">
        <w:rPr>
          <w:b/>
          <w:shd w:val="clear" w:color="auto" w:fill="FFFFFF"/>
        </w:rPr>
        <w:t>)</w:t>
      </w:r>
      <w:r w:rsidR="006B336C">
        <w:rPr>
          <w:shd w:val="clear" w:color="auto" w:fill="FFFFFF"/>
        </w:rPr>
        <w:t xml:space="preserve"> Berechnen Sie d</w:t>
      </w:r>
      <w:r>
        <w:rPr>
          <w:shd w:val="clear" w:color="auto" w:fill="FFFFFF"/>
        </w:rPr>
        <w:t>ie</w:t>
      </w:r>
      <w:r w:rsidR="006B336C">
        <w:rPr>
          <w:shd w:val="clear" w:color="auto" w:fill="FFFFFF"/>
        </w:rPr>
        <w:t xml:space="preserve"> Abst</w:t>
      </w:r>
      <w:r>
        <w:rPr>
          <w:shd w:val="clear" w:color="auto" w:fill="FFFFFF"/>
        </w:rPr>
        <w:t>ände</w:t>
      </w:r>
      <w:r w:rsidR="006B336C">
        <w:rPr>
          <w:shd w:val="clear" w:color="auto" w:fill="FFFFFF"/>
        </w:rPr>
        <w:t xml:space="preserve"> zwischen der vorderen Stoßstange des ersten Autos</w:t>
      </w:r>
      <w:r>
        <w:rPr>
          <w:shd w:val="clear" w:color="auto" w:fill="FFFFFF"/>
        </w:rPr>
        <w:t xml:space="preserve">, der des </w:t>
      </w:r>
      <w:r w:rsidR="00AC76A9">
        <w:rPr>
          <w:shd w:val="clear" w:color="auto" w:fill="FFFFFF"/>
        </w:rPr>
        <w:t>zwe</w:t>
      </w:r>
      <w:r w:rsidR="00E71687">
        <w:rPr>
          <w:shd w:val="clear" w:color="auto" w:fill="FFFFFF"/>
        </w:rPr>
        <w:t>iten</w:t>
      </w:r>
      <w:r>
        <w:rPr>
          <w:shd w:val="clear" w:color="auto" w:fill="FFFFFF"/>
        </w:rPr>
        <w:t xml:space="preserve"> Autos und der des dritten Autos zum Zeitpunkt, wo das erste Auto losfährt und zu dem Zeitpunkt, wo das dritte Auto in die gleichförmige Bewegung übergeht.</w:t>
      </w:r>
    </w:p>
    <w:p w14:paraId="32108178" w14:textId="77777777" w:rsidR="00B92B5D" w:rsidRDefault="00B92B5D" w:rsidP="00115F8B">
      <w:pPr>
        <w:widowControl w:val="0"/>
        <w:rPr>
          <w:shd w:val="clear" w:color="auto" w:fill="FFFFFF"/>
        </w:rPr>
      </w:pPr>
    </w:p>
    <w:p w14:paraId="79F85F87" w14:textId="3085B059" w:rsidR="009462D4" w:rsidRDefault="00215B7B" w:rsidP="00115F8B">
      <w:pPr>
        <w:widowControl w:val="0"/>
        <w:rPr>
          <w:shd w:val="clear" w:color="auto" w:fill="FFFFFF"/>
        </w:rPr>
      </w:pPr>
      <w:hyperlink r:id="rId486" w:anchor="m1068" w:history="1">
        <w:r w:rsidR="000D0AA1" w:rsidRPr="00354A8A">
          <w:rPr>
            <w:rStyle w:val="Hyperlink"/>
            <w:sz w:val="22"/>
            <w:shd w:val="clear" w:color="auto" w:fill="FFFFFF"/>
          </w:rPr>
          <w:t>1068.</w:t>
        </w:r>
      </w:hyperlink>
      <w:r w:rsidR="00A7319B">
        <w:rPr>
          <w:shd w:val="clear" w:color="auto" w:fill="FFFFFF"/>
        </w:rPr>
        <w:t xml:space="preserve"> </w:t>
      </w:r>
      <w:r w:rsidR="00354A8A">
        <w:rPr>
          <w:shd w:val="clear" w:color="auto" w:fill="FFFFFF"/>
        </w:rPr>
        <w:t>Sicherheitsabstand</w:t>
      </w:r>
    </w:p>
    <w:p w14:paraId="2DF784E2" w14:textId="6B6D2CDF" w:rsidR="00A7319B" w:rsidRDefault="00A7319B" w:rsidP="00115F8B">
      <w:pPr>
        <w:widowControl w:val="0"/>
        <w:rPr>
          <w:shd w:val="clear" w:color="auto" w:fill="FFFFFF"/>
        </w:rPr>
      </w:pPr>
      <w:r>
        <w:rPr>
          <w:shd w:val="clear" w:color="auto" w:fill="FFFFFF"/>
        </w:rPr>
        <w:t>Zwei PKW fahren mit einer konstanten Geschwindigkeit von 100 km/h hintereinander. Der freie Abstand zwischen beiden Autos beträgt 30 m.</w:t>
      </w:r>
    </w:p>
    <w:p w14:paraId="565F5707" w14:textId="4937618C" w:rsidR="00A7319B" w:rsidRDefault="00A7319B" w:rsidP="00115F8B">
      <w:pPr>
        <w:widowControl w:val="0"/>
        <w:rPr>
          <w:shd w:val="clear" w:color="auto" w:fill="FFFFFF"/>
        </w:rPr>
      </w:pPr>
      <w:r>
        <w:rPr>
          <w:shd w:val="clear" w:color="auto" w:fill="FFFFFF"/>
        </w:rPr>
        <w:t>Das vordere Auto beginnt zum Zeitpunkt 0s mit einer konstanten Bremsbeschleunigung von 3 m/s² zu bremsen. Der hintere Fahrer sieht die Bremsleuchten des vor ihm fahrenden Fahrzeugs aufleuchten und beginnt nach einer Reaktionszeit von 1 s mit der gleichen Bremsbeschleunigung zu bremsen.</w:t>
      </w:r>
    </w:p>
    <w:p w14:paraId="2862D3C0" w14:textId="711FB114" w:rsidR="00A7319B" w:rsidRDefault="00354A8A" w:rsidP="00115F8B">
      <w:pPr>
        <w:widowControl w:val="0"/>
        <w:rPr>
          <w:shd w:val="clear" w:color="auto" w:fill="FFFFFF"/>
        </w:rPr>
      </w:pPr>
      <w:r w:rsidRPr="00E46840">
        <w:rPr>
          <w:b/>
          <w:shd w:val="clear" w:color="auto" w:fill="FFFFFF"/>
        </w:rPr>
        <w:t>a)</w:t>
      </w:r>
      <w:r>
        <w:rPr>
          <w:shd w:val="clear" w:color="auto" w:fill="FFFFFF"/>
        </w:rPr>
        <w:t xml:space="preserve"> Berechnen Sie für beide Autos die Anhaltewege.</w:t>
      </w:r>
    </w:p>
    <w:p w14:paraId="67D936BD" w14:textId="1A0F639C" w:rsidR="00D56582" w:rsidRDefault="00D56582" w:rsidP="00115F8B">
      <w:pPr>
        <w:widowControl w:val="0"/>
        <w:rPr>
          <w:shd w:val="clear" w:color="auto" w:fill="FFFFFF"/>
        </w:rPr>
      </w:pPr>
      <w:r w:rsidRPr="00BE4026">
        <w:rPr>
          <w:b/>
          <w:shd w:val="clear" w:color="auto" w:fill="FFFFFF"/>
        </w:rPr>
        <w:t>b)</w:t>
      </w:r>
      <w:r>
        <w:rPr>
          <w:shd w:val="clear" w:color="auto" w:fill="FFFFFF"/>
        </w:rPr>
        <w:t xml:space="preserve"> Wie ändern sich die Anhaltewege, wenn beide Autos mit 4 m/s² bremsen?</w:t>
      </w:r>
    </w:p>
    <w:p w14:paraId="62E8EAF0" w14:textId="77777777" w:rsidR="00A1278A" w:rsidRDefault="00BE4026" w:rsidP="00115F8B">
      <w:pPr>
        <w:widowControl w:val="0"/>
        <w:rPr>
          <w:shd w:val="clear" w:color="auto" w:fill="FFFFFF"/>
        </w:rPr>
      </w:pPr>
      <w:r w:rsidRPr="00BE4026">
        <w:rPr>
          <w:b/>
          <w:shd w:val="clear" w:color="auto" w:fill="FFFFFF"/>
        </w:rPr>
        <w:t>c</w:t>
      </w:r>
      <w:r w:rsidR="00AC2D43" w:rsidRPr="00BE4026">
        <w:rPr>
          <w:b/>
          <w:shd w:val="clear" w:color="auto" w:fill="FFFFFF"/>
        </w:rPr>
        <w:t>)</w:t>
      </w:r>
      <w:r w:rsidR="00AC2D43">
        <w:rPr>
          <w:shd w:val="clear" w:color="auto" w:fill="FFFFFF"/>
        </w:rPr>
        <w:t xml:space="preserve"> Zeichnen Sie für beide Autos das s(t)-Diagramm </w:t>
      </w:r>
      <w:r>
        <w:rPr>
          <w:shd w:val="clear" w:color="auto" w:fill="FFFFFF"/>
        </w:rPr>
        <w:t xml:space="preserve">für eine der beiden Bremsbeschleunigungen </w:t>
      </w:r>
      <w:r w:rsidR="00AC2D43">
        <w:rPr>
          <w:shd w:val="clear" w:color="auto" w:fill="FFFFFF"/>
        </w:rPr>
        <w:t>in ein gemeinsames Koordinatensystem.</w:t>
      </w:r>
      <w:r w:rsidR="00A1278A">
        <w:rPr>
          <w:shd w:val="clear" w:color="auto" w:fill="FFFFFF"/>
        </w:rPr>
        <w:t xml:space="preserve"> Der Koordinatenursprung liegt zum Zeitpunkt 0s genau an der vorderen Stoßstange des hinteren Autos!</w:t>
      </w:r>
    </w:p>
    <w:p w14:paraId="40119AB8" w14:textId="0A824949" w:rsidR="00354A8A" w:rsidRDefault="00BE4026" w:rsidP="00115F8B">
      <w:pPr>
        <w:widowControl w:val="0"/>
        <w:rPr>
          <w:shd w:val="clear" w:color="auto" w:fill="FFFFFF"/>
        </w:rPr>
      </w:pPr>
      <w:r>
        <w:rPr>
          <w:shd w:val="clear" w:color="auto" w:fill="FFFFFF"/>
        </w:rPr>
        <w:t xml:space="preserve"> </w:t>
      </w:r>
    </w:p>
    <w:p w14:paraId="4342191C" w14:textId="568CFF8F" w:rsidR="00923129" w:rsidRDefault="00923129" w:rsidP="00115F8B">
      <w:pPr>
        <w:widowControl w:val="0"/>
        <w:rPr>
          <w:shd w:val="clear" w:color="auto" w:fill="FFFFFF"/>
        </w:rPr>
      </w:pPr>
    </w:p>
    <w:tbl>
      <w:tblPr>
        <w:tblW w:w="0" w:type="auto"/>
        <w:tblLook w:val="04A0" w:firstRow="1" w:lastRow="0" w:firstColumn="1" w:lastColumn="0" w:noHBand="0" w:noVBand="1"/>
      </w:tblPr>
      <w:tblGrid>
        <w:gridCol w:w="3679"/>
        <w:gridCol w:w="6458"/>
      </w:tblGrid>
      <w:tr w:rsidR="0094209D" w:rsidRPr="0071784C" w14:paraId="3E0F4FB6" w14:textId="77777777" w:rsidTr="00CC0AC0">
        <w:tc>
          <w:tcPr>
            <w:tcW w:w="5030" w:type="dxa"/>
            <w:shd w:val="clear" w:color="auto" w:fill="auto"/>
          </w:tcPr>
          <w:p w14:paraId="2BFAB7DD" w14:textId="13CB1CBA" w:rsidR="0094209D" w:rsidRPr="0071784C" w:rsidRDefault="00215B7B" w:rsidP="0071784C">
            <w:pPr>
              <w:widowControl w:val="0"/>
              <w:rPr>
                <w:shd w:val="clear" w:color="auto" w:fill="FFFFFF"/>
              </w:rPr>
            </w:pPr>
            <w:hyperlink r:id="rId487" w:anchor="m1069" w:history="1">
              <w:r w:rsidR="0094209D" w:rsidRPr="0071784C">
                <w:rPr>
                  <w:rStyle w:val="Hyperlink"/>
                  <w:sz w:val="22"/>
                  <w:shd w:val="clear" w:color="auto" w:fill="FFFFFF"/>
                </w:rPr>
                <w:t>1069.</w:t>
              </w:r>
            </w:hyperlink>
            <w:r w:rsidR="0094209D" w:rsidRPr="0071784C">
              <w:rPr>
                <w:shd w:val="clear" w:color="auto" w:fill="FFFFFF"/>
              </w:rPr>
              <w:t xml:space="preserve"> Das Diagramm beschreibt die geradlinige Bewegung eines Autos.</w:t>
            </w:r>
          </w:p>
          <w:p w14:paraId="0B41C536" w14:textId="77777777" w:rsidR="00715AB1" w:rsidRPr="0071784C" w:rsidRDefault="00715AB1" w:rsidP="0071784C">
            <w:pPr>
              <w:widowControl w:val="0"/>
              <w:rPr>
                <w:shd w:val="clear" w:color="auto" w:fill="FFFFFF"/>
              </w:rPr>
            </w:pPr>
            <w:r w:rsidRPr="0071784C">
              <w:rPr>
                <w:b/>
                <w:shd w:val="clear" w:color="auto" w:fill="FFFFFF"/>
              </w:rPr>
              <w:t>a)</w:t>
            </w:r>
            <w:r w:rsidRPr="0071784C">
              <w:rPr>
                <w:shd w:val="clear" w:color="auto" w:fill="FFFFFF"/>
              </w:rPr>
              <w:t xml:space="preserve"> Beschreiben Sie den Bewegungsablauf.</w:t>
            </w:r>
          </w:p>
          <w:p w14:paraId="63CCEDB8" w14:textId="2958C65D" w:rsidR="00715AB1" w:rsidRPr="0071784C" w:rsidRDefault="00715AB1" w:rsidP="0071784C">
            <w:pPr>
              <w:widowControl w:val="0"/>
              <w:rPr>
                <w:shd w:val="clear" w:color="auto" w:fill="FFFFFF"/>
              </w:rPr>
            </w:pPr>
            <w:r w:rsidRPr="0071784C">
              <w:rPr>
                <w:b/>
                <w:shd w:val="clear" w:color="auto" w:fill="FFFFFF"/>
              </w:rPr>
              <w:t>b)</w:t>
            </w:r>
            <w:r w:rsidRPr="0071784C">
              <w:rPr>
                <w:shd w:val="clear" w:color="auto" w:fill="FFFFFF"/>
              </w:rPr>
              <w:t xml:space="preserve"> Berechnen Sie die Beschleunigung des Autos beim Anfahren</w:t>
            </w:r>
            <w:r w:rsidR="00823500" w:rsidRPr="0071784C">
              <w:rPr>
                <w:shd w:val="clear" w:color="auto" w:fill="FFFFFF"/>
              </w:rPr>
              <w:t xml:space="preserve"> und beim Abbremsen</w:t>
            </w:r>
            <w:r w:rsidRPr="0071784C">
              <w:rPr>
                <w:shd w:val="clear" w:color="auto" w:fill="FFFFFF"/>
              </w:rPr>
              <w:t>.</w:t>
            </w:r>
          </w:p>
          <w:p w14:paraId="61171728" w14:textId="77777777" w:rsidR="00715AB1" w:rsidRPr="0071784C" w:rsidRDefault="00715AB1" w:rsidP="0071784C">
            <w:pPr>
              <w:widowControl w:val="0"/>
              <w:rPr>
                <w:shd w:val="clear" w:color="auto" w:fill="FFFFFF"/>
              </w:rPr>
            </w:pPr>
            <w:r w:rsidRPr="0071784C">
              <w:rPr>
                <w:b/>
                <w:shd w:val="clear" w:color="auto" w:fill="FFFFFF"/>
              </w:rPr>
              <w:t>c)</w:t>
            </w:r>
            <w:r w:rsidRPr="0071784C">
              <w:rPr>
                <w:shd w:val="clear" w:color="auto" w:fill="FFFFFF"/>
              </w:rPr>
              <w:t xml:space="preserve"> Drei Personen mit Gepäck steigen zu. Die Masse des Fahrzeuges erhöht sich dadurch um 25%.</w:t>
            </w:r>
          </w:p>
          <w:p w14:paraId="1B2CDC3B" w14:textId="65DCB147" w:rsidR="00715AB1" w:rsidRPr="0071784C" w:rsidRDefault="00715AB1" w:rsidP="0071784C">
            <w:pPr>
              <w:widowControl w:val="0"/>
              <w:rPr>
                <w:shd w:val="clear" w:color="auto" w:fill="FFFFFF"/>
              </w:rPr>
            </w:pPr>
            <w:r w:rsidRPr="0071784C">
              <w:rPr>
                <w:shd w:val="clear" w:color="auto" w:fill="FFFFFF"/>
              </w:rPr>
              <w:t>Welche Zeit braucht das Auto jetzt, bis bei gleicher Beschleunigungskraft die gleiche Höchstgeschwindigkeit erreicht wird?</w:t>
            </w:r>
          </w:p>
        </w:tc>
        <w:tc>
          <w:tcPr>
            <w:tcW w:w="5031" w:type="dxa"/>
            <w:shd w:val="clear" w:color="auto" w:fill="auto"/>
          </w:tcPr>
          <w:p w14:paraId="30961035" w14:textId="298D07AF" w:rsidR="0094209D" w:rsidRPr="0071784C" w:rsidRDefault="00215B7B" w:rsidP="0071784C">
            <w:pPr>
              <w:widowControl w:val="0"/>
              <w:rPr>
                <w:shd w:val="clear" w:color="auto" w:fill="FFFFFF"/>
              </w:rPr>
            </w:pPr>
            <w:r>
              <w:rPr>
                <w:shd w:val="clear" w:color="auto" w:fill="FFFFFF"/>
              </w:rPr>
              <w:pict w14:anchorId="226C8CA8">
                <v:shape id="_x0000_i1189" type="#_x0000_t75" style="width:312pt;height:210pt">
                  <v:imagedata r:id="rId488" o:title="m1069_1"/>
                </v:shape>
              </w:pict>
            </w:r>
          </w:p>
          <w:p w14:paraId="23097D0E" w14:textId="7219CF9A" w:rsidR="005D31F5" w:rsidRPr="0071784C" w:rsidRDefault="00215B7B" w:rsidP="0071784C">
            <w:pPr>
              <w:widowControl w:val="0"/>
              <w:rPr>
                <w:shd w:val="clear" w:color="auto" w:fill="FFFFFF"/>
              </w:rPr>
            </w:pPr>
            <w:hyperlink r:id="rId489" w:history="1">
              <w:r w:rsidR="005D31F5" w:rsidRPr="0071784C">
                <w:rPr>
                  <w:rStyle w:val="Hyperlink"/>
                  <w:sz w:val="22"/>
                  <w:shd w:val="clear" w:color="auto" w:fill="FFFFFF"/>
                </w:rPr>
                <w:t>Excel-Tabelle</w:t>
              </w:r>
            </w:hyperlink>
          </w:p>
        </w:tc>
      </w:tr>
    </w:tbl>
    <w:p w14:paraId="7689079F" w14:textId="77777777" w:rsidR="00923129" w:rsidRDefault="00923129" w:rsidP="00115F8B">
      <w:pPr>
        <w:widowControl w:val="0"/>
        <w:rPr>
          <w:shd w:val="clear" w:color="auto" w:fill="FFFFFF"/>
        </w:rPr>
      </w:pPr>
    </w:p>
    <w:p w14:paraId="3E66CBC3" w14:textId="210A454B" w:rsidR="00AC2D43" w:rsidRDefault="00AC2D43" w:rsidP="00115F8B">
      <w:pPr>
        <w:widowControl w:val="0"/>
        <w:rPr>
          <w:shd w:val="clear" w:color="auto" w:fill="FFFFFF"/>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984304" w14:paraId="1332C00F" w14:textId="77777777" w:rsidTr="00984304">
        <w:tc>
          <w:tcPr>
            <w:tcW w:w="5030" w:type="dxa"/>
          </w:tcPr>
          <w:p w14:paraId="054A5C0B" w14:textId="0CDE14BA" w:rsidR="0040754B" w:rsidRDefault="00215B7B" w:rsidP="00115F8B">
            <w:pPr>
              <w:widowControl w:val="0"/>
              <w:rPr>
                <w:shd w:val="clear" w:color="auto" w:fill="FFFFFF"/>
              </w:rPr>
            </w:pPr>
            <w:hyperlink r:id="rId490" w:anchor="m1082" w:history="1">
              <w:r w:rsidR="0040754B" w:rsidRPr="00A37CD2">
                <w:rPr>
                  <w:rStyle w:val="Hyperlink"/>
                  <w:sz w:val="22"/>
                  <w:shd w:val="clear" w:color="auto" w:fill="FFFFFF"/>
                </w:rPr>
                <w:t>1082.</w:t>
              </w:r>
            </w:hyperlink>
            <w:r w:rsidR="0040754B">
              <w:rPr>
                <w:shd w:val="clear" w:color="auto" w:fill="FFFFFF"/>
              </w:rPr>
              <w:t xml:space="preserve"> (GK Sachsen 2019)</w:t>
            </w:r>
          </w:p>
          <w:p w14:paraId="6B02FD7B" w14:textId="10B9B511" w:rsidR="00984304" w:rsidRDefault="00984304" w:rsidP="00115F8B">
            <w:pPr>
              <w:widowControl w:val="0"/>
              <w:rPr>
                <w:shd w:val="clear" w:color="auto" w:fill="FFFFFF"/>
              </w:rPr>
            </w:pPr>
            <w:r>
              <w:rPr>
                <w:shd w:val="clear" w:color="auto" w:fill="FFFFFF"/>
              </w:rPr>
              <w:t xml:space="preserve">Ein Kind gleitet aus der Ruhe heraus auf einer Rutsche. Die Bewegung beginnt am Ort O und </w:t>
            </w:r>
            <w:r w:rsidR="0040754B">
              <w:rPr>
                <w:shd w:val="clear" w:color="auto" w:fill="FFFFFF"/>
              </w:rPr>
              <w:t>endet auf der Horizontalen. Das Gleiten wird modellhaft vereinfacht.</w:t>
            </w:r>
          </w:p>
          <w:p w14:paraId="4F353E6E" w14:textId="00DF2344" w:rsidR="0040754B" w:rsidRDefault="0040754B" w:rsidP="00115F8B">
            <w:pPr>
              <w:widowControl w:val="0"/>
              <w:rPr>
                <w:shd w:val="clear" w:color="auto" w:fill="FFFFFF"/>
              </w:rPr>
            </w:pPr>
            <w:r>
              <w:rPr>
                <w:shd w:val="clear" w:color="auto" w:fill="FFFFFF"/>
              </w:rPr>
              <w:t>Die Abbildung zeigt das idealisierte Profil der Rutsche.</w:t>
            </w:r>
          </w:p>
        </w:tc>
        <w:tc>
          <w:tcPr>
            <w:tcW w:w="5031" w:type="dxa"/>
          </w:tcPr>
          <w:p w14:paraId="48A8EA56" w14:textId="32B27539" w:rsidR="00984304" w:rsidRDefault="0040754B" w:rsidP="00115F8B">
            <w:pPr>
              <w:widowControl w:val="0"/>
              <w:rPr>
                <w:shd w:val="clear" w:color="auto" w:fill="FFFFFF"/>
              </w:rPr>
            </w:pPr>
            <w:r>
              <w:rPr>
                <w:noProof/>
                <w:snapToGrid/>
                <w:shd w:val="clear" w:color="auto" w:fill="FFFFFF"/>
              </w:rPr>
              <w:drawing>
                <wp:inline distT="0" distB="0" distL="0" distR="0" wp14:anchorId="0347DBE2" wp14:editId="6BB8C7E6">
                  <wp:extent cx="3054102" cy="103327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1082.png"/>
                          <pic:cNvPicPr/>
                        </pic:nvPicPr>
                        <pic:blipFill>
                          <a:blip r:embed="rId491" cstate="print">
                            <a:extLst>
                              <a:ext uri="{28A0092B-C50C-407E-A947-70E740481C1C}">
                                <a14:useLocalDpi xmlns:a14="http://schemas.microsoft.com/office/drawing/2010/main" val="0"/>
                              </a:ext>
                            </a:extLst>
                          </a:blip>
                          <a:stretch>
                            <a:fillRect/>
                          </a:stretch>
                        </pic:blipFill>
                        <pic:spPr>
                          <a:xfrm>
                            <a:off x="0" y="0"/>
                            <a:ext cx="3054102" cy="1033274"/>
                          </a:xfrm>
                          <a:prstGeom prst="rect">
                            <a:avLst/>
                          </a:prstGeom>
                        </pic:spPr>
                      </pic:pic>
                    </a:graphicData>
                  </a:graphic>
                </wp:inline>
              </w:drawing>
            </w:r>
          </w:p>
        </w:tc>
      </w:tr>
    </w:tbl>
    <w:p w14:paraId="37E1CF04" w14:textId="394379D7" w:rsidR="00CC0AC0" w:rsidRDefault="00861E79" w:rsidP="00EC2545">
      <w:pPr>
        <w:widowControl w:val="0"/>
        <w:rPr>
          <w:shd w:val="clear" w:color="auto" w:fill="FFFFFF"/>
        </w:rPr>
      </w:pPr>
      <w:r>
        <w:rPr>
          <w:shd w:val="clear" w:color="auto" w:fill="FFFFFF"/>
        </w:rPr>
        <w:t xml:space="preserve">Die Strecken </w:t>
      </w:r>
      <w:r w:rsidRPr="00861E79">
        <w:rPr>
          <w:position w:val="-10"/>
          <w:shd w:val="clear" w:color="auto" w:fill="FFFFFF"/>
        </w:rPr>
        <w:object w:dxaOrig="1480" w:dyaOrig="360" w14:anchorId="63918F2B">
          <v:shape id="_x0000_i1190" type="#_x0000_t75" style="width:1in;height:18pt" o:ole="">
            <v:imagedata r:id="rId492" o:title=""/>
          </v:shape>
          <o:OLEObject Type="Embed" ProgID="Equation.DSMT4" ShapeID="_x0000_i1190" DrawAspect="Content" ObjectID="_1735305611" r:id="rId493"/>
        </w:object>
      </w:r>
      <w:r>
        <w:rPr>
          <w:shd w:val="clear" w:color="auto" w:fill="FFFFFF"/>
        </w:rPr>
        <w:t xml:space="preserve">sind gleich lang. </w:t>
      </w:r>
      <w:r w:rsidRPr="00861E79">
        <w:rPr>
          <w:position w:val="-10"/>
          <w:shd w:val="clear" w:color="auto" w:fill="FFFFFF"/>
        </w:rPr>
        <w:object w:dxaOrig="1100" w:dyaOrig="360" w14:anchorId="366EA0D1">
          <v:shape id="_x0000_i1191" type="#_x0000_t75" style="width:54pt;height:18pt" o:ole="">
            <v:imagedata r:id="rId494" o:title=""/>
          </v:shape>
          <o:OLEObject Type="Embed" ProgID="Equation.DSMT4" ShapeID="_x0000_i1191" DrawAspect="Content" ObjectID="_1735305612" r:id="rId495"/>
        </w:object>
      </w:r>
      <w:r>
        <w:rPr>
          <w:shd w:val="clear" w:color="auto" w:fill="FFFFFF"/>
        </w:rPr>
        <w:t>haben die gleiche Neigung.</w:t>
      </w:r>
      <w:r w:rsidR="008E4B6C">
        <w:rPr>
          <w:shd w:val="clear" w:color="auto" w:fill="FFFFFF"/>
        </w:rPr>
        <w:t xml:space="preserve"> Die Gleitreibungszahl ist während der Bewegung von O bis C konstant. Auf der Horizontalen wird das Kind gleichmäßig abgebremst und kommt zum Zeitpunkt t</w:t>
      </w:r>
      <w:r w:rsidR="008E4B6C" w:rsidRPr="008E4B6C">
        <w:rPr>
          <w:shd w:val="clear" w:color="auto" w:fill="FFFFFF"/>
          <w:vertAlign w:val="subscript"/>
        </w:rPr>
        <w:t>D</w:t>
      </w:r>
      <w:r w:rsidR="008E4B6C">
        <w:rPr>
          <w:shd w:val="clear" w:color="auto" w:fill="FFFFFF"/>
        </w:rPr>
        <w:t xml:space="preserve"> zur Ruhe.</w:t>
      </w:r>
    </w:p>
    <w:p w14:paraId="6CA5F196" w14:textId="581AD4A5" w:rsidR="008E4B6C" w:rsidRDefault="008E4B6C" w:rsidP="00EC2545">
      <w:pPr>
        <w:widowControl w:val="0"/>
        <w:rPr>
          <w:shd w:val="clear" w:color="auto" w:fill="FFFFFF"/>
        </w:rPr>
      </w:pPr>
      <w:r w:rsidRPr="008E4B6C">
        <w:rPr>
          <w:b/>
          <w:shd w:val="clear" w:color="auto" w:fill="FFFFFF"/>
        </w:rPr>
        <w:t>a)</w:t>
      </w:r>
      <w:r>
        <w:rPr>
          <w:shd w:val="clear" w:color="auto" w:fill="FFFFFF"/>
        </w:rPr>
        <w:t xml:space="preserve"> Beschreiben Sie die Energieumwandlungen für die gesamte Bewegung.</w:t>
      </w:r>
    </w:p>
    <w:p w14:paraId="185C90E4" w14:textId="7122C56E" w:rsidR="00F75C00" w:rsidRDefault="00F75C00" w:rsidP="00EC2545">
      <w:pPr>
        <w:widowControl w:val="0"/>
        <w:rPr>
          <w:shd w:val="clear" w:color="auto" w:fill="FFFFFF"/>
        </w:rPr>
      </w:pPr>
      <w:r w:rsidRPr="00F62C8C">
        <w:rPr>
          <w:b/>
          <w:shd w:val="clear" w:color="auto" w:fill="FFFFFF"/>
        </w:rPr>
        <w:t>b)</w:t>
      </w:r>
      <w:r>
        <w:rPr>
          <w:shd w:val="clear" w:color="auto" w:fill="FFFFFF"/>
        </w:rPr>
        <w:t xml:space="preserve"> Genau eines der nachfolgenden a(t)-Diagramm beschreibt die </w:t>
      </w:r>
      <w:r w:rsidR="00242229">
        <w:rPr>
          <w:shd w:val="clear" w:color="auto" w:fill="FFFFFF"/>
        </w:rPr>
        <w:t>Bewegung richtig. Kreuzen Sie das richtige Diagramm an.</w:t>
      </w:r>
    </w:p>
    <w:p w14:paraId="5DFD0286" w14:textId="076E4B4E" w:rsidR="00242229" w:rsidRDefault="00F62C8C" w:rsidP="00EC2545">
      <w:pPr>
        <w:widowControl w:val="0"/>
        <w:rPr>
          <w:shd w:val="clear" w:color="auto" w:fill="FFFFFF"/>
        </w:rPr>
      </w:pPr>
      <w:r>
        <w:rPr>
          <w:noProof/>
          <w:snapToGrid/>
          <w:shd w:val="clear" w:color="auto" w:fill="FFFFFF"/>
        </w:rPr>
        <w:drawing>
          <wp:inline distT="0" distB="0" distL="0" distR="0" wp14:anchorId="615DDEAC" wp14:editId="161BA896">
            <wp:extent cx="5684532" cy="1783084"/>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5684532" cy="1783084"/>
                    </a:xfrm>
                    <a:prstGeom prst="rect">
                      <a:avLst/>
                    </a:prstGeom>
                  </pic:spPr>
                </pic:pic>
              </a:graphicData>
            </a:graphic>
          </wp:inline>
        </w:drawing>
      </w:r>
    </w:p>
    <w:p w14:paraId="2D4BADE7" w14:textId="0B76B043" w:rsidR="00BA7CDA" w:rsidRDefault="00BA7CDA" w:rsidP="00EC2545">
      <w:pPr>
        <w:widowControl w:val="0"/>
        <w:rPr>
          <w:shd w:val="clear" w:color="auto" w:fill="FFFFFF"/>
        </w:rPr>
      </w:pPr>
      <w:r w:rsidRPr="00EC2545">
        <w:rPr>
          <w:b/>
          <w:shd w:val="clear" w:color="auto" w:fill="FFFFFF"/>
        </w:rPr>
        <w:t>c)</w:t>
      </w:r>
      <w:r>
        <w:rPr>
          <w:shd w:val="clear" w:color="auto" w:fill="FFFFFF"/>
        </w:rPr>
        <w:t xml:space="preserve"> Skizzieren Sie für die Bewegung den v(t)-Graphen in das abgebildete Koordinatensystem. Die Einteilung der Zeitachse entspricht der aus der Teilaufgabe b).</w:t>
      </w:r>
    </w:p>
    <w:p w14:paraId="7A7F955A" w14:textId="6BB9B9DB" w:rsidR="00EC2545" w:rsidRDefault="00EC2545" w:rsidP="00EC2545">
      <w:pPr>
        <w:widowControl w:val="0"/>
        <w:rPr>
          <w:shd w:val="clear" w:color="auto" w:fill="FFFFFF"/>
        </w:rPr>
      </w:pPr>
      <w:r>
        <w:rPr>
          <w:noProof/>
          <w:snapToGrid/>
          <w:shd w:val="clear" w:color="auto" w:fill="FFFFFF"/>
        </w:rPr>
        <w:drawing>
          <wp:inline distT="0" distB="0" distL="0" distR="0" wp14:anchorId="4F1BECE9" wp14:editId="375553C5">
            <wp:extent cx="5645536" cy="1524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1082_2.png"/>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5651711" cy="1525667"/>
                    </a:xfrm>
                    <a:prstGeom prst="rect">
                      <a:avLst/>
                    </a:prstGeom>
                  </pic:spPr>
                </pic:pic>
              </a:graphicData>
            </a:graphic>
          </wp:inline>
        </w:drawing>
      </w:r>
    </w:p>
    <w:p w14:paraId="1DDF774D" w14:textId="5C6F6EC5" w:rsidR="00B37345" w:rsidRDefault="00215B7B" w:rsidP="00EC2545">
      <w:pPr>
        <w:widowControl w:val="0"/>
        <w:rPr>
          <w:shd w:val="clear" w:color="auto" w:fill="FFFFFF"/>
        </w:rPr>
      </w:pPr>
      <w:hyperlink r:id="rId498" w:anchor="m1084" w:history="1">
        <w:r w:rsidR="009B42AB" w:rsidRPr="00804302">
          <w:rPr>
            <w:rStyle w:val="Hyperlink"/>
            <w:sz w:val="22"/>
            <w:shd w:val="clear" w:color="auto" w:fill="FFFFFF"/>
          </w:rPr>
          <w:t>1084.</w:t>
        </w:r>
      </w:hyperlink>
      <w:r w:rsidR="009B42AB">
        <w:rPr>
          <w:shd w:val="clear" w:color="auto" w:fill="FFFFFF"/>
        </w:rPr>
        <w:t xml:space="preserve"> </w:t>
      </w:r>
      <w:r w:rsidR="00B37345">
        <w:rPr>
          <w:shd w:val="clear" w:color="auto" w:fill="FFFFFF"/>
        </w:rPr>
        <w:t>(LK NT Sachsen 2019)</w:t>
      </w:r>
    </w:p>
    <w:p w14:paraId="6354B083" w14:textId="20F08C88" w:rsidR="00BA7CDA" w:rsidRDefault="009B42AB" w:rsidP="00EC2545">
      <w:pPr>
        <w:widowControl w:val="0"/>
        <w:rPr>
          <w:shd w:val="clear" w:color="auto" w:fill="FFFFFF"/>
        </w:rPr>
      </w:pPr>
      <w:r>
        <w:rPr>
          <w:shd w:val="clear" w:color="auto" w:fill="FFFFFF"/>
        </w:rPr>
        <w:t>Ein Körper bewegt sich geradlinig gleichmäßig beschleunigt. Die Abbildung zeigt das zugehörige s(t)-Diagramm.</w:t>
      </w:r>
    </w:p>
    <w:p w14:paraId="1A8B463C" w14:textId="22C4AFD7" w:rsidR="009B42AB" w:rsidRDefault="005950DB" w:rsidP="00EC2545">
      <w:pPr>
        <w:widowControl w:val="0"/>
        <w:rPr>
          <w:shd w:val="clear" w:color="auto" w:fill="FFFFFF"/>
        </w:rPr>
      </w:pPr>
      <w:r>
        <w:rPr>
          <w:noProof/>
          <w:snapToGrid/>
          <w:shd w:val="clear" w:color="auto" w:fill="FFFFFF"/>
        </w:rPr>
        <w:lastRenderedPageBreak/>
        <w:drawing>
          <wp:inline distT="0" distB="0" distL="0" distR="0" wp14:anchorId="6E9A9163" wp14:editId="35CAC37F">
            <wp:extent cx="4047752" cy="3672847"/>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1084.png"/>
                    <pic:cNvPicPr/>
                  </pic:nvPicPr>
                  <pic:blipFill>
                    <a:blip r:embed="rId499" cstate="print">
                      <a:extLst>
                        <a:ext uri="{28A0092B-C50C-407E-A947-70E740481C1C}">
                          <a14:useLocalDpi xmlns:a14="http://schemas.microsoft.com/office/drawing/2010/main" val="0"/>
                        </a:ext>
                      </a:extLst>
                    </a:blip>
                    <a:stretch>
                      <a:fillRect/>
                    </a:stretch>
                  </pic:blipFill>
                  <pic:spPr>
                    <a:xfrm>
                      <a:off x="0" y="0"/>
                      <a:ext cx="4047752" cy="3672847"/>
                    </a:xfrm>
                    <a:prstGeom prst="rect">
                      <a:avLst/>
                    </a:prstGeom>
                  </pic:spPr>
                </pic:pic>
              </a:graphicData>
            </a:graphic>
          </wp:inline>
        </w:drawing>
      </w:r>
    </w:p>
    <w:p w14:paraId="3EBA9F47" w14:textId="77777777" w:rsidR="005950DB" w:rsidRDefault="005950DB" w:rsidP="00EC2545">
      <w:pPr>
        <w:widowControl w:val="0"/>
        <w:rPr>
          <w:shd w:val="clear" w:color="auto" w:fill="FFFFFF"/>
        </w:rPr>
      </w:pPr>
    </w:p>
    <w:p w14:paraId="3324B2EF" w14:textId="1592E5A5" w:rsidR="005950DB" w:rsidRDefault="005950DB" w:rsidP="00EC2545">
      <w:pPr>
        <w:widowControl w:val="0"/>
        <w:rPr>
          <w:shd w:val="clear" w:color="auto" w:fill="FFFFFF"/>
        </w:rPr>
      </w:pPr>
      <w:r w:rsidRPr="00804302">
        <w:rPr>
          <w:b/>
          <w:shd w:val="clear" w:color="auto" w:fill="FFFFFF"/>
        </w:rPr>
        <w:t>a)</w:t>
      </w:r>
      <w:r>
        <w:rPr>
          <w:shd w:val="clear" w:color="auto" w:fill="FFFFFF"/>
        </w:rPr>
        <w:t xml:space="preserve"> Begründen Sie, dass der Körper zum Zeitpunkt t = 0 ruht. </w:t>
      </w:r>
    </w:p>
    <w:p w14:paraId="543FC659" w14:textId="4BA88D4B" w:rsidR="00804302" w:rsidRDefault="00804302" w:rsidP="00EC2545">
      <w:pPr>
        <w:widowControl w:val="0"/>
        <w:rPr>
          <w:shd w:val="clear" w:color="auto" w:fill="FFFFFF"/>
        </w:rPr>
      </w:pPr>
      <w:r w:rsidRPr="00804302">
        <w:rPr>
          <w:b/>
          <w:shd w:val="clear" w:color="auto" w:fill="FFFFFF"/>
        </w:rPr>
        <w:t>b)</w:t>
      </w:r>
      <w:r>
        <w:rPr>
          <w:shd w:val="clear" w:color="auto" w:fill="FFFFFF"/>
        </w:rPr>
        <w:t xml:space="preserve"> Ermitteln Sie grafisch die Geschwindigkeit des Körpers für den Zeitpunkt t = 1,0 s. Nutzen Sie das Diagramm, zeichnen Sie die erforderlichen Hilfslinien in die Abbildung ein.</w:t>
      </w:r>
    </w:p>
    <w:p w14:paraId="24C8EFE9" w14:textId="0310FA61" w:rsidR="00804302" w:rsidRDefault="00804302" w:rsidP="00EC2545">
      <w:pPr>
        <w:widowControl w:val="0"/>
        <w:rPr>
          <w:shd w:val="clear" w:color="auto" w:fill="FFFFFF"/>
        </w:rPr>
      </w:pPr>
      <w:r w:rsidRPr="00804302">
        <w:rPr>
          <w:b/>
          <w:shd w:val="clear" w:color="auto" w:fill="FFFFFF"/>
        </w:rPr>
        <w:t>c)</w:t>
      </w:r>
      <w:r>
        <w:rPr>
          <w:shd w:val="clear" w:color="auto" w:fill="FFFFFF"/>
        </w:rPr>
        <w:t xml:space="preserve"> Geben Sie die Beschleunigung an.</w:t>
      </w:r>
    </w:p>
    <w:p w14:paraId="3D18FF90" w14:textId="77777777" w:rsidR="00804302" w:rsidRDefault="00804302" w:rsidP="00EC2545">
      <w:pPr>
        <w:widowControl w:val="0"/>
        <w:rPr>
          <w:shd w:val="clear" w:color="auto" w:fill="FFFFFF"/>
        </w:rPr>
      </w:pPr>
    </w:p>
    <w:p w14:paraId="37C0F22C" w14:textId="02D656D6" w:rsidR="008E4B6C" w:rsidRDefault="00215B7B" w:rsidP="008E4B6C">
      <w:pPr>
        <w:widowControl w:val="0"/>
        <w:jc w:val="both"/>
        <w:rPr>
          <w:shd w:val="clear" w:color="auto" w:fill="FFFFFF"/>
        </w:rPr>
      </w:pPr>
      <w:hyperlink r:id="rId500" w:anchor="m1096" w:history="1">
        <w:r w:rsidR="003F0974" w:rsidRPr="000F3156">
          <w:rPr>
            <w:rStyle w:val="Hyperlink"/>
            <w:sz w:val="22"/>
            <w:shd w:val="clear" w:color="auto" w:fill="FFFFFF"/>
          </w:rPr>
          <w:t>1096.</w:t>
        </w:r>
      </w:hyperlink>
      <w:r w:rsidR="003F0974">
        <w:rPr>
          <w:shd w:val="clear" w:color="auto" w:fill="FFFFFF"/>
        </w:rPr>
        <w:t xml:space="preserve"> (LK Sachsen 2022</w:t>
      </w:r>
      <w:r w:rsidR="004D7917">
        <w:rPr>
          <w:shd w:val="clear" w:color="auto" w:fill="FFFFFF"/>
        </w:rPr>
        <w:t>, ohne Hilfsmittel</w:t>
      </w:r>
      <w:r w:rsidR="003F0974">
        <w:rPr>
          <w:shd w:val="clear" w:color="auto" w:fill="FFFFFF"/>
        </w:rPr>
        <w:t>)</w:t>
      </w:r>
    </w:p>
    <w:p w14:paraId="371F0878" w14:textId="231B08D9" w:rsidR="003F0974" w:rsidRDefault="004D7917" w:rsidP="008E4B6C">
      <w:pPr>
        <w:widowControl w:val="0"/>
        <w:jc w:val="both"/>
        <w:rPr>
          <w:shd w:val="clear" w:color="auto" w:fill="FFFFFF"/>
        </w:rPr>
      </w:pPr>
      <w:r>
        <w:rPr>
          <w:shd w:val="clear" w:color="auto" w:fill="FFFFFF"/>
        </w:rPr>
        <w:t>Ein Pkw und ein Moped bewegen sich auf ein und derselben Straße in die gleiche Richtung. Zum Zeitpunkt t = 0 erreicht der Pkw das Ortsausgangsschild und beschleunigt 5,0 s lang gleichmäßig. Das Moped bewegt sich gleichförmig mit der Geschwindigkeit 10 m∙s</w:t>
      </w:r>
      <w:r w:rsidRPr="004D7917">
        <w:rPr>
          <w:shd w:val="clear" w:color="auto" w:fill="FFFFFF"/>
          <w:vertAlign w:val="superscript"/>
        </w:rPr>
        <w:t>-1</w:t>
      </w:r>
      <w:r>
        <w:rPr>
          <w:shd w:val="clear" w:color="auto" w:fill="FFFFFF"/>
        </w:rPr>
        <w:t>.</w:t>
      </w:r>
    </w:p>
    <w:p w14:paraId="5B80921E" w14:textId="3DFD2C67" w:rsidR="004D7917" w:rsidRDefault="004D7917" w:rsidP="008E4B6C">
      <w:pPr>
        <w:widowControl w:val="0"/>
        <w:jc w:val="both"/>
        <w:rPr>
          <w:shd w:val="clear" w:color="auto" w:fill="FFFFFF"/>
        </w:rPr>
      </w:pPr>
      <w:r>
        <w:rPr>
          <w:shd w:val="clear" w:color="auto" w:fill="FFFFFF"/>
        </w:rPr>
        <w:t xml:space="preserve">Zum Zeitpunkt t = 0 befindet es sich 30 m vor dem Pkw. </w:t>
      </w:r>
    </w:p>
    <w:p w14:paraId="349D3B5E" w14:textId="56719581" w:rsidR="00EB7F0F" w:rsidRDefault="00EB7F0F" w:rsidP="00876A5A">
      <w:pPr>
        <w:widowControl w:val="0"/>
        <w:rPr>
          <w:shd w:val="clear" w:color="auto" w:fill="FFFFFF"/>
        </w:rPr>
      </w:pPr>
      <w:r>
        <w:rPr>
          <w:shd w:val="clear" w:color="auto" w:fill="FFFFFF"/>
        </w:rPr>
        <w:t>Die Abbildung zeigt das s(t)-Diagramm für die Bewegung des Pkw.</w:t>
      </w:r>
    </w:p>
    <w:p w14:paraId="5E8166DB" w14:textId="177DD56B" w:rsidR="00601BEE" w:rsidRDefault="00601BEE" w:rsidP="00876A5A">
      <w:pPr>
        <w:widowControl w:val="0"/>
        <w:rPr>
          <w:shd w:val="clear" w:color="auto" w:fill="FFFFFF"/>
        </w:rPr>
      </w:pPr>
      <w:r>
        <w:rPr>
          <w:noProof/>
          <w:snapToGrid/>
          <w:shd w:val="clear" w:color="auto" w:fill="FFFFFF"/>
        </w:rPr>
        <w:lastRenderedPageBreak/>
        <w:drawing>
          <wp:inline distT="0" distB="0" distL="0" distR="0" wp14:anchorId="517138C5" wp14:editId="4C392EEA">
            <wp:extent cx="3398520" cy="319195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1096_1.jpg"/>
                    <pic:cNvPicPr/>
                  </pic:nvPicPr>
                  <pic:blipFill>
                    <a:blip r:embed="rId501" cstate="print">
                      <a:extLst>
                        <a:ext uri="{28A0092B-C50C-407E-A947-70E740481C1C}">
                          <a14:useLocalDpi xmlns:a14="http://schemas.microsoft.com/office/drawing/2010/main" val="0"/>
                        </a:ext>
                      </a:extLst>
                    </a:blip>
                    <a:stretch>
                      <a:fillRect/>
                    </a:stretch>
                  </pic:blipFill>
                  <pic:spPr>
                    <a:xfrm>
                      <a:off x="0" y="0"/>
                      <a:ext cx="3402313" cy="3195521"/>
                    </a:xfrm>
                    <a:prstGeom prst="rect">
                      <a:avLst/>
                    </a:prstGeom>
                  </pic:spPr>
                </pic:pic>
              </a:graphicData>
            </a:graphic>
          </wp:inline>
        </w:drawing>
      </w:r>
    </w:p>
    <w:p w14:paraId="6AB0D26E" w14:textId="706C9439" w:rsidR="0089144E" w:rsidRDefault="0089144E" w:rsidP="008E4B6C">
      <w:pPr>
        <w:widowControl w:val="0"/>
        <w:jc w:val="both"/>
        <w:rPr>
          <w:shd w:val="clear" w:color="auto" w:fill="FFFFFF"/>
        </w:rPr>
      </w:pPr>
      <w:r w:rsidRPr="004541A9">
        <w:rPr>
          <w:b/>
          <w:shd w:val="clear" w:color="auto" w:fill="FFFFFF"/>
        </w:rPr>
        <w:t>a)</w:t>
      </w:r>
      <w:r>
        <w:rPr>
          <w:shd w:val="clear" w:color="auto" w:fill="FFFFFF"/>
        </w:rPr>
        <w:t xml:space="preserve"> Zeichnen Sie den Graphen s(t) für die Bewegung des Mopeds in das Diagramm ein und kennzeichnen Sie den Zeitpunkt, zu dem der Pkw das Moped überholt.</w:t>
      </w:r>
    </w:p>
    <w:p w14:paraId="107F4911" w14:textId="65DC1D04" w:rsidR="0089144E" w:rsidRDefault="0089144E" w:rsidP="008E4B6C">
      <w:pPr>
        <w:widowControl w:val="0"/>
        <w:jc w:val="both"/>
        <w:rPr>
          <w:shd w:val="clear" w:color="auto" w:fill="FFFFFF"/>
        </w:rPr>
      </w:pPr>
      <w:r>
        <w:rPr>
          <w:shd w:val="clear" w:color="auto" w:fill="FFFFFF"/>
        </w:rPr>
        <w:t>Geben Sie den Weg an, den das Moped während dieser Zeit zurückgelegt hat.</w:t>
      </w:r>
    </w:p>
    <w:p w14:paraId="485221FB" w14:textId="11EE79DF" w:rsidR="008509F3" w:rsidRDefault="008509F3" w:rsidP="008E4B6C">
      <w:pPr>
        <w:widowControl w:val="0"/>
        <w:jc w:val="both"/>
        <w:rPr>
          <w:shd w:val="clear" w:color="auto" w:fill="FFFFFF"/>
        </w:rPr>
      </w:pPr>
    </w:p>
    <w:p w14:paraId="04C611C5" w14:textId="1033D6A5" w:rsidR="008509F3" w:rsidRDefault="008509F3" w:rsidP="008E4B6C">
      <w:pPr>
        <w:widowControl w:val="0"/>
        <w:jc w:val="both"/>
        <w:rPr>
          <w:shd w:val="clear" w:color="auto" w:fill="FFFFFF"/>
        </w:rPr>
      </w:pPr>
      <w:r w:rsidRPr="00FE0D7A">
        <w:rPr>
          <w:b/>
          <w:shd w:val="clear" w:color="auto" w:fill="FFFFFF"/>
        </w:rPr>
        <w:t>b)</w:t>
      </w:r>
      <w:r>
        <w:rPr>
          <w:shd w:val="clear" w:color="auto" w:fill="FFFFFF"/>
        </w:rPr>
        <w:t xml:space="preserve"> Ermitteln Sie grafisch unter Nutzung dieses Diagramms </w:t>
      </w:r>
      <w:r w:rsidR="003941E1">
        <w:rPr>
          <w:shd w:val="clear" w:color="auto" w:fill="FFFFFF"/>
        </w:rPr>
        <w:t>die jeweil</w:t>
      </w:r>
      <w:r w:rsidR="00FE0D7A">
        <w:rPr>
          <w:shd w:val="clear" w:color="auto" w:fill="FFFFFF"/>
        </w:rPr>
        <w:t>ige Geschwindigkeit des Pkw für den Zeitpunkt t</w:t>
      </w:r>
      <w:r w:rsidR="00FE0D7A" w:rsidRPr="00FE0D7A">
        <w:rPr>
          <w:shd w:val="clear" w:color="auto" w:fill="FFFFFF"/>
          <w:vertAlign w:val="subscript"/>
        </w:rPr>
        <w:t>1</w:t>
      </w:r>
      <w:r w:rsidR="00FE0D7A">
        <w:rPr>
          <w:shd w:val="clear" w:color="auto" w:fill="FFFFFF"/>
        </w:rPr>
        <w:t xml:space="preserve"> = 1,0 s und den Zeitpunkt t</w:t>
      </w:r>
      <w:r w:rsidR="00FE0D7A" w:rsidRPr="00FE0D7A">
        <w:rPr>
          <w:shd w:val="clear" w:color="auto" w:fill="FFFFFF"/>
          <w:vertAlign w:val="subscript"/>
        </w:rPr>
        <w:t>2</w:t>
      </w:r>
      <w:r w:rsidR="00FE0D7A">
        <w:rPr>
          <w:shd w:val="clear" w:color="auto" w:fill="FFFFFF"/>
        </w:rPr>
        <w:t xml:space="preserve"> = 3,0 s.</w:t>
      </w:r>
      <w:r w:rsidR="000959E0">
        <w:rPr>
          <w:shd w:val="clear" w:color="auto" w:fill="FFFFFF"/>
        </w:rPr>
        <w:t xml:space="preserve"> Bestimmen Sie die Beschleunigung.</w:t>
      </w:r>
    </w:p>
    <w:p w14:paraId="4846CDE9" w14:textId="4FB4DA2A" w:rsidR="00FE0D7A" w:rsidRDefault="00FE0D7A" w:rsidP="008E4B6C">
      <w:pPr>
        <w:widowControl w:val="0"/>
        <w:jc w:val="both"/>
        <w:rPr>
          <w:shd w:val="clear" w:color="auto" w:fill="FFFFFF"/>
        </w:rPr>
      </w:pPr>
      <w:r>
        <w:rPr>
          <w:shd w:val="clear" w:color="auto" w:fill="FFFFFF"/>
        </w:rPr>
        <w:t>Hinweise: Für die Momentangeschwindigkeit eines Körpers zum Zeitpunkt t gilt:</w:t>
      </w:r>
    </w:p>
    <w:p w14:paraId="68225299" w14:textId="4F8DE0C0" w:rsidR="00FE0D7A" w:rsidRDefault="00FE0D7A" w:rsidP="008E4B6C">
      <w:pPr>
        <w:widowControl w:val="0"/>
        <w:jc w:val="both"/>
        <w:rPr>
          <w:shd w:val="clear" w:color="auto" w:fill="FFFFFF"/>
        </w:rPr>
      </w:pPr>
      <w:r w:rsidRPr="00FE0D7A">
        <w:rPr>
          <w:position w:val="-22"/>
          <w:shd w:val="clear" w:color="auto" w:fill="FFFFFF"/>
        </w:rPr>
        <w:object w:dxaOrig="940" w:dyaOrig="580" w14:anchorId="19982342">
          <v:shape id="_x0000_i1192" type="#_x0000_t75" style="width:48pt;height:30pt" o:ole="">
            <v:imagedata r:id="rId502" o:title=""/>
          </v:shape>
          <o:OLEObject Type="Embed" ProgID="Equation.DSMT4" ShapeID="_x0000_i1192" DrawAspect="Content" ObjectID="_1735305613" r:id="rId503"/>
        </w:object>
      </w:r>
    </w:p>
    <w:p w14:paraId="07EDAFC0" w14:textId="2D2C5CC8" w:rsidR="00FE0D7A" w:rsidRDefault="00FE0D7A" w:rsidP="008E4B6C">
      <w:pPr>
        <w:widowControl w:val="0"/>
        <w:jc w:val="both"/>
        <w:rPr>
          <w:shd w:val="clear" w:color="auto" w:fill="FFFFFF"/>
        </w:rPr>
      </w:pPr>
      <w:r>
        <w:rPr>
          <w:shd w:val="clear" w:color="auto" w:fill="FFFFFF"/>
        </w:rPr>
        <w:t>Für die Beschleunigung gilt</w:t>
      </w:r>
    </w:p>
    <w:p w14:paraId="19F03AC0" w14:textId="0BB321FF" w:rsidR="00FE0D7A" w:rsidRDefault="00FE0D7A" w:rsidP="008E4B6C">
      <w:pPr>
        <w:widowControl w:val="0"/>
        <w:jc w:val="both"/>
        <w:rPr>
          <w:shd w:val="clear" w:color="auto" w:fill="FFFFFF"/>
        </w:rPr>
      </w:pPr>
      <w:r w:rsidRPr="00FE0D7A">
        <w:rPr>
          <w:position w:val="-22"/>
          <w:shd w:val="clear" w:color="auto" w:fill="FFFFFF"/>
        </w:rPr>
        <w:object w:dxaOrig="740" w:dyaOrig="580" w14:anchorId="524F50EB">
          <v:shape id="_x0000_i1193" type="#_x0000_t75" style="width:36pt;height:30pt" o:ole="">
            <v:imagedata r:id="rId504" o:title=""/>
          </v:shape>
          <o:OLEObject Type="Embed" ProgID="Equation.DSMT4" ShapeID="_x0000_i1193" DrawAspect="Content" ObjectID="_1735305614" r:id="rId505"/>
        </w:object>
      </w:r>
    </w:p>
    <w:p w14:paraId="54ED53A1" w14:textId="77777777" w:rsidR="00FE0D7A" w:rsidRDefault="00FE0D7A" w:rsidP="008E4B6C">
      <w:pPr>
        <w:widowControl w:val="0"/>
        <w:jc w:val="both"/>
        <w:rPr>
          <w:shd w:val="clear" w:color="auto" w:fill="FFFFFF"/>
        </w:rPr>
      </w:pPr>
    </w:p>
    <w:p w14:paraId="5E18D319" w14:textId="3C0D57D3" w:rsidR="0089144E" w:rsidRDefault="00215B7B" w:rsidP="008E4B6C">
      <w:pPr>
        <w:widowControl w:val="0"/>
        <w:jc w:val="both"/>
        <w:rPr>
          <w:shd w:val="clear" w:color="auto" w:fill="FFFFFF"/>
        </w:rPr>
      </w:pPr>
      <w:hyperlink r:id="rId506" w:anchor="m1101" w:history="1">
        <w:r w:rsidR="005A496B" w:rsidRPr="005A496B">
          <w:rPr>
            <w:rStyle w:val="Hyperlink"/>
            <w:sz w:val="22"/>
            <w:shd w:val="clear" w:color="auto" w:fill="FFFFFF"/>
          </w:rPr>
          <w:t>1101.</w:t>
        </w:r>
      </w:hyperlink>
    </w:p>
    <w:p w14:paraId="7FA57B98" w14:textId="720A70EF" w:rsidR="00737814" w:rsidRDefault="005A496B" w:rsidP="005A496B">
      <w:pPr>
        <w:widowControl w:val="0"/>
      </w:pPr>
      <w:r w:rsidRPr="005A496B">
        <w:t>Ein PKW fährt mit 45 km</w:t>
      </w:r>
      <w:r w:rsidR="00C0046E">
        <w:t xml:space="preserve"> </w:t>
      </w:r>
      <w:r w:rsidR="0051409D">
        <w:t>∙</w:t>
      </w:r>
      <w:r w:rsidRPr="005A496B">
        <w:t>h</w:t>
      </w:r>
      <w:r w:rsidR="0051409D" w:rsidRPr="0051409D">
        <w:rPr>
          <w:vertAlign w:val="superscript"/>
        </w:rPr>
        <w:t>-1</w:t>
      </w:r>
      <w:r w:rsidRPr="005A496B">
        <w:t>. Nach 5 Sekunden sieht der Fahrer eine rot leuchtende</w:t>
      </w:r>
      <w:r w:rsidR="00737814">
        <w:t xml:space="preserve"> </w:t>
      </w:r>
      <w:r w:rsidRPr="005A496B">
        <w:t>Ampel. Daraufhin bremst er gleichmäßig und hält nach 2 Sekunden an. Die Ampel</w:t>
      </w:r>
      <w:r w:rsidR="00737814">
        <w:t xml:space="preserve"> </w:t>
      </w:r>
      <w:r w:rsidRPr="005A496B">
        <w:t>schaltet nach 10 Sekunden wieder auf grün und der Fahrer beschleunigt mit 1,2 m</w:t>
      </w:r>
      <w:r w:rsidR="004578BE">
        <w:t xml:space="preserve"> ∙ </w:t>
      </w:r>
      <w:r w:rsidRPr="005A496B">
        <w:t>s</w:t>
      </w:r>
      <w:r w:rsidR="004578BE" w:rsidRPr="004578BE">
        <w:rPr>
          <w:vertAlign w:val="superscript"/>
        </w:rPr>
        <w:t>-2</w:t>
      </w:r>
      <w:r w:rsidR="00737814">
        <w:t xml:space="preserve"> </w:t>
      </w:r>
      <w:r w:rsidRPr="005A496B">
        <w:t>fünf Sekunden lang.</w:t>
      </w:r>
    </w:p>
    <w:p w14:paraId="6CB82A82" w14:textId="77777777" w:rsidR="00737814" w:rsidRDefault="005A496B" w:rsidP="005A496B">
      <w:pPr>
        <w:widowControl w:val="0"/>
      </w:pPr>
      <w:r w:rsidRPr="004578BE">
        <w:rPr>
          <w:b/>
        </w:rPr>
        <w:t>a)</w:t>
      </w:r>
      <w:r w:rsidRPr="005A496B">
        <w:t xml:space="preserve"> Wie viele Teilbewegungen wurden beschrieben?</w:t>
      </w:r>
    </w:p>
    <w:p w14:paraId="2E78154C" w14:textId="77777777" w:rsidR="00736D66" w:rsidRDefault="005A496B" w:rsidP="005A496B">
      <w:pPr>
        <w:widowControl w:val="0"/>
      </w:pPr>
      <w:r w:rsidRPr="004578BE">
        <w:rPr>
          <w:b/>
        </w:rPr>
        <w:t>b)</w:t>
      </w:r>
      <w:r w:rsidRPr="005A496B">
        <w:t xml:space="preserve"> Welche Bewegungsarten sind beschrieben?</w:t>
      </w:r>
    </w:p>
    <w:p w14:paraId="24D41E83" w14:textId="1BECBA6F" w:rsidR="00736D66" w:rsidRDefault="005A496B" w:rsidP="005A496B">
      <w:pPr>
        <w:widowControl w:val="0"/>
      </w:pPr>
      <w:r w:rsidRPr="004578BE">
        <w:rPr>
          <w:b/>
        </w:rPr>
        <w:t>c)</w:t>
      </w:r>
      <w:r w:rsidRPr="005A496B">
        <w:t xml:space="preserve"> Stellen Sie die Bewegung in einem gemeinsamen </w:t>
      </w:r>
      <w:r w:rsidR="003849DA">
        <w:t>a(t)</w:t>
      </w:r>
      <w:r w:rsidRPr="005A496B">
        <w:t>-Diagramm dar! Berechnen</w:t>
      </w:r>
      <w:r w:rsidR="003849DA">
        <w:t xml:space="preserve"> </w:t>
      </w:r>
      <w:r w:rsidRPr="005A496B">
        <w:t>Sie die für dieses Diagramm fehlenden Größen!</w:t>
      </w:r>
    </w:p>
    <w:p w14:paraId="53B630F8" w14:textId="64883ACA" w:rsidR="00736D66" w:rsidRDefault="005A496B" w:rsidP="005A496B">
      <w:pPr>
        <w:widowControl w:val="0"/>
      </w:pPr>
      <w:r w:rsidRPr="004578BE">
        <w:rPr>
          <w:b/>
        </w:rPr>
        <w:t>d)</w:t>
      </w:r>
      <w:r w:rsidRPr="005A496B">
        <w:t xml:space="preserve"> Stellen Sie die Bewegung in einem gemeinsamen </w:t>
      </w:r>
      <w:r w:rsidR="004578BE">
        <w:t>v(t)</w:t>
      </w:r>
      <w:r w:rsidRPr="005A496B">
        <w:t>-Diagramm dar! Berechnen</w:t>
      </w:r>
      <w:r w:rsidR="003849DA">
        <w:t xml:space="preserve"> </w:t>
      </w:r>
      <w:r w:rsidRPr="005A496B">
        <w:t>Sie die für dieses Diagramm fehlenden</w:t>
      </w:r>
      <w:r w:rsidR="00483C2C">
        <w:t xml:space="preserve"> G</w:t>
      </w:r>
      <w:r w:rsidRPr="005A496B">
        <w:t>rößen!</w:t>
      </w:r>
    </w:p>
    <w:p w14:paraId="5877F2AD" w14:textId="19BF2FBD" w:rsidR="00736D66" w:rsidRDefault="005A496B" w:rsidP="005A496B">
      <w:pPr>
        <w:widowControl w:val="0"/>
      </w:pPr>
      <w:r w:rsidRPr="004578BE">
        <w:rPr>
          <w:b/>
        </w:rPr>
        <w:t>e)</w:t>
      </w:r>
      <w:r w:rsidRPr="005A496B">
        <w:t xml:space="preserve"> Stellen Sie die Bewegung in einem gemeinsamen </w:t>
      </w:r>
      <w:r w:rsidR="004578BE">
        <w:t>s(t)</w:t>
      </w:r>
      <w:r w:rsidRPr="005A496B">
        <w:t>-Diagramm dar! Berechnen</w:t>
      </w:r>
      <w:r w:rsidR="003849DA">
        <w:t xml:space="preserve"> </w:t>
      </w:r>
      <w:r w:rsidRPr="005A496B">
        <w:t>Sie die für dieses Diagramm fehlenden Größen!</w:t>
      </w:r>
    </w:p>
    <w:p w14:paraId="6E866BA8" w14:textId="522BA56A" w:rsidR="000D0AA1" w:rsidRDefault="000D0AA1" w:rsidP="00115F8B">
      <w:pPr>
        <w:widowControl w:val="0"/>
        <w:rPr>
          <w:shd w:val="clear" w:color="auto" w:fill="FFFFFF"/>
        </w:rPr>
      </w:pPr>
    </w:p>
    <w:p w14:paraId="251175EC" w14:textId="5003E982" w:rsidR="003B7A42" w:rsidRDefault="00215B7B" w:rsidP="00115F8B">
      <w:pPr>
        <w:widowControl w:val="0"/>
        <w:rPr>
          <w:shd w:val="clear" w:color="auto" w:fill="FFFFFF"/>
        </w:rPr>
      </w:pPr>
      <w:hyperlink r:id="rId507" w:anchor="m1103" w:history="1">
        <w:r w:rsidR="004D1F51" w:rsidRPr="005816AB">
          <w:rPr>
            <w:rStyle w:val="Hyperlink"/>
            <w:sz w:val="22"/>
            <w:shd w:val="clear" w:color="auto" w:fill="FFFFFF"/>
          </w:rPr>
          <w:t>1103.</w:t>
        </w:r>
      </w:hyperlink>
      <w:r w:rsidR="004D1F51">
        <w:rPr>
          <w:shd w:val="clear" w:color="auto" w:fill="FFFFFF"/>
        </w:rPr>
        <w:t xml:space="preserve"> </w:t>
      </w:r>
      <w:r w:rsidR="005816AB">
        <w:rPr>
          <w:shd w:val="clear" w:color="auto" w:fill="FFFFFF"/>
        </w:rPr>
        <w:t>(LK Sachsen 2022, NT)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7"/>
      </w:tblGrid>
      <w:tr w:rsidR="003B7A42" w14:paraId="778C41B3" w14:textId="77777777" w:rsidTr="003B7A42">
        <w:tc>
          <w:tcPr>
            <w:tcW w:w="10061" w:type="dxa"/>
          </w:tcPr>
          <w:p w14:paraId="2C0B9098" w14:textId="77777777" w:rsidR="003B7A42" w:rsidRDefault="003B7A42" w:rsidP="00115F8B">
            <w:pPr>
              <w:widowControl w:val="0"/>
              <w:rPr>
                <w:shd w:val="clear" w:color="auto" w:fill="FFFFFF"/>
              </w:rPr>
            </w:pPr>
            <w:r>
              <w:rPr>
                <w:shd w:val="clear" w:color="auto" w:fill="FFFFFF"/>
              </w:rPr>
              <w:t>Auf Autobahnen kommt es wegen Baustellen zu Geschwindigkeitsbegrenzungen</w:t>
            </w:r>
            <w:r w:rsidR="00A27C97">
              <w:rPr>
                <w:shd w:val="clear" w:color="auto" w:fill="FFFFFF"/>
              </w:rPr>
              <w:t xml:space="preserve"> und Veränderung der Verkehrsführung. Dabei kann z.B. eine Richtungsfahrbahn geteilt und ein Fahrstreifen auf die Gegenfahrbahn geführt werden.</w:t>
            </w:r>
          </w:p>
          <w:p w14:paraId="00453F24" w14:textId="77777777" w:rsidR="00A27C97" w:rsidRDefault="00A27C97" w:rsidP="00115F8B">
            <w:pPr>
              <w:widowControl w:val="0"/>
              <w:rPr>
                <w:shd w:val="clear" w:color="auto" w:fill="FFFFFF"/>
              </w:rPr>
            </w:pPr>
            <w:r>
              <w:rPr>
                <w:shd w:val="clear" w:color="auto" w:fill="FFFFFF"/>
              </w:rPr>
              <w:t>Die Bewegung der Fahrzeuge auf der Autobahn wird modellhaft durch die Bewegung von Massepunkten auf einer horizontalen Ebene vereinfacht.</w:t>
            </w:r>
          </w:p>
          <w:p w14:paraId="69297C23" w14:textId="1F4C75BF" w:rsidR="00A27C97" w:rsidRDefault="00A27C97" w:rsidP="00115F8B">
            <w:pPr>
              <w:widowControl w:val="0"/>
              <w:rPr>
                <w:shd w:val="clear" w:color="auto" w:fill="FFFFFF"/>
              </w:rPr>
            </w:pPr>
            <w:r>
              <w:rPr>
                <w:shd w:val="clear" w:color="auto" w:fill="FFFFFF"/>
              </w:rPr>
              <w:lastRenderedPageBreak/>
              <w:t>Die Abbildung zeigt das Prinzip der Verkehrsführung.</w:t>
            </w:r>
          </w:p>
        </w:tc>
      </w:tr>
      <w:tr w:rsidR="003B7A42" w14:paraId="46CAFDE9" w14:textId="77777777" w:rsidTr="003B7A42">
        <w:tc>
          <w:tcPr>
            <w:tcW w:w="10061" w:type="dxa"/>
          </w:tcPr>
          <w:p w14:paraId="5AC15AF3" w14:textId="2C8D53F4" w:rsidR="003B7A42" w:rsidRDefault="00823E7A" w:rsidP="00115F8B">
            <w:pPr>
              <w:widowControl w:val="0"/>
              <w:rPr>
                <w:shd w:val="clear" w:color="auto" w:fill="FFFFFF"/>
              </w:rPr>
            </w:pPr>
            <w:r>
              <w:rPr>
                <w:noProof/>
                <w:snapToGrid/>
                <w:shd w:val="clear" w:color="auto" w:fill="FFFFFF"/>
              </w:rPr>
              <w:lastRenderedPageBreak/>
              <w:drawing>
                <wp:inline distT="0" distB="0" distL="0" distR="0" wp14:anchorId="44DA8B1C" wp14:editId="042489C5">
                  <wp:extent cx="6299835" cy="314198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1103.png"/>
                          <pic:cNvPicPr/>
                        </pic:nvPicPr>
                        <pic:blipFill>
                          <a:blip r:embed="rId508" cstate="print">
                            <a:extLst>
                              <a:ext uri="{28A0092B-C50C-407E-A947-70E740481C1C}">
                                <a14:useLocalDpi xmlns:a14="http://schemas.microsoft.com/office/drawing/2010/main" val="0"/>
                              </a:ext>
                            </a:extLst>
                          </a:blip>
                          <a:stretch>
                            <a:fillRect/>
                          </a:stretch>
                        </pic:blipFill>
                        <pic:spPr>
                          <a:xfrm>
                            <a:off x="0" y="0"/>
                            <a:ext cx="6299835" cy="3141980"/>
                          </a:xfrm>
                          <a:prstGeom prst="rect">
                            <a:avLst/>
                          </a:prstGeom>
                        </pic:spPr>
                      </pic:pic>
                    </a:graphicData>
                  </a:graphic>
                </wp:inline>
              </w:drawing>
            </w:r>
          </w:p>
        </w:tc>
      </w:tr>
    </w:tbl>
    <w:p w14:paraId="6F75C77F" w14:textId="49E9AFFE" w:rsidR="00303645" w:rsidRDefault="00303645" w:rsidP="00115F8B">
      <w:pPr>
        <w:widowControl w:val="0"/>
        <w:rPr>
          <w:shd w:val="clear" w:color="auto" w:fill="FFFFFF"/>
        </w:rPr>
      </w:pPr>
    </w:p>
    <w:p w14:paraId="38A3D21A" w14:textId="25507E6D" w:rsidR="009462D4" w:rsidRDefault="002D4961" w:rsidP="00115F8B">
      <w:pPr>
        <w:widowControl w:val="0"/>
        <w:rPr>
          <w:shd w:val="clear" w:color="auto" w:fill="FFFFFF"/>
        </w:rPr>
      </w:pPr>
      <w:r>
        <w:rPr>
          <w:shd w:val="clear" w:color="auto" w:fill="FFFFFF"/>
        </w:rPr>
        <w:t xml:space="preserve">Die Geschwindigkeitsbegrenzung für den Fahrstreifen auf der Richtungsfahrbahn Ost beträgt </w:t>
      </w:r>
      <w:r w:rsidR="00564B4A">
        <w:rPr>
          <w:shd w:val="clear" w:color="auto" w:fill="FFFFFF"/>
        </w:rPr>
        <w:t>60 km ∙ h</w:t>
      </w:r>
      <w:r w:rsidR="00564B4A" w:rsidRPr="00564B4A">
        <w:rPr>
          <w:shd w:val="clear" w:color="auto" w:fill="FFFFFF"/>
          <w:vertAlign w:val="superscript"/>
        </w:rPr>
        <w:t>-1</w:t>
      </w:r>
      <w:r w:rsidR="00564B4A">
        <w:rPr>
          <w:shd w:val="clear" w:color="auto" w:fill="FFFFFF"/>
        </w:rPr>
        <w:t>, auf den anderen drei Fahrstreifen gilt die Höchstgeschwindigkeit 80 km ∙ h</w:t>
      </w:r>
      <w:r w:rsidR="00564B4A" w:rsidRPr="00564B4A">
        <w:rPr>
          <w:shd w:val="clear" w:color="auto" w:fill="FFFFFF"/>
          <w:vertAlign w:val="superscript"/>
        </w:rPr>
        <w:t>-1</w:t>
      </w:r>
      <w:r w:rsidR="00564B4A">
        <w:rPr>
          <w:shd w:val="clear" w:color="auto" w:fill="FFFFFF"/>
        </w:rPr>
        <w:t>.</w:t>
      </w:r>
    </w:p>
    <w:p w14:paraId="1C0EE687" w14:textId="082ABDF8" w:rsidR="00564B4A" w:rsidRDefault="00564B4A" w:rsidP="00115F8B">
      <w:pPr>
        <w:widowControl w:val="0"/>
        <w:rPr>
          <w:shd w:val="clear" w:color="auto" w:fill="FFFFFF"/>
        </w:rPr>
      </w:pPr>
      <w:r>
        <w:rPr>
          <w:shd w:val="clear" w:color="auto" w:fill="FFFFFF"/>
        </w:rPr>
        <w:t>Die Geschwindigkeitsbegrenzung gilt jeweils auf beiden Richtungsfahrbahnen in Fahrtrichtung ab dem Anfang der Baustelle.</w:t>
      </w:r>
    </w:p>
    <w:p w14:paraId="6AC68179" w14:textId="5C61E981" w:rsidR="0061770D" w:rsidRDefault="0061770D" w:rsidP="00115F8B">
      <w:pPr>
        <w:widowControl w:val="0"/>
        <w:rPr>
          <w:shd w:val="clear" w:color="auto" w:fill="FFFFFF"/>
        </w:rPr>
      </w:pPr>
    </w:p>
    <w:p w14:paraId="3347DF18" w14:textId="3DE81AB6" w:rsidR="0061770D" w:rsidRDefault="00A30425" w:rsidP="00115F8B">
      <w:pPr>
        <w:widowControl w:val="0"/>
        <w:rPr>
          <w:shd w:val="clear" w:color="auto" w:fill="FFFFFF"/>
        </w:rPr>
      </w:pPr>
      <w:r>
        <w:rPr>
          <w:shd w:val="clear" w:color="auto" w:fill="FFFFFF"/>
        </w:rPr>
        <w:t>Ein Lieferwagen fährt in Richtung Osten mit der konstanten Geschwindigkeit 60 km ∙ h</w:t>
      </w:r>
      <w:r w:rsidRPr="00564B4A">
        <w:rPr>
          <w:shd w:val="clear" w:color="auto" w:fill="FFFFFF"/>
          <w:vertAlign w:val="superscript"/>
        </w:rPr>
        <w:t>-1</w:t>
      </w:r>
      <w:r>
        <w:rPr>
          <w:shd w:val="clear" w:color="auto" w:fill="FFFFFF"/>
        </w:rPr>
        <w:t>. Zum Zeitpunkt t</w:t>
      </w:r>
      <w:r w:rsidR="00E16C91">
        <w:rPr>
          <w:shd w:val="clear" w:color="auto" w:fill="FFFFFF"/>
        </w:rPr>
        <w:t> = 0 wird er am Beginn Baustellenbereichs von einem P</w:t>
      </w:r>
      <w:r w:rsidR="007E5D99">
        <w:rPr>
          <w:shd w:val="clear" w:color="auto" w:fill="FFFFFF"/>
        </w:rPr>
        <w:t>kw</w:t>
      </w:r>
      <w:r w:rsidR="00E16C91">
        <w:rPr>
          <w:shd w:val="clear" w:color="auto" w:fill="FFFFFF"/>
        </w:rPr>
        <w:t xml:space="preserve"> überholt, welcher die zweite Fahrspur (Überholspur) befährt.</w:t>
      </w:r>
    </w:p>
    <w:p w14:paraId="723122AA" w14:textId="577363DF" w:rsidR="00564B4A" w:rsidRDefault="00E16C91" w:rsidP="00115F8B">
      <w:pPr>
        <w:widowControl w:val="0"/>
        <w:rPr>
          <w:shd w:val="clear" w:color="auto" w:fill="FFFFFF"/>
        </w:rPr>
      </w:pPr>
      <w:r>
        <w:rPr>
          <w:shd w:val="clear" w:color="auto" w:fill="FFFFFF"/>
        </w:rPr>
        <w:t>Der Fahrer des P</w:t>
      </w:r>
      <w:r w:rsidR="007E5D99">
        <w:rPr>
          <w:shd w:val="clear" w:color="auto" w:fill="FFFFFF"/>
        </w:rPr>
        <w:t>kw</w:t>
      </w:r>
      <w:r>
        <w:rPr>
          <w:shd w:val="clear" w:color="auto" w:fill="FFFFFF"/>
        </w:rPr>
        <w:t xml:space="preserve"> hält sich nicht an die Geschwindigkeitsbegrenzung und fährt zu diesem Zeitpunkt mit der Geschwindigkeit </w:t>
      </w:r>
      <w:bookmarkStart w:id="975" w:name="_Hlk113516415"/>
      <w:r>
        <w:rPr>
          <w:shd w:val="clear" w:color="auto" w:fill="FFFFFF"/>
        </w:rPr>
        <w:t>110 km ∙ h</w:t>
      </w:r>
      <w:r w:rsidRPr="00564B4A">
        <w:rPr>
          <w:shd w:val="clear" w:color="auto" w:fill="FFFFFF"/>
          <w:vertAlign w:val="superscript"/>
        </w:rPr>
        <w:t>-1</w:t>
      </w:r>
      <w:bookmarkEnd w:id="975"/>
      <w:r>
        <w:rPr>
          <w:shd w:val="clear" w:color="auto" w:fill="FFFFFF"/>
        </w:rPr>
        <w:t>. Er bremst das Fahrzeug sofort gleichmäßig auf 80 km ∙ h</w:t>
      </w:r>
      <w:r w:rsidRPr="00564B4A">
        <w:rPr>
          <w:shd w:val="clear" w:color="auto" w:fill="FFFFFF"/>
          <w:vertAlign w:val="superscript"/>
        </w:rPr>
        <w:t>-1</w:t>
      </w:r>
      <w:r w:rsidR="00917027">
        <w:rPr>
          <w:shd w:val="clear" w:color="auto" w:fill="FFFFFF"/>
        </w:rPr>
        <w:t xml:space="preserve"> ab und legt dabei 200 m zurück.</w:t>
      </w:r>
    </w:p>
    <w:p w14:paraId="74E0A1A9" w14:textId="6BC28561" w:rsidR="00917027" w:rsidRPr="00525F85" w:rsidRDefault="00917027" w:rsidP="00115F8B">
      <w:pPr>
        <w:widowControl w:val="0"/>
      </w:pPr>
      <w:r w:rsidRPr="00B076AA">
        <w:rPr>
          <w:b/>
          <w:shd w:val="clear" w:color="auto" w:fill="FFFFFF"/>
        </w:rPr>
        <w:t xml:space="preserve">a) </w:t>
      </w:r>
      <w:r>
        <w:rPr>
          <w:shd w:val="clear" w:color="auto" w:fill="FFFFFF"/>
        </w:rPr>
        <w:t>Weisen Sie nach</w:t>
      </w:r>
      <w:r w:rsidR="00525F85">
        <w:rPr>
          <w:shd w:val="clear" w:color="auto" w:fill="FFFFFF"/>
        </w:rPr>
        <w:t>, dass die Beschleunigung beim Abbremsen des P</w:t>
      </w:r>
      <w:r w:rsidR="007E5D99">
        <w:rPr>
          <w:shd w:val="clear" w:color="auto" w:fill="FFFFFF"/>
        </w:rPr>
        <w:t>kw</w:t>
      </w:r>
      <w:r w:rsidR="00525F85">
        <w:rPr>
          <w:shd w:val="clear" w:color="auto" w:fill="FFFFFF"/>
        </w:rPr>
        <w:t xml:space="preserve"> -1,1</w:t>
      </w:r>
      <w:r w:rsidR="00525F85">
        <w:t> m ∙ s</w:t>
      </w:r>
      <w:r w:rsidR="00525F85" w:rsidRPr="00525F85">
        <w:rPr>
          <w:vertAlign w:val="superscript"/>
        </w:rPr>
        <w:t>-2</w:t>
      </w:r>
      <w:r w:rsidR="00525F85">
        <w:t xml:space="preserve"> beträgt.</w:t>
      </w:r>
    </w:p>
    <w:p w14:paraId="1985E562" w14:textId="41DE127E" w:rsidR="00564B4A" w:rsidRDefault="00865C86" w:rsidP="00115F8B">
      <w:pPr>
        <w:widowControl w:val="0"/>
        <w:rPr>
          <w:shd w:val="clear" w:color="auto" w:fill="FFFFFF"/>
        </w:rPr>
      </w:pPr>
      <w:r w:rsidRPr="007E5D99">
        <w:rPr>
          <w:b/>
          <w:shd w:val="clear" w:color="auto" w:fill="FFFFFF"/>
        </w:rPr>
        <w:t>b)</w:t>
      </w:r>
      <w:r>
        <w:rPr>
          <w:shd w:val="clear" w:color="auto" w:fill="FFFFFF"/>
        </w:rPr>
        <w:t xml:space="preserve"> Der P</w:t>
      </w:r>
      <w:r w:rsidR="007E5D99">
        <w:rPr>
          <w:shd w:val="clear" w:color="auto" w:fill="FFFFFF"/>
        </w:rPr>
        <w:t>kw</w:t>
      </w:r>
      <w:r>
        <w:rPr>
          <w:shd w:val="clear" w:color="auto" w:fill="FFFFFF"/>
        </w:rPr>
        <w:t xml:space="preserve"> bewegt sich 200 m nach Beginn des Baustellenbereiches gleichförmig</w:t>
      </w:r>
      <w:r w:rsidR="007E5D99">
        <w:rPr>
          <w:shd w:val="clear" w:color="auto" w:fill="FFFFFF"/>
        </w:rPr>
        <w:t xml:space="preserve"> mit der Geschwindigkeit 80 km ∙ h</w:t>
      </w:r>
      <w:r w:rsidR="007E5D99" w:rsidRPr="00564B4A">
        <w:rPr>
          <w:shd w:val="clear" w:color="auto" w:fill="FFFFFF"/>
          <w:vertAlign w:val="superscript"/>
        </w:rPr>
        <w:t>-1</w:t>
      </w:r>
      <w:r w:rsidR="007E5D99">
        <w:rPr>
          <w:shd w:val="clear" w:color="auto" w:fill="FFFFFF"/>
        </w:rPr>
        <w:t>. Er passiert zum Zeitpunkt t</w:t>
      </w:r>
      <w:r w:rsidR="007E5D99" w:rsidRPr="007E5D99">
        <w:rPr>
          <w:shd w:val="clear" w:color="auto" w:fill="FFFFFF"/>
          <w:vertAlign w:val="subscript"/>
        </w:rPr>
        <w:t>1</w:t>
      </w:r>
      <w:r w:rsidR="007E5D99">
        <w:rPr>
          <w:shd w:val="clear" w:color="auto" w:fill="FFFFFF"/>
        </w:rPr>
        <w:t xml:space="preserve"> das Ende des Baustellenbereichs. </w:t>
      </w:r>
    </w:p>
    <w:p w14:paraId="2285FD01" w14:textId="4AAD7711" w:rsidR="007E5D99" w:rsidRDefault="007E5D99" w:rsidP="00115F8B">
      <w:pPr>
        <w:widowControl w:val="0"/>
        <w:rPr>
          <w:shd w:val="clear" w:color="auto" w:fill="FFFFFF"/>
        </w:rPr>
      </w:pPr>
      <w:r>
        <w:rPr>
          <w:shd w:val="clear" w:color="auto" w:fill="FFFFFF"/>
        </w:rPr>
        <w:t>Ermitteln Sie den Abstand von Lieferwagen und Pkw zum Zeitpunkt t</w:t>
      </w:r>
      <w:r w:rsidRPr="007E5D99">
        <w:rPr>
          <w:shd w:val="clear" w:color="auto" w:fill="FFFFFF"/>
          <w:vertAlign w:val="subscript"/>
        </w:rPr>
        <w:t>1</w:t>
      </w:r>
      <w:r>
        <w:rPr>
          <w:shd w:val="clear" w:color="auto" w:fill="FFFFFF"/>
        </w:rPr>
        <w:t>.</w:t>
      </w:r>
    </w:p>
    <w:p w14:paraId="7BBDB5FE" w14:textId="3D878874" w:rsidR="007E5D99" w:rsidRDefault="007E5D99" w:rsidP="00115F8B">
      <w:pPr>
        <w:widowControl w:val="0"/>
        <w:rPr>
          <w:shd w:val="clear" w:color="auto" w:fill="FFFFFF"/>
        </w:rPr>
      </w:pPr>
      <w:r w:rsidRPr="005816AB">
        <w:rPr>
          <w:b/>
          <w:shd w:val="clear" w:color="auto" w:fill="FFFFFF"/>
        </w:rPr>
        <w:t>c)</w:t>
      </w:r>
      <w:r>
        <w:rPr>
          <w:shd w:val="clear" w:color="auto" w:fill="FFFFFF"/>
        </w:rPr>
        <w:t xml:space="preserve"> Auf der Richtungsfahrbahn West hat sich ein Stau wegen eines defekten Lkw gebildet. Der defekte Lkw steht genau in der Mitte des Baustellenbereichs und blockiert die beiden nördlichen Fahrstreifen. Ein Fahrzeug des Pannendienstes durchfährt die Rettungsgasse mit der konstanten Geschwindigkeit 25 km ∙ h</w:t>
      </w:r>
      <w:r w:rsidRPr="00564B4A">
        <w:rPr>
          <w:shd w:val="clear" w:color="auto" w:fill="FFFFFF"/>
          <w:vertAlign w:val="superscript"/>
        </w:rPr>
        <w:t>-1</w:t>
      </w:r>
      <w:r>
        <w:rPr>
          <w:shd w:val="clear" w:color="auto" w:fill="FFFFFF"/>
        </w:rPr>
        <w:t xml:space="preserve">. Zum Zeitpunkt t=0 ist es noch 500 m von dem defekten Lkw entfernt. </w:t>
      </w:r>
    </w:p>
    <w:p w14:paraId="138AAF5F" w14:textId="4326D17B" w:rsidR="007E5D99" w:rsidRDefault="007E5D99" w:rsidP="00115F8B">
      <w:pPr>
        <w:widowControl w:val="0"/>
        <w:rPr>
          <w:shd w:val="clear" w:color="auto" w:fill="FFFFFF"/>
        </w:rPr>
      </w:pPr>
      <w:r>
        <w:rPr>
          <w:shd w:val="clear" w:color="auto" w:fill="FFFFFF"/>
        </w:rPr>
        <w:t>Untersuchen Sie rechnerisch, ob der Lieferwagen den defekten Lkw noch vor Eintreffen des Pannendienstes passiert.</w:t>
      </w:r>
    </w:p>
    <w:p w14:paraId="551853D1" w14:textId="77777777" w:rsidR="00891EAD" w:rsidRDefault="00891EAD" w:rsidP="00115F8B">
      <w:pPr>
        <w:widowControl w:val="0"/>
        <w:rPr>
          <w:shd w:val="clear" w:color="auto" w:fill="FFFFFF"/>
        </w:rPr>
      </w:pPr>
    </w:p>
    <w:p w14:paraId="21546367" w14:textId="2648B1F8" w:rsidR="00891EAD" w:rsidRDefault="00891EAD" w:rsidP="00115F8B">
      <w:pPr>
        <w:widowControl w:val="0"/>
        <w:rPr>
          <w:shd w:val="clear" w:color="auto" w:fill="FFFFFF"/>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1F38AD" w14:paraId="73761902" w14:textId="77777777" w:rsidTr="00C3390A">
        <w:trPr>
          <w:trHeight w:val="4678"/>
        </w:trPr>
        <w:tc>
          <w:tcPr>
            <w:tcW w:w="5030" w:type="dxa"/>
          </w:tcPr>
          <w:p w14:paraId="1444CD2B" w14:textId="6B0A1467" w:rsidR="001F38AD" w:rsidRDefault="00215B7B" w:rsidP="00214582">
            <w:pPr>
              <w:widowControl w:val="0"/>
              <w:rPr>
                <w:shd w:val="clear" w:color="auto" w:fill="FFFFFF"/>
              </w:rPr>
            </w:pPr>
            <w:hyperlink r:id="rId509" w:anchor="m1109" w:history="1">
              <w:r w:rsidR="001F38AD" w:rsidRPr="00C3390A">
                <w:rPr>
                  <w:rStyle w:val="Hyperlink"/>
                  <w:sz w:val="22"/>
                  <w:shd w:val="clear" w:color="auto" w:fill="FFFFFF"/>
                </w:rPr>
                <w:t>1109.</w:t>
              </w:r>
            </w:hyperlink>
            <w:r w:rsidR="001F38AD">
              <w:rPr>
                <w:shd w:val="clear" w:color="auto" w:fill="FFFFFF"/>
              </w:rPr>
              <w:t xml:space="preserve"> In dem Diagramm sind drei s(t)-Graphen abgebildet. Skizzieren Sie für jede der drei Bewegungen de</w:t>
            </w:r>
            <w:r w:rsidR="00214582">
              <w:rPr>
                <w:shd w:val="clear" w:color="auto" w:fill="FFFFFF"/>
              </w:rPr>
              <w:t>n</w:t>
            </w:r>
            <w:r w:rsidR="001F38AD">
              <w:rPr>
                <w:shd w:val="clear" w:color="auto" w:fill="FFFFFF"/>
              </w:rPr>
              <w:t xml:space="preserve"> v(t)-Graph und den a(t)-Graph. </w:t>
            </w:r>
          </w:p>
        </w:tc>
        <w:tc>
          <w:tcPr>
            <w:tcW w:w="5031" w:type="dxa"/>
          </w:tcPr>
          <w:p w14:paraId="2E7FAF55" w14:textId="21048E93" w:rsidR="001F38AD" w:rsidRDefault="00CA707E" w:rsidP="00115F8B">
            <w:pPr>
              <w:widowControl w:val="0"/>
              <w:rPr>
                <w:shd w:val="clear" w:color="auto" w:fill="FFFFFF"/>
              </w:rPr>
            </w:pPr>
            <w:r>
              <w:rPr>
                <w:noProof/>
                <w:snapToGrid/>
                <w:shd w:val="clear" w:color="auto" w:fill="FFFFFF"/>
              </w:rPr>
              <w:drawing>
                <wp:inline distT="0" distB="0" distL="0" distR="0" wp14:anchorId="46DE6F86" wp14:editId="077657D2">
                  <wp:extent cx="1941580" cy="4773178"/>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1109.png"/>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1941580" cy="4773178"/>
                          </a:xfrm>
                          <a:prstGeom prst="rect">
                            <a:avLst/>
                          </a:prstGeom>
                        </pic:spPr>
                      </pic:pic>
                    </a:graphicData>
                  </a:graphic>
                </wp:inline>
              </w:drawing>
            </w:r>
          </w:p>
        </w:tc>
      </w:tr>
    </w:tbl>
    <w:p w14:paraId="3D761E2A" w14:textId="397E6DD4" w:rsidR="00891EAD" w:rsidRDefault="00891EAD" w:rsidP="00115F8B">
      <w:pPr>
        <w:widowControl w:val="0"/>
        <w:rPr>
          <w:shd w:val="clear" w:color="auto" w:fill="FFFFFF"/>
        </w:rPr>
      </w:pPr>
    </w:p>
    <w:p w14:paraId="42483216" w14:textId="66B64830" w:rsidR="00C92D0E" w:rsidRDefault="00C92D0E" w:rsidP="00115F8B">
      <w:pPr>
        <w:widowControl w:val="0"/>
        <w:rPr>
          <w:shd w:val="clear" w:color="auto" w:fill="FFFFFF"/>
        </w:rPr>
      </w:pPr>
    </w:p>
    <w:p w14:paraId="2A171A94" w14:textId="684A2D53" w:rsidR="00EA0189" w:rsidRDefault="00215B7B" w:rsidP="00115F8B">
      <w:pPr>
        <w:widowControl w:val="0"/>
        <w:rPr>
          <w:shd w:val="clear" w:color="auto" w:fill="FFFFFF"/>
        </w:rPr>
      </w:pPr>
      <w:hyperlink r:id="rId511" w:anchor="m1115" w:history="1">
        <w:r w:rsidR="00C92D0E" w:rsidRPr="00F55F9D">
          <w:rPr>
            <w:rStyle w:val="Hyperlink"/>
            <w:sz w:val="22"/>
            <w:shd w:val="clear" w:color="auto" w:fill="FFFFFF"/>
          </w:rPr>
          <w:t>1115.</w:t>
        </w:r>
      </w:hyperlink>
      <w:r w:rsidR="00C92D0E">
        <w:rPr>
          <w:shd w:val="clear" w:color="auto" w:fill="FFFFFF"/>
        </w:rPr>
        <w:t xml:space="preserve"> Bei einem Bremstest wird ein Auto zuerst auf trockener und dann auf nasser Fahrbahn von 100</w:t>
      </w:r>
      <w:r w:rsidR="00EA0189">
        <w:rPr>
          <w:shd w:val="clear" w:color="auto" w:fill="FFFFFF"/>
        </w:rPr>
        <w:t> </w:t>
      </w:r>
      <w:r w:rsidR="00C92D0E">
        <w:rPr>
          <w:shd w:val="clear" w:color="auto" w:fill="FFFFFF"/>
        </w:rPr>
        <w:t>km/h jeweils bis zum Stillstand abgebremst.</w:t>
      </w:r>
    </w:p>
    <w:p w14:paraId="49098119" w14:textId="620FE1F8" w:rsidR="00EA0189" w:rsidRDefault="00EA0189" w:rsidP="00115F8B">
      <w:pPr>
        <w:widowControl w:val="0"/>
        <w:rPr>
          <w:shd w:val="clear" w:color="auto" w:fill="FFFFFF"/>
        </w:rPr>
      </w:pPr>
      <w:r>
        <w:rPr>
          <w:shd w:val="clear" w:color="auto" w:fill="FFFFFF"/>
        </w:rPr>
        <w:t xml:space="preserve">Auf trockener Straße fährt das Auto vom Bremsbeginn an noch </w:t>
      </w:r>
      <w:r w:rsidR="00E2737F">
        <w:rPr>
          <w:shd w:val="clear" w:color="auto" w:fill="FFFFFF"/>
        </w:rPr>
        <w:t>75</w:t>
      </w:r>
      <w:r>
        <w:rPr>
          <w:shd w:val="clear" w:color="auto" w:fill="FFFFFF"/>
        </w:rPr>
        <w:t xml:space="preserve"> m weit und steht dann. </w:t>
      </w:r>
    </w:p>
    <w:p w14:paraId="79FC3D3D" w14:textId="1F5F5696" w:rsidR="00C92D0E" w:rsidRDefault="009130DC" w:rsidP="00115F8B">
      <w:pPr>
        <w:widowControl w:val="0"/>
        <w:rPr>
          <w:shd w:val="clear" w:color="auto" w:fill="FFFFFF"/>
        </w:rPr>
      </w:pPr>
      <w:r w:rsidRPr="009130DC">
        <w:rPr>
          <w:b/>
          <w:shd w:val="clear" w:color="auto" w:fill="FFFFFF"/>
        </w:rPr>
        <w:t>a)</w:t>
      </w:r>
      <w:r>
        <w:rPr>
          <w:shd w:val="clear" w:color="auto" w:fill="FFFFFF"/>
        </w:rPr>
        <w:t xml:space="preserve"> Wie groß ist die Bremsbeschleunigung?</w:t>
      </w:r>
    </w:p>
    <w:p w14:paraId="58345532" w14:textId="58894BD6" w:rsidR="009130DC" w:rsidRDefault="009130DC" w:rsidP="00115F8B">
      <w:pPr>
        <w:widowControl w:val="0"/>
        <w:rPr>
          <w:shd w:val="clear" w:color="auto" w:fill="FFFFFF"/>
        </w:rPr>
      </w:pPr>
      <w:r w:rsidRPr="00DA716B">
        <w:rPr>
          <w:b/>
          <w:shd w:val="clear" w:color="auto" w:fill="FFFFFF"/>
        </w:rPr>
        <w:t>b)</w:t>
      </w:r>
      <w:r>
        <w:rPr>
          <w:shd w:val="clear" w:color="auto" w:fill="FFFFFF"/>
        </w:rPr>
        <w:t xml:space="preserve"> Wie lange dauert das Abbremsen?</w:t>
      </w:r>
    </w:p>
    <w:p w14:paraId="262F30CD" w14:textId="7C5942C1" w:rsidR="009130DC" w:rsidRDefault="009130DC" w:rsidP="00115F8B">
      <w:pPr>
        <w:widowControl w:val="0"/>
        <w:rPr>
          <w:shd w:val="clear" w:color="auto" w:fill="FFFFFF"/>
        </w:rPr>
      </w:pPr>
      <w:r w:rsidRPr="00DA716B">
        <w:rPr>
          <w:b/>
          <w:shd w:val="clear" w:color="auto" w:fill="FFFFFF"/>
        </w:rPr>
        <w:t>c)</w:t>
      </w:r>
      <w:r>
        <w:rPr>
          <w:shd w:val="clear" w:color="auto" w:fill="FFFFFF"/>
        </w:rPr>
        <w:t xml:space="preserve"> Zeichne </w:t>
      </w:r>
      <w:r w:rsidR="001D7E75">
        <w:rPr>
          <w:shd w:val="clear" w:color="auto" w:fill="FFFFFF"/>
        </w:rPr>
        <w:t>für das Bremsen ein</w:t>
      </w:r>
      <w:r>
        <w:rPr>
          <w:shd w:val="clear" w:color="auto" w:fill="FFFFFF"/>
        </w:rPr>
        <w:t xml:space="preserve"> v(t)-Diagramm.</w:t>
      </w:r>
    </w:p>
    <w:p w14:paraId="71833180" w14:textId="510EFB54" w:rsidR="009130DC" w:rsidRDefault="009130DC" w:rsidP="00115F8B">
      <w:pPr>
        <w:widowControl w:val="0"/>
        <w:rPr>
          <w:shd w:val="clear" w:color="auto" w:fill="FFFFFF"/>
        </w:rPr>
      </w:pPr>
    </w:p>
    <w:p w14:paraId="46CC9ADC" w14:textId="02AA9B5E" w:rsidR="009130DC" w:rsidRDefault="009130DC" w:rsidP="00115F8B">
      <w:pPr>
        <w:widowControl w:val="0"/>
      </w:pPr>
      <w:r>
        <w:rPr>
          <w:shd w:val="clear" w:color="auto" w:fill="FFFFFF"/>
        </w:rPr>
        <w:t xml:space="preserve">Auf nasser Straße beträgt die Bremsbeschleunigung </w:t>
      </w:r>
      <w:r w:rsidR="0052000E">
        <w:rPr>
          <w:shd w:val="clear" w:color="auto" w:fill="FFFFFF"/>
        </w:rPr>
        <w:t>nur 3</w:t>
      </w:r>
      <w:r>
        <w:rPr>
          <w:shd w:val="clear" w:color="auto" w:fill="FFFFFF"/>
        </w:rPr>
        <w:t>,0 m</w:t>
      </w:r>
      <w:r>
        <w:t xml:space="preserve"> ∙ s</w:t>
      </w:r>
      <w:r w:rsidRPr="009130DC">
        <w:rPr>
          <w:vertAlign w:val="superscript"/>
        </w:rPr>
        <w:t>-2</w:t>
      </w:r>
      <w:r>
        <w:t xml:space="preserve">. </w:t>
      </w:r>
    </w:p>
    <w:p w14:paraId="279E53EB" w14:textId="09B8BB49" w:rsidR="009130DC" w:rsidRDefault="009130DC" w:rsidP="00115F8B">
      <w:pPr>
        <w:widowControl w:val="0"/>
      </w:pPr>
      <w:r w:rsidRPr="00DA716B">
        <w:rPr>
          <w:b/>
        </w:rPr>
        <w:t>d)</w:t>
      </w:r>
      <w:r>
        <w:t xml:space="preserve"> Berechne die Zeit vom Bremsbeginn bis zum Stillstand</w:t>
      </w:r>
      <w:r w:rsidR="00B25783">
        <w:t xml:space="preserve"> und den dabei zurückgelegten Weg</w:t>
      </w:r>
      <w:r>
        <w:t>.</w:t>
      </w:r>
    </w:p>
    <w:p w14:paraId="114ECF55" w14:textId="791D07D4" w:rsidR="009130DC" w:rsidRDefault="009130DC" w:rsidP="00115F8B">
      <w:pPr>
        <w:widowControl w:val="0"/>
      </w:pPr>
      <w:r w:rsidRPr="00DA716B">
        <w:rPr>
          <w:b/>
        </w:rPr>
        <w:t>e)</w:t>
      </w:r>
      <w:r>
        <w:t xml:space="preserve"> Zeichen das v(t)-Diagramm in das Diagramm von Aufgabe c) ein.</w:t>
      </w:r>
    </w:p>
    <w:p w14:paraId="69C2547D" w14:textId="5F301EA4" w:rsidR="00021FFB" w:rsidRDefault="00021FFB" w:rsidP="00115F8B">
      <w:pPr>
        <w:widowControl w:val="0"/>
      </w:pPr>
    </w:p>
    <w:p w14:paraId="5414749C" w14:textId="6EF7F7A0" w:rsidR="00021FFB" w:rsidRDefault="00021FFB" w:rsidP="00115F8B">
      <w:pPr>
        <w:widowControl w:val="0"/>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48594F" w14:paraId="5670DB1F" w14:textId="77777777" w:rsidTr="0048594F">
        <w:tc>
          <w:tcPr>
            <w:tcW w:w="5030" w:type="dxa"/>
          </w:tcPr>
          <w:bookmarkStart w:id="976" w:name="_Hlk124330150"/>
          <w:p w14:paraId="13375812" w14:textId="4C5D7DD8" w:rsidR="0048594F" w:rsidRDefault="00CE6F1A" w:rsidP="00115F8B">
            <w:pPr>
              <w:widowControl w:val="0"/>
            </w:pPr>
            <w:r>
              <w:lastRenderedPageBreak/>
              <w:fldChar w:fldCharType="begin"/>
            </w:r>
            <w:r>
              <w:instrText xml:space="preserve"> HYPERLINK "lsgmech_4.docx" \l "m1116" </w:instrText>
            </w:r>
            <w:r>
              <w:fldChar w:fldCharType="separate"/>
            </w:r>
            <w:r w:rsidR="0048594F" w:rsidRPr="00DD65D4">
              <w:rPr>
                <w:rStyle w:val="Hyperlink"/>
                <w:sz w:val="22"/>
              </w:rPr>
              <w:t>1116.</w:t>
            </w:r>
            <w:r>
              <w:rPr>
                <w:rStyle w:val="Hyperlink"/>
                <w:sz w:val="22"/>
              </w:rPr>
              <w:fldChar w:fldCharType="end"/>
            </w:r>
            <w:r w:rsidR="0048594F">
              <w:t xml:space="preserve"> </w:t>
            </w:r>
            <w:r w:rsidR="00EA3CB2">
              <w:t>Das v(t)-Diagramm stellt für eine Bewegung den Zusammenhang zwischen der Geschwindigkeit und der Zeit dar.</w:t>
            </w:r>
          </w:p>
          <w:p w14:paraId="5C970A3C" w14:textId="77777777" w:rsidR="00EA3CB2" w:rsidRDefault="00EA3CB2" w:rsidP="00115F8B">
            <w:pPr>
              <w:widowControl w:val="0"/>
            </w:pPr>
            <w:r w:rsidRPr="00965E3F">
              <w:rPr>
                <w:b/>
              </w:rPr>
              <w:t>a)</w:t>
            </w:r>
            <w:r>
              <w:t xml:space="preserve"> Beschreiben Sie diesen Bewegungsvorgang.</w:t>
            </w:r>
          </w:p>
          <w:p w14:paraId="105676DE" w14:textId="77777777" w:rsidR="00EA3CB2" w:rsidRDefault="00EA3CB2" w:rsidP="00115F8B">
            <w:pPr>
              <w:widowControl w:val="0"/>
            </w:pPr>
            <w:r w:rsidRPr="00965E3F">
              <w:rPr>
                <w:b/>
              </w:rPr>
              <w:t>b)</w:t>
            </w:r>
            <w:r>
              <w:t xml:space="preserve"> Berechnen Sie die vorkommenden Beschleunigungen.</w:t>
            </w:r>
          </w:p>
          <w:p w14:paraId="1337077C" w14:textId="77777777" w:rsidR="00EA3CB2" w:rsidRDefault="00EA3CB2" w:rsidP="00115F8B">
            <w:pPr>
              <w:widowControl w:val="0"/>
            </w:pPr>
            <w:r w:rsidRPr="00965E3F">
              <w:rPr>
                <w:b/>
              </w:rPr>
              <w:t>c)</w:t>
            </w:r>
            <w:r>
              <w:t xml:space="preserve"> Berechnen Sie den gesamten Weg, der während dieser Bewegung zurückgelegt wird,</w:t>
            </w:r>
          </w:p>
          <w:p w14:paraId="4AAEE911" w14:textId="329C741F" w:rsidR="00EA3CB2" w:rsidRDefault="00EA3CB2" w:rsidP="00115F8B">
            <w:pPr>
              <w:widowControl w:val="0"/>
            </w:pPr>
            <w:r w:rsidRPr="00965E3F">
              <w:rPr>
                <w:b/>
              </w:rPr>
              <w:t>d)</w:t>
            </w:r>
            <w:r>
              <w:t xml:space="preserve"> Zeichen Sie das a(t)-Diagramm.</w:t>
            </w:r>
          </w:p>
        </w:tc>
        <w:tc>
          <w:tcPr>
            <w:tcW w:w="5031" w:type="dxa"/>
          </w:tcPr>
          <w:p w14:paraId="736D49E2" w14:textId="77777777" w:rsidR="0048594F" w:rsidRDefault="0048594F" w:rsidP="00115F8B">
            <w:pPr>
              <w:widowControl w:val="0"/>
            </w:pPr>
            <w:r>
              <w:rPr>
                <w:noProof/>
                <w:snapToGrid/>
              </w:rPr>
              <w:drawing>
                <wp:inline distT="0" distB="0" distL="0" distR="0" wp14:anchorId="025D7FC5" wp14:editId="085A34D5">
                  <wp:extent cx="2718089" cy="1752368"/>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1116_1.png"/>
                          <pic:cNvPicPr/>
                        </pic:nvPicPr>
                        <pic:blipFill>
                          <a:blip r:embed="rId512">
                            <a:extLst>
                              <a:ext uri="{28A0092B-C50C-407E-A947-70E740481C1C}">
                                <a14:useLocalDpi xmlns:a14="http://schemas.microsoft.com/office/drawing/2010/main" val="0"/>
                              </a:ext>
                            </a:extLst>
                          </a:blip>
                          <a:stretch>
                            <a:fillRect/>
                          </a:stretch>
                        </pic:blipFill>
                        <pic:spPr>
                          <a:xfrm>
                            <a:off x="0" y="0"/>
                            <a:ext cx="2736309" cy="1764115"/>
                          </a:xfrm>
                          <a:prstGeom prst="rect">
                            <a:avLst/>
                          </a:prstGeom>
                        </pic:spPr>
                      </pic:pic>
                    </a:graphicData>
                  </a:graphic>
                </wp:inline>
              </w:drawing>
            </w:r>
          </w:p>
          <w:p w14:paraId="333013B5" w14:textId="2F5778CD" w:rsidR="00F60305" w:rsidRDefault="00215B7B" w:rsidP="00115F8B">
            <w:pPr>
              <w:widowControl w:val="0"/>
            </w:pPr>
            <w:hyperlink r:id="rId513" w:history="1">
              <w:r w:rsidR="00F60305" w:rsidRPr="00F60305">
                <w:rPr>
                  <w:rStyle w:val="Hyperlink"/>
                  <w:sz w:val="22"/>
                </w:rPr>
                <w:t>Diagrammquelle</w:t>
              </w:r>
            </w:hyperlink>
          </w:p>
        </w:tc>
      </w:tr>
      <w:bookmarkEnd w:id="976"/>
    </w:tbl>
    <w:p w14:paraId="006A438E" w14:textId="77777777" w:rsidR="00021FFB" w:rsidRDefault="00021FFB" w:rsidP="00115F8B">
      <w:pPr>
        <w:widowControl w:val="0"/>
      </w:pPr>
    </w:p>
    <w:p w14:paraId="22F2913D" w14:textId="77777777" w:rsidR="009130DC" w:rsidRPr="009130DC" w:rsidRDefault="009130DC" w:rsidP="00115F8B">
      <w:pPr>
        <w:widowControl w:val="0"/>
      </w:pPr>
    </w:p>
    <w:p w14:paraId="53DBD116" w14:textId="77777777" w:rsidR="00905638" w:rsidRDefault="00905638" w:rsidP="00233DCF">
      <w:pPr>
        <w:widowControl w:val="0"/>
        <w:rPr>
          <w:shd w:val="clear" w:color="auto" w:fill="FFFFFF"/>
        </w:rPr>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3144104" w14:textId="77777777" w:rsidTr="00E14754">
        <w:trPr>
          <w:trHeight w:val="397"/>
        </w:trPr>
        <w:tc>
          <w:tcPr>
            <w:tcW w:w="5030" w:type="dxa"/>
            <w:vAlign w:val="center"/>
          </w:tcPr>
          <w:p w14:paraId="32F10EC9" w14:textId="77777777" w:rsidR="00E14754" w:rsidRPr="0071784C" w:rsidRDefault="00E14754" w:rsidP="00AD5758">
            <w:pPr>
              <w:pStyle w:val="berschrift4"/>
            </w:pPr>
            <w:bookmarkStart w:id="977" w:name="t2"/>
            <w:bookmarkEnd w:id="977"/>
            <w:r w:rsidRPr="0071784C">
              <w:t>Freier Fall</w:t>
            </w:r>
          </w:p>
        </w:tc>
        <w:tc>
          <w:tcPr>
            <w:tcW w:w="5030" w:type="dxa"/>
            <w:vAlign w:val="center"/>
          </w:tcPr>
          <w:p w14:paraId="64D10E08" w14:textId="1BBD902C" w:rsidR="00E14754" w:rsidRPr="0071784C" w:rsidRDefault="00215B7B" w:rsidP="00E14754">
            <w:pPr>
              <w:widowControl w:val="0"/>
              <w:jc w:val="center"/>
            </w:pPr>
            <w:hyperlink w:anchor="t0" w:history="1">
              <w:r w:rsidR="00E14754">
                <w:rPr>
                  <w:rStyle w:val="Hyperlink"/>
                  <w:color w:val="800080"/>
                  <w:sz w:val="22"/>
                </w:rPr>
                <w:t>(z</w:t>
              </w:r>
              <w:bookmarkStart w:id="978" w:name="_Hlt495583107"/>
              <w:r w:rsidR="00E14754">
                <w:rPr>
                  <w:rStyle w:val="Hyperlink"/>
                  <w:color w:val="800080"/>
                  <w:sz w:val="22"/>
                </w:rPr>
                <w:t>u</w:t>
              </w:r>
              <w:bookmarkStart w:id="979" w:name="_Hlt495628757"/>
              <w:bookmarkEnd w:id="978"/>
              <w:r w:rsidR="00E14754">
                <w:rPr>
                  <w:rStyle w:val="Hyperlink"/>
                  <w:color w:val="800080"/>
                  <w:sz w:val="22"/>
                </w:rPr>
                <w:t>m</w:t>
              </w:r>
              <w:bookmarkStart w:id="980" w:name="_Hlt495677673"/>
              <w:bookmarkEnd w:id="979"/>
              <w:r w:rsidR="00E14754">
                <w:rPr>
                  <w:rStyle w:val="Hyperlink"/>
                  <w:color w:val="800080"/>
                  <w:sz w:val="22"/>
                </w:rPr>
                <w:t xml:space="preserve"> </w:t>
              </w:r>
              <w:bookmarkStart w:id="981" w:name="_Hlt40622543"/>
              <w:bookmarkStart w:id="982" w:name="_Hlt495583454"/>
              <w:bookmarkEnd w:id="980"/>
              <w:bookmarkEnd w:id="981"/>
              <w:r w:rsidR="00E14754">
                <w:rPr>
                  <w:rStyle w:val="Hyperlink"/>
                  <w:color w:val="800080"/>
                  <w:sz w:val="22"/>
                </w:rPr>
                <w:t>I</w:t>
              </w:r>
              <w:bookmarkStart w:id="983" w:name="_Hlt146153530"/>
              <w:bookmarkEnd w:id="982"/>
              <w:r w:rsidR="00E14754">
                <w:rPr>
                  <w:rStyle w:val="Hyperlink"/>
                  <w:color w:val="800080"/>
                  <w:sz w:val="22"/>
                </w:rPr>
                <w:t>n</w:t>
              </w:r>
              <w:bookmarkStart w:id="984" w:name="_Hlt495628333"/>
              <w:bookmarkEnd w:id="983"/>
              <w:r w:rsidR="00E14754">
                <w:rPr>
                  <w:rStyle w:val="Hyperlink"/>
                  <w:color w:val="800080"/>
                  <w:sz w:val="22"/>
                </w:rPr>
                <w:t>h</w:t>
              </w:r>
              <w:bookmarkStart w:id="985" w:name="_Hlt40622541"/>
              <w:bookmarkStart w:id="986" w:name="_Hlt495630185"/>
              <w:bookmarkEnd w:id="984"/>
              <w:bookmarkEnd w:id="985"/>
              <w:r w:rsidR="00E14754">
                <w:rPr>
                  <w:rStyle w:val="Hyperlink"/>
                  <w:color w:val="800080"/>
                  <w:sz w:val="22"/>
                </w:rPr>
                <w:t>a</w:t>
              </w:r>
              <w:bookmarkEnd w:id="986"/>
              <w:r w:rsidR="00E14754">
                <w:rPr>
                  <w:rStyle w:val="Hyperlink"/>
                  <w:color w:val="800080"/>
                  <w:sz w:val="22"/>
                </w:rPr>
                <w:t>lt</w:t>
              </w:r>
              <w:bookmarkStart w:id="987" w:name="_Hlt496359317"/>
              <w:r w:rsidR="00E14754">
                <w:rPr>
                  <w:rStyle w:val="Hyperlink"/>
                  <w:color w:val="800080"/>
                  <w:sz w:val="22"/>
                </w:rPr>
                <w:t>s</w:t>
              </w:r>
              <w:bookmarkStart w:id="988" w:name="_Hlt496353506"/>
              <w:bookmarkEnd w:id="987"/>
              <w:r w:rsidR="00E14754">
                <w:rPr>
                  <w:rStyle w:val="Hyperlink"/>
                  <w:color w:val="800080"/>
                  <w:sz w:val="22"/>
                </w:rPr>
                <w:t>v</w:t>
              </w:r>
              <w:bookmarkStart w:id="989" w:name="_Hlt150121821"/>
              <w:bookmarkEnd w:id="988"/>
              <w:r w:rsidR="00E14754">
                <w:rPr>
                  <w:rStyle w:val="Hyperlink"/>
                  <w:color w:val="800080"/>
                  <w:sz w:val="22"/>
                </w:rPr>
                <w:t>e</w:t>
              </w:r>
              <w:bookmarkStart w:id="990" w:name="_Hlt516131047"/>
              <w:bookmarkEnd w:id="989"/>
              <w:r w:rsidR="00E14754">
                <w:rPr>
                  <w:rStyle w:val="Hyperlink"/>
                  <w:color w:val="800080"/>
                  <w:sz w:val="22"/>
                </w:rPr>
                <w:t>r</w:t>
              </w:r>
              <w:bookmarkStart w:id="991" w:name="_Hlt523835680"/>
              <w:bookmarkEnd w:id="990"/>
              <w:r w:rsidR="00E14754">
                <w:rPr>
                  <w:rStyle w:val="Hyperlink"/>
                  <w:color w:val="800080"/>
                  <w:sz w:val="22"/>
                </w:rPr>
                <w:t>z</w:t>
              </w:r>
              <w:bookmarkEnd w:id="991"/>
              <w:r w:rsidR="00E14754">
                <w:rPr>
                  <w:rStyle w:val="Hyperlink"/>
                  <w:color w:val="800080"/>
                  <w:sz w:val="22"/>
                </w:rPr>
                <w:t>ei</w:t>
              </w:r>
              <w:bookmarkStart w:id="992" w:name="_Hlt495587133"/>
              <w:r w:rsidR="00E14754">
                <w:rPr>
                  <w:rStyle w:val="Hyperlink"/>
                  <w:color w:val="800080"/>
                  <w:sz w:val="22"/>
                </w:rPr>
                <w:t>c</w:t>
              </w:r>
              <w:bookmarkEnd w:id="992"/>
              <w:r w:rsidR="00E14754">
                <w:rPr>
                  <w:rStyle w:val="Hyperlink"/>
                  <w:color w:val="800080"/>
                  <w:sz w:val="22"/>
                </w:rPr>
                <w:t>hnis)</w:t>
              </w:r>
            </w:hyperlink>
          </w:p>
        </w:tc>
      </w:tr>
      <w:tr w:rsidR="00E14754" w:rsidRPr="0071784C" w14:paraId="0CEAF3AC" w14:textId="77777777" w:rsidTr="00E14754">
        <w:trPr>
          <w:trHeight w:val="397"/>
        </w:trPr>
        <w:tc>
          <w:tcPr>
            <w:tcW w:w="10060" w:type="dxa"/>
            <w:gridSpan w:val="2"/>
            <w:vAlign w:val="center"/>
          </w:tcPr>
          <w:p w14:paraId="7B0F16CF" w14:textId="633E4473" w:rsidR="00E14754" w:rsidRDefault="00215B7B" w:rsidP="00E14754">
            <w:pPr>
              <w:widowControl w:val="0"/>
              <w:jc w:val="center"/>
              <w:rPr>
                <w:color w:val="800080"/>
              </w:rPr>
            </w:pPr>
            <w:hyperlink r:id="rId514" w:anchor="beschleunigte_bewegung" w:history="1">
              <w:r w:rsidR="00E14754" w:rsidRPr="00E05C8A">
                <w:rPr>
                  <w:rStyle w:val="Hyperlink"/>
                  <w:sz w:val="22"/>
                </w:rPr>
                <w:t>Formeln zum Thema</w:t>
              </w:r>
            </w:hyperlink>
          </w:p>
        </w:tc>
      </w:tr>
    </w:tbl>
    <w:p w14:paraId="2C92B353" w14:textId="5CE8C161" w:rsidR="00E14754" w:rsidRDefault="00E14754" w:rsidP="00E14754">
      <w:pPr>
        <w:widowControl w:val="0"/>
      </w:pPr>
      <w:r>
        <w:rPr>
          <w:color w:val="FF0000"/>
        </w:rPr>
        <w:sym w:font="Symbol" w:char="F02A"/>
      </w:r>
      <w:bookmarkStart w:id="993" w:name="_Hlt40244973"/>
      <w:bookmarkStart w:id="994" w:name="_Hlt40244696"/>
      <w:bookmarkEnd w:id="993"/>
      <w:r>
        <w:fldChar w:fldCharType="begin"/>
      </w:r>
      <w:r w:rsidR="00626526">
        <w:instrText>HYPERLINK "lsgmech.docx" \l "m8"</w:instrText>
      </w:r>
      <w:r>
        <w:fldChar w:fldCharType="separate"/>
      </w:r>
      <w:r>
        <w:rPr>
          <w:rStyle w:val="Hyperlink"/>
          <w:sz w:val="22"/>
        </w:rPr>
        <w:t>8</w:t>
      </w:r>
      <w:bookmarkStart w:id="995" w:name="_Hlt496411948"/>
      <w:r>
        <w:rPr>
          <w:rStyle w:val="Hyperlink"/>
          <w:sz w:val="22"/>
        </w:rPr>
        <w:t>.</w:t>
      </w:r>
      <w:bookmarkEnd w:id="995"/>
      <w:r>
        <w:fldChar w:fldCharType="end"/>
      </w:r>
      <w:bookmarkEnd w:id="994"/>
      <w:r>
        <w:t xml:space="preserve"> Aus welcher Höhe müssen Fallschirmspringer zu Übungszwecken frei herab</w:t>
      </w:r>
      <w:r w:rsidR="00AD5758">
        <w:t xml:space="preserve"> </w:t>
      </w:r>
      <w:r>
        <w:t>springen, um mit derselben Geschwindigkeit (7 ms</w:t>
      </w:r>
      <w:r>
        <w:rPr>
          <w:position w:val="6"/>
          <w:vertAlign w:val="superscript"/>
        </w:rPr>
        <w:t>-1</w:t>
      </w:r>
      <w:r>
        <w:t>) anzukommen wie beim Absprung mit Fallschirm aus großer Höhe?</w:t>
      </w:r>
      <w:r>
        <w:br/>
      </w:r>
      <w:r>
        <w:sym w:font="Symbol" w:char="F02A"/>
      </w:r>
      <w:r>
        <w:sym w:font="Symbol" w:char="F02A"/>
      </w:r>
    </w:p>
    <w:p w14:paraId="12F64694" w14:textId="29930FAB" w:rsidR="00E14754" w:rsidRDefault="00E14754" w:rsidP="00E14754">
      <w:pPr>
        <w:widowControl w:val="0"/>
      </w:pPr>
      <w:bookmarkStart w:id="996" w:name="_Hlt496411951"/>
      <w:r>
        <w:rPr>
          <w:color w:val="FF0000"/>
        </w:rPr>
        <w:sym w:font="Symbol" w:char="F02A"/>
      </w:r>
      <w:bookmarkStart w:id="997" w:name="_Hlt40246425"/>
      <w:bookmarkStart w:id="998" w:name="_Hlt40246288"/>
      <w:bookmarkEnd w:id="997"/>
      <w:r>
        <w:fldChar w:fldCharType="begin"/>
      </w:r>
      <w:r w:rsidR="00626526">
        <w:instrText>HYPERLINK "lsgmech.docx" \l "m9"</w:instrText>
      </w:r>
      <w:r>
        <w:fldChar w:fldCharType="separate"/>
      </w:r>
      <w:r>
        <w:rPr>
          <w:rStyle w:val="Hyperlink"/>
          <w:sz w:val="22"/>
        </w:rPr>
        <w:t>9.</w:t>
      </w:r>
      <w:r>
        <w:fldChar w:fldCharType="end"/>
      </w:r>
      <w:bookmarkEnd w:id="996"/>
      <w:bookmarkEnd w:id="998"/>
      <w:r>
        <w:t xml:space="preserve"> Um die Auswirkungen eines Auffahrunfalls zu demonstrieren, ließ eine Versicherungsgesellschaft ein Auto durch einen Kran 10 m hoch ziehen und dann frei auf den Boden fallen. Mit welcher Geschwindigkeit in kmh</w:t>
      </w:r>
      <w:r>
        <w:rPr>
          <w:position w:val="6"/>
          <w:vertAlign w:val="superscript"/>
        </w:rPr>
        <w:t>-1</w:t>
      </w:r>
      <w:r>
        <w:t xml:space="preserve"> müsste das Auto </w:t>
      </w:r>
      <w:r w:rsidR="006E0217">
        <w:t>stattdessen</w:t>
      </w:r>
      <w:r>
        <w:t xml:space="preserve"> gegen eine feste Wand fahren, um dieselbe Aufprallbedingung zu schaffen?</w:t>
      </w:r>
      <w:r>
        <w:br/>
      </w:r>
      <w:r>
        <w:sym w:font="Symbol" w:char="F02A"/>
      </w:r>
      <w:r>
        <w:sym w:font="Symbol" w:char="F02A"/>
      </w:r>
    </w:p>
    <w:p w14:paraId="0CFE63ED" w14:textId="5A4C1F13" w:rsidR="00E14754" w:rsidRDefault="00E14754" w:rsidP="00E14754">
      <w:pPr>
        <w:widowControl w:val="0"/>
        <w:tabs>
          <w:tab w:val="left" w:pos="144"/>
          <w:tab w:val="left" w:pos="2304"/>
        </w:tabs>
      </w:pPr>
      <w:bookmarkStart w:id="999" w:name="_Hlt496411954"/>
      <w:r>
        <w:rPr>
          <w:color w:val="FF0000"/>
        </w:rPr>
        <w:sym w:font="Symbol" w:char="F02A"/>
      </w:r>
      <w:bookmarkStart w:id="1000" w:name="_Hlt86649221"/>
      <w:bookmarkEnd w:id="1000"/>
      <w:r>
        <w:fldChar w:fldCharType="begin"/>
      </w:r>
      <w:r w:rsidR="00626526">
        <w:instrText>HYPERLINK "lsgmech.docx" \l "m10"</w:instrText>
      </w:r>
      <w:r>
        <w:fldChar w:fldCharType="separate"/>
      </w:r>
      <w:r>
        <w:rPr>
          <w:rStyle w:val="Hyperlink"/>
          <w:sz w:val="22"/>
        </w:rPr>
        <w:t>1</w:t>
      </w:r>
      <w:bookmarkStart w:id="1001" w:name="_Hlt515974104"/>
      <w:r>
        <w:rPr>
          <w:rStyle w:val="Hyperlink"/>
          <w:sz w:val="22"/>
        </w:rPr>
        <w:t>0</w:t>
      </w:r>
      <w:bookmarkEnd w:id="1001"/>
      <w:r>
        <w:rPr>
          <w:rStyle w:val="Hyperlink"/>
          <w:sz w:val="22"/>
        </w:rPr>
        <w:t>.</w:t>
      </w:r>
      <w:r>
        <w:fldChar w:fldCharType="end"/>
      </w:r>
      <w:bookmarkEnd w:id="999"/>
      <w:r>
        <w:t xml:space="preserve"> Von der Spitze eines Turmes lässt man einen Stein fallen. Nach 4 Sekunden sieht man ihn auf dem Boden aufschlagen.</w:t>
      </w:r>
      <w:r>
        <w:br/>
        <w:t>a) Wie hoch ist der Turm?</w:t>
      </w:r>
      <w:r>
        <w:br/>
        <w:t>b) Mit welcher Geschwindigkeit trifft der Stein auf den Erdboden auf?</w:t>
      </w:r>
      <w:r>
        <w:br/>
        <w:t>c) Nach welcher Zeit hat der Stein die Hälfte seines Fallweges zurückgelegt?</w:t>
      </w:r>
      <w:r>
        <w:br/>
        <w:t>d) Welche Zeit braucht der Stein zum Durchfallen der letzten 20 m?</w:t>
      </w:r>
      <w:r>
        <w:br/>
        <w:t>e) Nach welcher Zeit (vom Loslassen aus gerechnet) hört man den Stein aufschlagen? Die Schallgeschwindigkeit sei 320 ms</w:t>
      </w:r>
      <w:r>
        <w:rPr>
          <w:position w:val="6"/>
          <w:vertAlign w:val="superscript"/>
        </w:rPr>
        <w:t>-1</w:t>
      </w:r>
      <w:r>
        <w:t>.</w:t>
      </w:r>
      <w:r>
        <w:br/>
      </w:r>
      <w:r>
        <w:sym w:font="Symbol" w:char="F02A"/>
      </w:r>
      <w:r>
        <w:sym w:font="Symbol" w:char="F02A"/>
      </w:r>
      <w:r>
        <w:sym w:font="Symbol" w:char="F02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3"/>
        <w:gridCol w:w="7294"/>
      </w:tblGrid>
      <w:tr w:rsidR="00BF5BCA" w:rsidRPr="0071784C" w14:paraId="09FD242A" w14:textId="77777777" w:rsidTr="00290065">
        <w:tc>
          <w:tcPr>
            <w:tcW w:w="5030" w:type="dxa"/>
            <w:shd w:val="clear" w:color="auto" w:fill="auto"/>
          </w:tcPr>
          <w:p w14:paraId="164C2B81" w14:textId="7F7D204E" w:rsidR="00BF5BCA" w:rsidRPr="0071784C" w:rsidRDefault="00BF5BCA" w:rsidP="00290065">
            <w:pPr>
              <w:widowControl w:val="0"/>
            </w:pPr>
            <w:r w:rsidRPr="00290065">
              <w:rPr>
                <w:color w:val="FF0000"/>
              </w:rPr>
              <w:sym w:font="Symbol" w:char="F02A"/>
            </w:r>
            <w:bookmarkStart w:id="1002" w:name="_Hlt233632046"/>
            <w:r w:rsidRPr="0071784C">
              <w:fldChar w:fldCharType="begin"/>
            </w:r>
            <w:r w:rsidR="00626526">
              <w:instrText>HYPERLINK "lsgmech.docx" \l "m16"</w:instrText>
            </w:r>
            <w:r w:rsidRPr="0071784C">
              <w:fldChar w:fldCharType="separate"/>
            </w:r>
            <w:r w:rsidRPr="00290065">
              <w:rPr>
                <w:rStyle w:val="Hyperlink"/>
                <w:sz w:val="22"/>
              </w:rPr>
              <w:t>1</w:t>
            </w:r>
            <w:bookmarkStart w:id="1003" w:name="_Hlt496411972"/>
            <w:r w:rsidRPr="00290065">
              <w:rPr>
                <w:rStyle w:val="Hyperlink"/>
                <w:sz w:val="22"/>
              </w:rPr>
              <w:t>6</w:t>
            </w:r>
            <w:bookmarkEnd w:id="1003"/>
            <w:r w:rsidRPr="00290065">
              <w:rPr>
                <w:rStyle w:val="Hyperlink"/>
                <w:sz w:val="22"/>
              </w:rPr>
              <w:t>.</w:t>
            </w:r>
            <w:r w:rsidRPr="0071784C">
              <w:fldChar w:fldCharType="end"/>
            </w:r>
            <w:bookmarkEnd w:id="1002"/>
            <w:r w:rsidRPr="0071784C">
              <w:t xml:space="preserve"> Zum Feststellen der Tiefe eines Brunnens wird etwas Wasser hinein geschüttet. Nach 3 s hört man das Wasser unten auftreffen. </w:t>
            </w:r>
            <w:r w:rsidRPr="0071784C">
              <w:br/>
              <w:t>a) Wie tief ist der Brunnen, wenn die Schallgeschwindigkeit 330 m/s  beträgt?</w:t>
            </w:r>
            <w:r w:rsidRPr="0071784C">
              <w:br/>
              <w:t xml:space="preserve">b) Beurteilen Sie, ob es eventuell ausreicht, die Zeit, die der Schall nach oben benötigt, zu vernachlässigen. </w:t>
            </w:r>
            <w:r w:rsidRPr="0071784C">
              <w:br/>
            </w:r>
            <w:r w:rsidRPr="0071784C">
              <w:lastRenderedPageBreak/>
              <w:sym w:font="Symbol" w:char="F02A"/>
            </w:r>
            <w:r w:rsidRPr="0071784C">
              <w:sym w:font="Symbol" w:char="F02A"/>
            </w:r>
            <w:r w:rsidRPr="0071784C">
              <w:sym w:font="Symbol" w:char="F02A"/>
            </w:r>
            <w:r w:rsidRPr="0071784C">
              <w:sym w:font="Symbol" w:char="F02A"/>
            </w:r>
          </w:p>
          <w:p w14:paraId="032DB461" w14:textId="77777777" w:rsidR="00BF5BCA" w:rsidRPr="0071784C" w:rsidRDefault="00BF5BCA" w:rsidP="00290065">
            <w:pPr>
              <w:widowControl w:val="0"/>
            </w:pPr>
          </w:p>
        </w:tc>
        <w:tc>
          <w:tcPr>
            <w:tcW w:w="5031" w:type="dxa"/>
            <w:shd w:val="clear" w:color="auto" w:fill="auto"/>
          </w:tcPr>
          <w:p w14:paraId="0B6DAFC7" w14:textId="77777777" w:rsidR="00BF5BCA" w:rsidRPr="0071784C" w:rsidRDefault="00215B7B" w:rsidP="00290065">
            <w:pPr>
              <w:widowControl w:val="0"/>
            </w:pPr>
            <w:r>
              <w:rPr>
                <w:noProof/>
              </w:rPr>
              <w:lastRenderedPageBreak/>
              <w:pict w14:anchorId="5CBE8D54">
                <v:shape id="Bild 121" o:spid="_x0000_i1194" type="#_x0000_t75" alt="m16_1" style="width:354pt;height:174pt;visibility:visible">
                  <v:imagedata r:id="rId515" o:title="m16_1"/>
                </v:shape>
              </w:pict>
            </w:r>
          </w:p>
        </w:tc>
      </w:tr>
    </w:tbl>
    <w:p w14:paraId="4F611293" w14:textId="77777777" w:rsidR="00BF5BCA" w:rsidRDefault="00BF5BCA" w:rsidP="00E14754">
      <w:pPr>
        <w:widowControl w:val="0"/>
      </w:pPr>
    </w:p>
    <w:p w14:paraId="5A126C3E" w14:textId="77777777" w:rsidR="00BF5BCA" w:rsidRDefault="00BF5BCA"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725141C2" w14:textId="77777777" w:rsidTr="00E14754">
        <w:tc>
          <w:tcPr>
            <w:tcW w:w="5030" w:type="dxa"/>
          </w:tcPr>
          <w:bookmarkStart w:id="1004" w:name="_Hlt496411987"/>
          <w:p w14:paraId="0FCF6D7A" w14:textId="08E0EAC6" w:rsidR="00E14754" w:rsidRPr="0071784C" w:rsidRDefault="00E14754" w:rsidP="00E14754">
            <w:pPr>
              <w:widowControl w:val="0"/>
            </w:pPr>
            <w:r w:rsidRPr="0071784C">
              <w:fldChar w:fldCharType="begin"/>
            </w:r>
            <w:r w:rsidR="00626526">
              <w:instrText>HYPERLINK "lsgmech.docx" \l "m165"</w:instrText>
            </w:r>
            <w:r w:rsidRPr="0071784C">
              <w:fldChar w:fldCharType="separate"/>
            </w:r>
            <w:r>
              <w:rPr>
                <w:rStyle w:val="Hyperlink"/>
                <w:sz w:val="22"/>
              </w:rPr>
              <w:t>1</w:t>
            </w:r>
            <w:bookmarkStart w:id="1005" w:name="_Hlt37566924"/>
            <w:r>
              <w:rPr>
                <w:rStyle w:val="Hyperlink"/>
                <w:sz w:val="22"/>
              </w:rPr>
              <w:t>6</w:t>
            </w:r>
            <w:bookmarkStart w:id="1006" w:name="_Hlt495627399"/>
            <w:bookmarkEnd w:id="1005"/>
            <w:r>
              <w:rPr>
                <w:rStyle w:val="Hyperlink"/>
                <w:sz w:val="22"/>
              </w:rPr>
              <w:t>5</w:t>
            </w:r>
            <w:bookmarkEnd w:id="1006"/>
            <w:r>
              <w:rPr>
                <w:rStyle w:val="Hyperlink"/>
                <w:sz w:val="22"/>
              </w:rPr>
              <w:t>.</w:t>
            </w:r>
            <w:r w:rsidRPr="0071784C">
              <w:fldChar w:fldCharType="end"/>
            </w:r>
            <w:bookmarkEnd w:id="1004"/>
            <w:r w:rsidRPr="0071784C">
              <w:t xml:space="preserve"> An einer 4 m langen Schnur sind vier Schrauben befestigt. Lässt man sie auf einen Donnerboden fallen, hört man in gleichen Zeitabständen 4 Geräusche. Welchen Abstand hat die 3. Schraube vom unteren Ende der Fallschnur?</w:t>
            </w:r>
            <w:r w:rsidRPr="0071784C">
              <w:br/>
            </w:r>
            <w:r w:rsidRPr="0071784C">
              <w:sym w:font="Symbol" w:char="F02A"/>
            </w:r>
            <w:r w:rsidRPr="0071784C">
              <w:sym w:font="Symbol" w:char="F02A"/>
            </w:r>
            <w:r w:rsidRPr="0071784C">
              <w:sym w:font="Symbol" w:char="F02A"/>
            </w:r>
          </w:p>
        </w:tc>
        <w:tc>
          <w:tcPr>
            <w:tcW w:w="5031" w:type="dxa"/>
          </w:tcPr>
          <w:p w14:paraId="23A7AAD4" w14:textId="77777777" w:rsidR="00E14754" w:rsidRPr="0071784C" w:rsidRDefault="00215B7B" w:rsidP="00E14754">
            <w:pPr>
              <w:widowControl w:val="0"/>
            </w:pPr>
            <w:r>
              <w:rPr>
                <w:noProof/>
              </w:rPr>
              <w:pict w14:anchorId="1540ADDA">
                <v:shape id="Bild 122" o:spid="_x0000_i1195" type="#_x0000_t75" alt="m165" style="width:1in;height:174pt;visibility:visible">
                  <v:imagedata r:id="rId516" o:title="m165"/>
                </v:shape>
              </w:pict>
            </w:r>
          </w:p>
        </w:tc>
      </w:tr>
    </w:tbl>
    <w:p w14:paraId="325498E7" w14:textId="66D4D335" w:rsidR="00E14754" w:rsidRDefault="00215B7B" w:rsidP="00E14754">
      <w:pPr>
        <w:widowControl w:val="0"/>
      </w:pPr>
      <w:hyperlink r:id="rId517" w:anchor="m180" w:history="1">
        <w:r w:rsidR="00E14754">
          <w:rPr>
            <w:rStyle w:val="Hyperlink"/>
            <w:sz w:val="22"/>
          </w:rPr>
          <w:t>1</w:t>
        </w:r>
        <w:bookmarkStart w:id="1007" w:name="_Hlt495628929"/>
        <w:r w:rsidR="00E14754">
          <w:rPr>
            <w:rStyle w:val="Hyperlink"/>
            <w:sz w:val="22"/>
          </w:rPr>
          <w:t>8</w:t>
        </w:r>
        <w:bookmarkEnd w:id="1007"/>
        <w:r w:rsidR="00E14754">
          <w:rPr>
            <w:rStyle w:val="Hyperlink"/>
            <w:sz w:val="22"/>
          </w:rPr>
          <w:t>0.</w:t>
        </w:r>
      </w:hyperlink>
      <w:r w:rsidR="00E14754">
        <w:t xml:space="preserve"> Ein PKW prallt mit einer Geschwindigkeit von 110 kmh</w:t>
      </w:r>
      <w:r w:rsidR="00E14754">
        <w:rPr>
          <w:position w:val="6"/>
          <w:vertAlign w:val="superscript"/>
        </w:rPr>
        <w:t>-1</w:t>
      </w:r>
      <w:r w:rsidR="00E14754">
        <w:t xml:space="preserve"> auf ein Hindernis. Um die Auswirkung dieses Unfalls zu veranschaulichen, soll die Höhe berechnet werden, aus der ein Körper fallen müsste, um die gleiche Geschwindigkeit des PKW zu erreichen.</w:t>
      </w:r>
      <w:r w:rsidR="00E14754">
        <w:br/>
      </w:r>
      <w:r w:rsidR="00E14754">
        <w:sym w:font="Symbol" w:char="F02A"/>
      </w:r>
      <w:r w:rsidR="00E14754">
        <w:sym w:font="Symbol" w:char="F02A"/>
      </w:r>
    </w:p>
    <w:p w14:paraId="727A9F45" w14:textId="0DB77385" w:rsidR="00E14754" w:rsidRDefault="00215B7B" w:rsidP="00E14754">
      <w:pPr>
        <w:widowControl w:val="0"/>
        <w:spacing w:line="240" w:lineRule="atLeast"/>
      </w:pPr>
      <w:hyperlink r:id="rId518" w:anchor="m212" w:history="1">
        <w:r w:rsidR="00E14754">
          <w:rPr>
            <w:rStyle w:val="Hyperlink"/>
            <w:sz w:val="22"/>
          </w:rPr>
          <w:t>2</w:t>
        </w:r>
        <w:bookmarkStart w:id="1008" w:name="_Hlt37566977"/>
        <w:r w:rsidR="00E14754">
          <w:rPr>
            <w:rStyle w:val="Hyperlink"/>
            <w:sz w:val="22"/>
          </w:rPr>
          <w:t>1</w:t>
        </w:r>
        <w:bookmarkStart w:id="1009" w:name="_Hlt496411994"/>
        <w:bookmarkEnd w:id="1008"/>
        <w:r w:rsidR="00E14754">
          <w:rPr>
            <w:rStyle w:val="Hyperlink"/>
            <w:sz w:val="22"/>
          </w:rPr>
          <w:t>2</w:t>
        </w:r>
        <w:bookmarkEnd w:id="1009"/>
        <w:r w:rsidR="00E14754">
          <w:rPr>
            <w:rStyle w:val="Hyperlink"/>
            <w:sz w:val="22"/>
          </w:rPr>
          <w:t>.</w:t>
        </w:r>
      </w:hyperlink>
      <w:r w:rsidR="00E14754">
        <w:t xml:space="preserve"> Welche Strecke legt ein frei fallender Körper während der neunten Sekunde zurück?</w:t>
      </w:r>
      <w:r w:rsidR="00E14754">
        <w:br/>
      </w:r>
      <w:r w:rsidR="00E14754">
        <w:sym w:font="Symbol" w:char="F02A"/>
      </w:r>
      <w:r w:rsidR="00E14754">
        <w:sym w:font="Symbol" w:char="F02A"/>
      </w:r>
      <w:r w:rsidR="00E14754">
        <w:sym w:font="Symbol" w:char="F02A"/>
      </w:r>
    </w:p>
    <w:p w14:paraId="653D1399" w14:textId="51D771EF" w:rsidR="00E14754" w:rsidRDefault="00E14754" w:rsidP="00E14754">
      <w:pPr>
        <w:widowControl w:val="0"/>
        <w:spacing w:line="240" w:lineRule="atLeast"/>
      </w:pPr>
      <w:r>
        <w:rPr>
          <w:color w:val="FF0000"/>
        </w:rPr>
        <w:sym w:font="Symbol" w:char="F02A"/>
      </w:r>
      <w:hyperlink r:id="rId519" w:anchor="m213" w:history="1">
        <w:r>
          <w:rPr>
            <w:rStyle w:val="Hyperlink"/>
            <w:sz w:val="22"/>
          </w:rPr>
          <w:t>2</w:t>
        </w:r>
        <w:bookmarkStart w:id="1010" w:name="_Hlt51420631"/>
        <w:bookmarkStart w:id="1011" w:name="_Hlt51419559"/>
        <w:bookmarkEnd w:id="1010"/>
        <w:r>
          <w:rPr>
            <w:rStyle w:val="Hyperlink"/>
            <w:sz w:val="22"/>
          </w:rPr>
          <w:t>1</w:t>
        </w:r>
        <w:bookmarkStart w:id="1012" w:name="_Hlt178138168"/>
        <w:bookmarkEnd w:id="1011"/>
        <w:bookmarkEnd w:id="1012"/>
        <w:r>
          <w:rPr>
            <w:rStyle w:val="Hyperlink"/>
            <w:sz w:val="22"/>
          </w:rPr>
          <w:t>3</w:t>
        </w:r>
        <w:bookmarkStart w:id="1013" w:name="_Hlt496411998"/>
        <w:r>
          <w:rPr>
            <w:rStyle w:val="Hyperlink"/>
            <w:sz w:val="22"/>
          </w:rPr>
          <w:t>.</w:t>
        </w:r>
        <w:bookmarkEnd w:id="1013"/>
      </w:hyperlink>
      <w:r>
        <w:t xml:space="preserve"> Ein frei fallender Körper passiert zwei 12 m untereinander liegende Messpunkte im zeitlichen Abstand von 1,0 s. Aus welcher Höhe über dem oberen Messpunkt fällt der Körper und welche Geschwindigkeit hat er in den beiden Punkten?</w:t>
      </w:r>
      <w:r>
        <w:br/>
      </w:r>
      <w:r>
        <w:sym w:font="Symbol" w:char="F02A"/>
      </w:r>
      <w:r>
        <w:sym w:font="Symbol" w:char="F02A"/>
      </w:r>
      <w:r>
        <w:sym w:font="Symbol" w:char="F02A"/>
      </w:r>
    </w:p>
    <w:p w14:paraId="7325C665" w14:textId="513AB5A4" w:rsidR="00E14754" w:rsidRDefault="00215B7B" w:rsidP="00E14754">
      <w:pPr>
        <w:widowControl w:val="0"/>
        <w:spacing w:line="240" w:lineRule="atLeast"/>
      </w:pPr>
      <w:hyperlink r:id="rId520" w:anchor="m214" w:history="1">
        <w:r w:rsidR="00E14754">
          <w:rPr>
            <w:rStyle w:val="Hyperlink"/>
            <w:sz w:val="22"/>
          </w:rPr>
          <w:t>2</w:t>
        </w:r>
        <w:bookmarkStart w:id="1014" w:name="_Hlt496412004"/>
        <w:r w:rsidR="00E14754">
          <w:rPr>
            <w:rStyle w:val="Hyperlink"/>
            <w:sz w:val="22"/>
          </w:rPr>
          <w:t>1</w:t>
        </w:r>
        <w:bookmarkEnd w:id="1014"/>
        <w:r w:rsidR="00E14754">
          <w:rPr>
            <w:rStyle w:val="Hyperlink"/>
            <w:sz w:val="22"/>
          </w:rPr>
          <w:t>4.</w:t>
        </w:r>
      </w:hyperlink>
      <w:r w:rsidR="00E14754">
        <w:t xml:space="preserve"> Ein Stein fällt in einen Brunnen. Nach 3,4 Sekunden </w:t>
      </w:r>
      <w:r w:rsidR="00E14754">
        <w:rPr>
          <w:u w:val="single"/>
        </w:rPr>
        <w:t>sieht</w:t>
      </w:r>
      <w:r w:rsidR="00E14754">
        <w:t xml:space="preserve"> man ihn auf der Wasseroberfläche aufschlagen. Wie tief ist der Brunnen?</w:t>
      </w:r>
      <w:r w:rsidR="00E14754">
        <w:br/>
      </w:r>
      <w:r w:rsidR="00E14754">
        <w:sym w:font="Symbol" w:char="F02A"/>
      </w:r>
      <w:r w:rsidR="00E14754">
        <w:sym w:font="Symbol" w:char="F02A"/>
      </w:r>
    </w:p>
    <w:p w14:paraId="0B390D87" w14:textId="77777777" w:rsidR="00E14754" w:rsidRDefault="00E14754" w:rsidP="00E14754">
      <w:pPr>
        <w:widowControl w:val="0"/>
        <w:tabs>
          <w:tab w:val="left" w:pos="8647"/>
        </w:tabs>
      </w:pPr>
    </w:p>
    <w:p w14:paraId="26C898D6" w14:textId="545729EC" w:rsidR="00E14754" w:rsidRDefault="00215B7B" w:rsidP="00E14754">
      <w:pPr>
        <w:widowControl w:val="0"/>
      </w:pPr>
      <w:hyperlink r:id="rId521" w:anchor="m283" w:history="1">
        <w:r w:rsidR="00E14754">
          <w:rPr>
            <w:rStyle w:val="Hyperlink"/>
            <w:sz w:val="22"/>
          </w:rPr>
          <w:t>28</w:t>
        </w:r>
        <w:bookmarkStart w:id="1015" w:name="_Hlt496412029"/>
        <w:r w:rsidR="00E14754">
          <w:rPr>
            <w:rStyle w:val="Hyperlink"/>
            <w:sz w:val="22"/>
          </w:rPr>
          <w:t>3</w:t>
        </w:r>
        <w:bookmarkEnd w:id="1015"/>
        <w:r w:rsidR="00E14754">
          <w:rPr>
            <w:rStyle w:val="Hyperlink"/>
            <w:sz w:val="22"/>
          </w:rPr>
          <w:t>.</w:t>
        </w:r>
      </w:hyperlink>
      <w:r w:rsidR="00E14754">
        <w:t xml:space="preserve"> Zur Bestimmung der Tiefe eines Brunnens wirft man einen Stein hinein und misst die Zeit, die vergeht, bis man den Stein unten aufschlagen </w:t>
      </w:r>
      <w:r w:rsidR="00E14754">
        <w:rPr>
          <w:b/>
        </w:rPr>
        <w:t>sieht</w:t>
      </w:r>
      <w:r w:rsidR="00E14754">
        <w:t xml:space="preserve">. Wenn man zur Berechnung die Gesetze des freien Falls anwendet, weicht die ermittelte Tiefe des Brunnens von der tatsächlichen etwas ab. </w:t>
      </w:r>
      <w:r w:rsidR="00E14754">
        <w:br/>
        <w:t>Berechnet man die Tiefe des Brunnens zu klein oder zu groß?</w:t>
      </w:r>
      <w:r w:rsidR="00E14754">
        <w:br/>
      </w:r>
      <w:r w:rsidR="00E14754">
        <w:sym w:font="Symbol" w:char="F02A"/>
      </w:r>
      <w:r w:rsidR="00E14754">
        <w:sym w:font="Symbol" w:char="F02A"/>
      </w:r>
    </w:p>
    <w:p w14:paraId="789C0455" w14:textId="77777777" w:rsidR="00E14754" w:rsidRDefault="00E14754" w:rsidP="00E14754">
      <w:pPr>
        <w:widowControl w:val="0"/>
      </w:pPr>
    </w:p>
    <w:bookmarkStart w:id="1016" w:name="_Hlt496347820"/>
    <w:p w14:paraId="145F32BC" w14:textId="7CACF2A3" w:rsidR="00E14754" w:rsidRDefault="00E14754" w:rsidP="00E14754">
      <w:pPr>
        <w:widowControl w:val="0"/>
      </w:pPr>
      <w:r>
        <w:fldChar w:fldCharType="begin"/>
      </w:r>
      <w:r w:rsidR="00626526">
        <w:instrText>HYPERLINK "lsgmech.docx" \l "m340"</w:instrText>
      </w:r>
      <w:r>
        <w:fldChar w:fldCharType="separate"/>
      </w:r>
      <w:r>
        <w:rPr>
          <w:rStyle w:val="Hyperlink"/>
          <w:sz w:val="22"/>
        </w:rPr>
        <w:t>340.</w:t>
      </w:r>
      <w:r>
        <w:fldChar w:fldCharType="end"/>
      </w:r>
      <w:bookmarkEnd w:id="1016"/>
      <w:r>
        <w:t xml:space="preserve"> Ein Fallschirmspringer  fliegt nach dem Verlassen des Flugzeuges 50 m im freien Fall nach unten, bis sich sein Schirm öffnet. Welche Geschwindigkeit hat er dabei (in kmh</w:t>
      </w:r>
      <w:r>
        <w:rPr>
          <w:position w:val="6"/>
          <w:vertAlign w:val="superscript"/>
        </w:rPr>
        <w:t>-1</w:t>
      </w:r>
      <w:r>
        <w:t>)?</w:t>
      </w:r>
      <w:r>
        <w:br/>
        <w:t>Warum kann man nach dem Öffnen die Gesetze des freien Falles nicht mehr anwenden?</w:t>
      </w:r>
      <w:r>
        <w:br/>
      </w:r>
      <w:r>
        <w:sym w:font="Symbol" w:char="F02A"/>
      </w:r>
      <w:r>
        <w:sym w:font="Symbol" w:char="F02A"/>
      </w:r>
    </w:p>
    <w:p w14:paraId="232A0188" w14:textId="77777777" w:rsidR="006E2A00" w:rsidRDefault="006E2A00" w:rsidP="00E14754">
      <w:bookmarkStart w:id="1017" w:name="_Hlt40246261"/>
    </w:p>
    <w:p w14:paraId="1D8990D4" w14:textId="2EF0184E" w:rsidR="00E14754" w:rsidRDefault="00215B7B" w:rsidP="00E14754">
      <w:hyperlink r:id="rId522" w:anchor="m422" w:history="1">
        <w:r w:rsidR="00E14754">
          <w:rPr>
            <w:rStyle w:val="Hyperlink"/>
            <w:sz w:val="22"/>
          </w:rPr>
          <w:t>4</w:t>
        </w:r>
        <w:bookmarkStart w:id="1018" w:name="_Hlt524142628"/>
        <w:r w:rsidR="00E14754">
          <w:rPr>
            <w:rStyle w:val="Hyperlink"/>
            <w:sz w:val="22"/>
          </w:rPr>
          <w:t>2</w:t>
        </w:r>
        <w:bookmarkStart w:id="1019" w:name="_Hlt41452870"/>
        <w:bookmarkEnd w:id="1018"/>
        <w:r w:rsidR="00E14754">
          <w:rPr>
            <w:rStyle w:val="Hyperlink"/>
            <w:sz w:val="22"/>
          </w:rPr>
          <w:t>2</w:t>
        </w:r>
        <w:bookmarkEnd w:id="1019"/>
        <w:r w:rsidR="00E14754">
          <w:rPr>
            <w:rStyle w:val="Hyperlink"/>
            <w:sz w:val="22"/>
          </w:rPr>
          <w:t>.</w:t>
        </w:r>
      </w:hyperlink>
      <w:bookmarkEnd w:id="1017"/>
      <w:r w:rsidR="00E14754">
        <w:t xml:space="preserve"> An einem Baum hängen zwei Äpfel in einem Abstand von 1 m übereinander. Der obere Apfel fällt herunter. Während er an dem unteren Apfel vorbei fliegt, beginnt dieser auch zu fallen. Sie sind also am unteren Apfel in gleicher Höhe.</w:t>
      </w:r>
      <w:r w:rsidR="00E14754">
        <w:br/>
        <w:t xml:space="preserve">Entscheiden Sie mit Hilfe einer Berechnung, ob beide Äpfel auch gleichzeitig am Boden ankommen. </w:t>
      </w:r>
      <w:r w:rsidR="00E14754">
        <w:br/>
      </w:r>
      <w:r w:rsidR="00E14754">
        <w:sym w:font="Symbol" w:char="F02A"/>
      </w:r>
      <w:r w:rsidR="00E14754">
        <w:sym w:font="Symbol" w:char="F02A"/>
      </w:r>
    </w:p>
    <w:p w14:paraId="4185E75D" w14:textId="4BE12C72" w:rsidR="00E14754" w:rsidRDefault="00215B7B" w:rsidP="00E14754">
      <w:pPr>
        <w:widowControl w:val="0"/>
        <w:ind w:right="720"/>
      </w:pPr>
      <w:hyperlink r:id="rId523" w:anchor="m423" w:history="1">
        <w:r w:rsidR="00E14754">
          <w:rPr>
            <w:rStyle w:val="Hyperlink"/>
            <w:sz w:val="22"/>
          </w:rPr>
          <w:t>4</w:t>
        </w:r>
        <w:bookmarkStart w:id="1020" w:name="_Hlt529019536"/>
        <w:bookmarkStart w:id="1021" w:name="_Hlt529019433"/>
        <w:bookmarkEnd w:id="1020"/>
        <w:r w:rsidR="00E14754">
          <w:rPr>
            <w:rStyle w:val="Hyperlink"/>
            <w:sz w:val="22"/>
          </w:rPr>
          <w:t>2</w:t>
        </w:r>
        <w:bookmarkEnd w:id="1021"/>
        <w:r w:rsidR="00E14754">
          <w:rPr>
            <w:rStyle w:val="Hyperlink"/>
            <w:sz w:val="22"/>
          </w:rPr>
          <w:t>3.</w:t>
        </w:r>
      </w:hyperlink>
      <w:r w:rsidR="00E14754">
        <w:t xml:space="preserve"> Eine Stahlkugel fällt aus 1,5m Höhe auf eine Stahlplatte und prallt von dieser mit der 0,55fachen Aufprallgeschwindigkeit zurück.</w:t>
      </w:r>
      <w:r w:rsidR="00E14754">
        <w:br/>
        <w:t>a) Welche Höhe erreicht die Kugel nach dem ersten Aufschlag?</w:t>
      </w:r>
      <w:r w:rsidR="00E14754">
        <w:br/>
        <w:t>b) Welche Zeit verstreicht vom Anfang der Bewegung bis zum 2. Aufschlag?</w:t>
      </w:r>
      <w:r w:rsidR="00E14754">
        <w:br/>
      </w:r>
      <w:r w:rsidR="00E14754">
        <w:lastRenderedPageBreak/>
        <w:sym w:font="Symbol" w:char="F02A"/>
      </w:r>
      <w:r w:rsidR="00E14754">
        <w:sym w:font="Symbol" w:char="F02A"/>
      </w:r>
      <w:r w:rsidR="00E14754">
        <w:sym w:font="Symbol" w:char="F02A"/>
      </w:r>
    </w:p>
    <w:bookmarkStart w:id="1022" w:name="_Hlt524183139"/>
    <w:p w14:paraId="4909A62A" w14:textId="306228DD" w:rsidR="00E14754" w:rsidRDefault="00E14754" w:rsidP="00E14754">
      <w:r>
        <w:fldChar w:fldCharType="begin"/>
      </w:r>
      <w:r w:rsidR="00626526">
        <w:instrText>HYPERLINK "lsgmech.docx" \l "m424"</w:instrText>
      </w:r>
      <w:r>
        <w:fldChar w:fldCharType="separate"/>
      </w:r>
      <w:r>
        <w:rPr>
          <w:rStyle w:val="Hyperlink"/>
          <w:sz w:val="22"/>
        </w:rPr>
        <w:t>4</w:t>
      </w:r>
      <w:bookmarkStart w:id="1023" w:name="_Hlt524565181"/>
      <w:r>
        <w:rPr>
          <w:rStyle w:val="Hyperlink"/>
          <w:sz w:val="22"/>
        </w:rPr>
        <w:t>2</w:t>
      </w:r>
      <w:bookmarkStart w:id="1024" w:name="_Hlt524142948"/>
      <w:bookmarkEnd w:id="1023"/>
      <w:r>
        <w:rPr>
          <w:rStyle w:val="Hyperlink"/>
          <w:sz w:val="22"/>
        </w:rPr>
        <w:t>4</w:t>
      </w:r>
      <w:bookmarkEnd w:id="1024"/>
      <w:r>
        <w:rPr>
          <w:rStyle w:val="Hyperlink"/>
          <w:sz w:val="22"/>
        </w:rPr>
        <w:t>.</w:t>
      </w:r>
      <w:r>
        <w:fldChar w:fldCharType="end"/>
      </w:r>
      <w:bookmarkEnd w:id="1022"/>
      <w:r>
        <w:t xml:space="preserve"> Im luftleeren Raum fallen alle Körper gleich schnell und erleiden die gleiche Beschleunigung. Zwei Kugeln, die im luftgefüllten Raum fallen, mögen gleiche Abmessungen haben, doch sei die eine aus Blei und die andere aus Holz. Der Luftwiderstand ist den Oberflächen proportional, und diese sind gleich.</w:t>
      </w:r>
      <w:r>
        <w:br/>
        <w:t>Beide Kugeln werden gleichzeitig fallengelassen. Was ist zu erwarten:</w:t>
      </w:r>
      <w:r>
        <w:br/>
        <w:t>a) Beide Kugeln erreichen gleichzeitig den Boden, da der Luftwiderstand für beide gleich ist und somit keine Rolle mehr spielt.</w:t>
      </w:r>
      <w:r>
        <w:br/>
        <w:t>b) Die Holzkugel trifft eher auf, weil sie eine geringere Dichte hat.</w:t>
      </w:r>
      <w:r>
        <w:br/>
        <w:t>c) Die Bleikugel trifft eher auf, weil auf sie eine größere Schwerkraft wirkt.</w:t>
      </w:r>
      <w:r>
        <w:br/>
      </w:r>
      <w:r>
        <w:sym w:font="Symbol" w:char="F02A"/>
      </w:r>
      <w:r>
        <w:sym w:font="Symbol" w:char="F02A"/>
      </w:r>
      <w:r>
        <w:sym w:font="Symbol" w:char="F02A"/>
      </w:r>
    </w:p>
    <w:bookmarkStart w:id="1025" w:name="_Hlt524590725"/>
    <w:p w14:paraId="123868C3" w14:textId="16B33642" w:rsidR="00E14754" w:rsidRDefault="00E14754" w:rsidP="00E14754">
      <w:r>
        <w:fldChar w:fldCharType="begin"/>
      </w:r>
      <w:r w:rsidR="00626526">
        <w:instrText>HYPERLINK "lsgmech.docx" \l "m425"</w:instrText>
      </w:r>
      <w:r>
        <w:fldChar w:fldCharType="separate"/>
      </w:r>
      <w:r>
        <w:rPr>
          <w:rStyle w:val="Hyperlink"/>
          <w:sz w:val="22"/>
        </w:rPr>
        <w:t>4</w:t>
      </w:r>
      <w:bookmarkStart w:id="1026" w:name="_Hlt524565272"/>
      <w:r>
        <w:rPr>
          <w:rStyle w:val="Hyperlink"/>
          <w:sz w:val="22"/>
        </w:rPr>
        <w:t>2</w:t>
      </w:r>
      <w:bookmarkEnd w:id="1026"/>
      <w:r>
        <w:rPr>
          <w:rStyle w:val="Hyperlink"/>
          <w:sz w:val="22"/>
        </w:rPr>
        <w:t>5.</w:t>
      </w:r>
      <w:r>
        <w:fldChar w:fldCharType="end"/>
      </w:r>
      <w:bookmarkEnd w:id="1025"/>
      <w:r>
        <w:t xml:space="preserve"> Die Schüler schenken dem Ph-Lehrer einen Tandem-Fallschirmsprung.</w:t>
      </w:r>
      <w:r>
        <w:br/>
        <w:t>Durch Gespräche weiß er:</w:t>
      </w:r>
      <w:r>
        <w:br/>
        <w:t>- nach ca. 5s ist der Übergang zur gleichförmigen Bewegung   abgeschlossen und man fällt dann mit ca. 130 km/h.</w:t>
      </w:r>
      <w:r>
        <w:br/>
        <w:t>- insgesamt dauert die Freifallphase 30s, in der eine  Fallhöhe von ca. 1000m (statt ca. 4.5 km) zurückgelegt  werden.</w:t>
      </w:r>
      <w:r>
        <w:br/>
        <w:t>Frage: nach welcher Zeit wurden 500m Freifallstrecke geschafft?</w:t>
      </w:r>
      <w:r>
        <w:br/>
      </w:r>
      <w:r>
        <w:sym w:font="Symbol" w:char="F02A"/>
      </w:r>
      <w:r>
        <w:sym w:font="Symbol" w:char="F02A"/>
      </w:r>
      <w:r>
        <w:sym w:font="Symbol" w:char="F02A"/>
      </w:r>
    </w:p>
    <w:p w14:paraId="1917A99B" w14:textId="1872EF87" w:rsidR="00E14754" w:rsidRDefault="00E14754" w:rsidP="00E14754">
      <w:r>
        <w:rPr>
          <w:color w:val="FF0000"/>
        </w:rPr>
        <w:sym w:font="Symbol" w:char="F02A"/>
      </w:r>
      <w:hyperlink r:id="rId524" w:anchor="m426" w:history="1">
        <w:r>
          <w:rPr>
            <w:rStyle w:val="Hyperlink"/>
            <w:sz w:val="22"/>
          </w:rPr>
          <w:t>4</w:t>
        </w:r>
        <w:bookmarkStart w:id="1027" w:name="_Hlt524592986"/>
        <w:bookmarkStart w:id="1028" w:name="_Hlt524592071"/>
        <w:bookmarkEnd w:id="1027"/>
        <w:r>
          <w:rPr>
            <w:rStyle w:val="Hyperlink"/>
            <w:sz w:val="22"/>
          </w:rPr>
          <w:t>2</w:t>
        </w:r>
        <w:bookmarkStart w:id="1029" w:name="_Hlt40535328"/>
        <w:bookmarkStart w:id="1030" w:name="_Hlt524592041"/>
        <w:bookmarkEnd w:id="1028"/>
        <w:bookmarkEnd w:id="1029"/>
        <w:r>
          <w:rPr>
            <w:rStyle w:val="Hyperlink"/>
            <w:sz w:val="22"/>
          </w:rPr>
          <w:t>6</w:t>
        </w:r>
        <w:bookmarkEnd w:id="1030"/>
        <w:r>
          <w:rPr>
            <w:rStyle w:val="Hyperlink"/>
            <w:sz w:val="22"/>
          </w:rPr>
          <w:t>.</w:t>
        </w:r>
      </w:hyperlink>
      <w:r>
        <w:t xml:space="preserve"> Eine Kugel von 1,5 cm Durchmesser fällt im freien Fall (ohne Luftreibung) durch eine Lichtschranke; eine Uhr misst die Dunkelzeit 0,003 s. Wie lange war die Kugel bis zur Lichtschranke unterwegs, welche Fallstrecke hat sie bis dahin zurückgelegt?</w:t>
      </w:r>
      <w:r>
        <w:br/>
      </w:r>
      <w:r>
        <w:sym w:font="Symbol" w:char="F02A"/>
      </w:r>
      <w:r>
        <w:sym w:font="Symbol" w:char="F02A"/>
      </w:r>
      <w:r>
        <w:sym w:font="Symbol" w:char="F02A"/>
      </w:r>
    </w:p>
    <w:p w14:paraId="3BD24B98" w14:textId="77777777" w:rsidR="00E14754" w:rsidRDefault="00E14754" w:rsidP="00E14754">
      <w:bookmarkStart w:id="1031" w:name="_Hlt101665762"/>
      <w:bookmarkEnd w:id="1031"/>
    </w:p>
    <w:p w14:paraId="0DAAC71C" w14:textId="0C5BC6EB" w:rsidR="00E14754" w:rsidRDefault="00E14754" w:rsidP="00E14754">
      <w:r>
        <w:rPr>
          <w:color w:val="FF0000"/>
        </w:rPr>
        <w:sym w:font="Symbol" w:char="F02A"/>
      </w:r>
      <w:hyperlink r:id="rId525" w:anchor="m487" w:history="1">
        <w:r>
          <w:rPr>
            <w:rStyle w:val="Hyperlink"/>
            <w:sz w:val="22"/>
          </w:rPr>
          <w:t>4</w:t>
        </w:r>
        <w:bookmarkStart w:id="1032" w:name="_Hlt72974366"/>
        <w:r>
          <w:rPr>
            <w:rStyle w:val="Hyperlink"/>
            <w:sz w:val="22"/>
          </w:rPr>
          <w:t>8</w:t>
        </w:r>
        <w:bookmarkEnd w:id="1032"/>
        <w:r>
          <w:rPr>
            <w:rStyle w:val="Hyperlink"/>
            <w:sz w:val="22"/>
          </w:rPr>
          <w:t>7.</w:t>
        </w:r>
      </w:hyperlink>
      <w:r>
        <w:t xml:space="preserve"> Wenn ein Regentropfen nach unten fällt, lassen sich die Gesetze des freien Falls nicht mehr so einfach anwenden. Die Luftreibung spielt bei dieser Bewegung eine entscheidende Rolle und bremst den Tropfen ganz beachtlich. Ansonsten wäre ein einfacher Landregen eine tödliche Bedrohung. Der Tropfen wird durch die Luftreibung solange gebremst, bis sich eine konstante Geschwindigkeit einstellt.</w:t>
      </w:r>
      <w:r>
        <w:br/>
        <w:t>Nach welcher Zeit erreicht ein Regentropfen seine Endgeschwindigkeit?</w:t>
      </w:r>
      <w:r>
        <w:br/>
      </w:r>
      <w:r>
        <w:br/>
        <w:t>Hinweise zur Lösung: Zusätzlich zur Gewichtskraft wirkt auf den Tropfen durch die Luftreibung eine entgegen</w:t>
      </w:r>
      <w:r w:rsidR="00EA12D9">
        <w:t xml:space="preserve"> </w:t>
      </w:r>
      <w:r>
        <w:t>gesetzte Kraft. Diese Luftreibungskraft ist proportional zum Quadrat der Geschwindigkeit des Tropfens. Damit wird die Gesamtkraft:</w:t>
      </w:r>
      <w:r>
        <w:br/>
      </w:r>
      <w:r>
        <w:rPr>
          <w:position w:val="-30"/>
        </w:rPr>
        <w:object w:dxaOrig="1620" w:dyaOrig="700" w14:anchorId="6D5A51F8">
          <v:shape id="_x0000_i1196" type="#_x0000_t75" style="width:78pt;height:36pt" o:ole="" fillcolor="window">
            <v:imagedata r:id="rId526" o:title=""/>
          </v:shape>
          <o:OLEObject Type="Embed" ProgID="Equation.3" ShapeID="_x0000_i1196" DrawAspect="Content" ObjectID="_1735305615" r:id="rId527"/>
        </w:object>
      </w:r>
      <w:r>
        <w:br/>
        <w:t>Die Konstante k wird durch Materialgrößen bestimmt:</w:t>
      </w:r>
      <w:r>
        <w:br/>
      </w:r>
      <w:r>
        <w:rPr>
          <w:position w:val="-28"/>
        </w:rPr>
        <w:object w:dxaOrig="1320" w:dyaOrig="620" w14:anchorId="3D0785C3">
          <v:shape id="_x0000_i1197" type="#_x0000_t75" style="width:66pt;height:30pt" o:ole="" fillcolor="window">
            <v:imagedata r:id="rId528" o:title=""/>
          </v:shape>
          <o:OLEObject Type="Embed" ProgID="Equation.3" ShapeID="_x0000_i1197" DrawAspect="Content" ObjectID="_1735305616" r:id="rId529"/>
        </w:object>
      </w:r>
      <w:r>
        <w:br/>
      </w:r>
    </w:p>
    <w:tbl>
      <w:tblPr>
        <w:tblW w:w="0" w:type="auto"/>
        <w:tblLayout w:type="fixed"/>
        <w:tblCellMar>
          <w:left w:w="70" w:type="dxa"/>
          <w:right w:w="70" w:type="dxa"/>
        </w:tblCellMar>
        <w:tblLook w:val="0000" w:firstRow="0" w:lastRow="0" w:firstColumn="0" w:lastColumn="0" w:noHBand="0" w:noVBand="0"/>
      </w:tblPr>
      <w:tblGrid>
        <w:gridCol w:w="1063"/>
        <w:gridCol w:w="7654"/>
      </w:tblGrid>
      <w:tr w:rsidR="00E14754" w:rsidRPr="0071784C" w14:paraId="2FA80060" w14:textId="77777777" w:rsidTr="00E14754">
        <w:tc>
          <w:tcPr>
            <w:tcW w:w="1063" w:type="dxa"/>
          </w:tcPr>
          <w:p w14:paraId="6BA53C2F" w14:textId="77777777" w:rsidR="00E14754" w:rsidRPr="0071784C" w:rsidRDefault="00E14754" w:rsidP="00E14754">
            <w:r w:rsidRPr="0071784C">
              <w:t>c</w:t>
            </w:r>
            <w:r w:rsidRPr="0071784C">
              <w:rPr>
                <w:vertAlign w:val="subscript"/>
              </w:rPr>
              <w:t>w</w:t>
            </w:r>
          </w:p>
        </w:tc>
        <w:tc>
          <w:tcPr>
            <w:tcW w:w="7654" w:type="dxa"/>
          </w:tcPr>
          <w:p w14:paraId="3D02CE10" w14:textId="77777777" w:rsidR="00E14754" w:rsidRPr="0071784C" w:rsidRDefault="00E14754" w:rsidP="00E14754">
            <w:r w:rsidRPr="0071784C">
              <w:t>Widerstandsbeiwert, hängt von der Form des fallenden Körpers ab, Kugel c</w:t>
            </w:r>
            <w:r w:rsidRPr="0071784C">
              <w:rPr>
                <w:vertAlign w:val="subscript"/>
              </w:rPr>
              <w:t>w</w:t>
            </w:r>
            <w:r w:rsidRPr="0071784C">
              <w:t>=0,45</w:t>
            </w:r>
          </w:p>
        </w:tc>
      </w:tr>
      <w:tr w:rsidR="00E14754" w:rsidRPr="0071784C" w14:paraId="195C2647" w14:textId="77777777" w:rsidTr="00E14754">
        <w:tc>
          <w:tcPr>
            <w:tcW w:w="1063" w:type="dxa"/>
          </w:tcPr>
          <w:p w14:paraId="5B231E11" w14:textId="77777777" w:rsidR="00E14754" w:rsidRPr="0071784C" w:rsidRDefault="00E14754" w:rsidP="00E14754">
            <w:pPr>
              <w:rPr>
                <w:rFonts w:ascii="Symbol" w:hAnsi="Symbol"/>
              </w:rPr>
            </w:pPr>
            <w:r w:rsidRPr="0071784C">
              <w:rPr>
                <w:rFonts w:ascii="Symbol" w:hAnsi="Symbol"/>
              </w:rPr>
              <w:t></w:t>
            </w:r>
          </w:p>
        </w:tc>
        <w:tc>
          <w:tcPr>
            <w:tcW w:w="7654" w:type="dxa"/>
          </w:tcPr>
          <w:p w14:paraId="6D455F0B" w14:textId="77777777" w:rsidR="00E14754" w:rsidRPr="0071784C" w:rsidRDefault="00E14754" w:rsidP="00E14754">
            <w:r w:rsidRPr="0071784C">
              <w:t>Dichte der Luft, 1,29 kg/m³</w:t>
            </w:r>
          </w:p>
        </w:tc>
      </w:tr>
      <w:tr w:rsidR="00E14754" w:rsidRPr="0071784C" w14:paraId="2D92A9D7" w14:textId="77777777" w:rsidTr="00E14754">
        <w:tc>
          <w:tcPr>
            <w:tcW w:w="1063" w:type="dxa"/>
          </w:tcPr>
          <w:p w14:paraId="7F35403D" w14:textId="77777777" w:rsidR="00E14754" w:rsidRPr="0071784C" w:rsidRDefault="00E14754" w:rsidP="00E14754">
            <w:r w:rsidRPr="0071784C">
              <w:t>A</w:t>
            </w:r>
          </w:p>
        </w:tc>
        <w:tc>
          <w:tcPr>
            <w:tcW w:w="7654" w:type="dxa"/>
          </w:tcPr>
          <w:p w14:paraId="38EE6B2F" w14:textId="77777777" w:rsidR="00E14754" w:rsidRPr="0071784C" w:rsidRDefault="00E14754" w:rsidP="00E14754">
            <w:r w:rsidRPr="0071784C">
              <w:t>Querschnittsfläche des fallenden Körpers, beim Regentropfen eine Kreisfläche</w:t>
            </w:r>
          </w:p>
        </w:tc>
      </w:tr>
      <w:tr w:rsidR="00E14754" w:rsidRPr="0071784C" w14:paraId="593AD8AE" w14:textId="77777777" w:rsidTr="00E14754">
        <w:tc>
          <w:tcPr>
            <w:tcW w:w="1063" w:type="dxa"/>
          </w:tcPr>
          <w:p w14:paraId="6E8A66AF" w14:textId="77777777" w:rsidR="00E14754" w:rsidRPr="0071784C" w:rsidRDefault="00E14754" w:rsidP="00E14754">
            <w:r w:rsidRPr="0071784C">
              <w:t>F</w:t>
            </w:r>
            <w:r w:rsidRPr="0071784C">
              <w:rPr>
                <w:vertAlign w:val="subscript"/>
              </w:rPr>
              <w:t>g</w:t>
            </w:r>
          </w:p>
        </w:tc>
        <w:tc>
          <w:tcPr>
            <w:tcW w:w="7654" w:type="dxa"/>
          </w:tcPr>
          <w:p w14:paraId="4E922FA6" w14:textId="77777777" w:rsidR="00E14754" w:rsidRPr="0071784C" w:rsidRDefault="00E14754" w:rsidP="00E14754">
            <w:r w:rsidRPr="0071784C">
              <w:t>Gewichtskraft des Regentropfens</w:t>
            </w:r>
          </w:p>
        </w:tc>
      </w:tr>
    </w:tbl>
    <w:p w14:paraId="41978233" w14:textId="37EAD3AD" w:rsidR="00E14754" w:rsidRDefault="00E14754" w:rsidP="00E14754">
      <w:r>
        <w:br/>
        <w:t>Die gesuchte Geschwindigkeit berechnet sich nach</w:t>
      </w:r>
      <w:r>
        <w:br/>
      </w:r>
      <w:r>
        <w:rPr>
          <w:position w:val="-10"/>
        </w:rPr>
        <w:object w:dxaOrig="639" w:dyaOrig="279" w14:anchorId="64A36E9E">
          <v:shape id="_x0000_i1198" type="#_x0000_t75" style="width:30pt;height:12pt" o:ole="" fillcolor="window">
            <v:imagedata r:id="rId530" o:title=""/>
          </v:shape>
          <o:OLEObject Type="Embed" ProgID="Equation.3" ShapeID="_x0000_i1198" DrawAspect="Content" ObjectID="_1735305617" r:id="rId531"/>
        </w:object>
      </w:r>
      <w:r>
        <w:br/>
        <w:t xml:space="preserve">Das Problem besteht darin, dass für die Geschwindigkeit die Beschleunigung notwendig ist. Die Beschleunigung ist aber von der Geschwindigkeit abhängig, so dass eine einfache Lösung nicht </w:t>
      </w:r>
      <w:r>
        <w:lastRenderedPageBreak/>
        <w:t xml:space="preserve">angegeben werden kann. </w:t>
      </w:r>
      <w:r>
        <w:br/>
        <w:t>Eine Möglichkeit, diese Aufgabe zu lösen, besteht in einer iterativen Berechnung. Für einen kurzen Zeitraum nimmt man an, dass sich die Beschleunigung nicht ändert, die Bewegung also gleichmäßig beschleunigt abläuft. Man berechnet die Geschwindigkeit am Ende dieser kurzen Zeit und ermittelt dann mit dieser Geschwindigkeit die neue Beschleunigung. Da das eine Vielzahl von Rechnungen erfordert, eignet sich für diese Aufgabe eine Tabellenkalkulation.</w:t>
      </w:r>
      <w:r>
        <w:br/>
      </w:r>
      <w:r>
        <w:sym w:font="Symbol" w:char="F02A"/>
      </w:r>
      <w:r>
        <w:sym w:font="Symbol" w:char="F02A"/>
      </w:r>
      <w:r>
        <w:sym w:font="Symbol" w:char="F02A"/>
      </w:r>
      <w:r>
        <w:sym w:font="Symbol" w:char="F02A"/>
      </w:r>
      <w:r>
        <w:sym w:font="Symbol" w:char="F02A"/>
      </w:r>
      <w:r>
        <w:br/>
        <w:t xml:space="preserve"> </w:t>
      </w:r>
      <w:r>
        <w:br/>
      </w:r>
      <w:hyperlink r:id="rId532" w:anchor="m503" w:history="1">
        <w:r>
          <w:rPr>
            <w:rStyle w:val="Hyperlink"/>
            <w:sz w:val="22"/>
          </w:rPr>
          <w:t>5</w:t>
        </w:r>
        <w:bookmarkStart w:id="1033" w:name="_Hlt72997228"/>
        <w:r>
          <w:rPr>
            <w:rStyle w:val="Hyperlink"/>
            <w:sz w:val="22"/>
          </w:rPr>
          <w:t>0</w:t>
        </w:r>
        <w:bookmarkStart w:id="1034" w:name="_Hlt73180189"/>
        <w:bookmarkStart w:id="1035" w:name="_Hlt102802830"/>
        <w:bookmarkEnd w:id="1033"/>
        <w:bookmarkEnd w:id="1034"/>
        <w:r>
          <w:rPr>
            <w:rStyle w:val="Hyperlink"/>
            <w:sz w:val="22"/>
          </w:rPr>
          <w:t>3</w:t>
        </w:r>
        <w:bookmarkEnd w:id="1035"/>
        <w:r>
          <w:rPr>
            <w:rStyle w:val="Hyperlink"/>
            <w:sz w:val="22"/>
          </w:rPr>
          <w:t>.</w:t>
        </w:r>
      </w:hyperlink>
      <w:r>
        <w:t xml:space="preserve"> </w:t>
      </w:r>
      <w:r>
        <w:br/>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51FF648C" w14:textId="77777777" w:rsidTr="00E14754">
        <w:tc>
          <w:tcPr>
            <w:tcW w:w="10061" w:type="dxa"/>
          </w:tcPr>
          <w:p w14:paraId="6C6AA316" w14:textId="77777777" w:rsidR="00E14754" w:rsidRPr="0071784C" w:rsidRDefault="00E14754" w:rsidP="00E14754">
            <w:r w:rsidRPr="0071784C">
              <w:t>Eine Stahlkugel wird losgelassen, fällt auf einen waagerecht liegenden Stein, prallt ab und kommt wieder nach oben. Welches v-t-Diagramm beschreibt diesen Vorgang am besten?</w:t>
            </w:r>
            <w:r w:rsidRPr="0071784C">
              <w:br/>
            </w:r>
            <w:r w:rsidRPr="0071784C">
              <w:sym w:font="Symbol" w:char="F02A"/>
            </w:r>
            <w:r w:rsidRPr="0071784C">
              <w:sym w:font="Symbol" w:char="F02A"/>
            </w:r>
          </w:p>
        </w:tc>
      </w:tr>
      <w:tr w:rsidR="00E14754" w:rsidRPr="0071784C" w14:paraId="09230B98" w14:textId="77777777" w:rsidTr="00E14754">
        <w:tc>
          <w:tcPr>
            <w:tcW w:w="10061" w:type="dxa"/>
          </w:tcPr>
          <w:p w14:paraId="4DC13BE1" w14:textId="77777777" w:rsidR="00E14754" w:rsidRPr="0071784C" w:rsidRDefault="00215B7B" w:rsidP="00E14754">
            <w:r>
              <w:rPr>
                <w:noProof/>
              </w:rPr>
              <w:pict w14:anchorId="6CD78900">
                <v:shape id="Bild 126" o:spid="_x0000_i1199" type="#_x0000_t75" alt="m503" style="width:438pt;height:120pt;visibility:visible">
                  <v:imagedata r:id="rId533" o:title="m503"/>
                </v:shape>
              </w:pict>
            </w:r>
          </w:p>
        </w:tc>
      </w:tr>
    </w:tbl>
    <w:p w14:paraId="20808C6E" w14:textId="77777777" w:rsidR="00E14754" w:rsidRDefault="00E14754" w:rsidP="00E14754">
      <w:pPr>
        <w:pStyle w:val="Vorgabetext"/>
        <w:rPr>
          <w:rFonts w:ascii="Arial" w:hAnsi="Arial"/>
          <w:sz w:val="22"/>
        </w:rPr>
      </w:pPr>
    </w:p>
    <w:p w14:paraId="7E981300" w14:textId="46C7776D" w:rsidR="00E14754" w:rsidRDefault="00E14754" w:rsidP="00E14754">
      <w:pPr>
        <w:pStyle w:val="Vorgabetext"/>
        <w:rPr>
          <w:rFonts w:ascii="Arial" w:hAnsi="Arial"/>
          <w:sz w:val="22"/>
        </w:rPr>
      </w:pPr>
      <w:r>
        <w:rPr>
          <w:color w:val="FF0000"/>
          <w:sz w:val="22"/>
        </w:rPr>
        <w:sym w:font="Symbol" w:char="F02A"/>
      </w:r>
      <w:hyperlink r:id="rId534" w:anchor="m543" w:history="1">
        <w:r>
          <w:rPr>
            <w:rStyle w:val="Hyperlink"/>
            <w:sz w:val="22"/>
          </w:rPr>
          <w:t>5</w:t>
        </w:r>
        <w:bookmarkStart w:id="1036" w:name="_Hlt131828206"/>
        <w:bookmarkStart w:id="1037" w:name="_Hlt102807231"/>
        <w:bookmarkEnd w:id="1036"/>
        <w:r>
          <w:rPr>
            <w:rStyle w:val="Hyperlink"/>
            <w:sz w:val="22"/>
          </w:rPr>
          <w:t>4</w:t>
        </w:r>
        <w:bookmarkStart w:id="1038" w:name="_Hlt102804412"/>
        <w:bookmarkEnd w:id="1037"/>
        <w:r>
          <w:rPr>
            <w:rStyle w:val="Hyperlink"/>
            <w:sz w:val="22"/>
          </w:rPr>
          <w:t>3</w:t>
        </w:r>
        <w:bookmarkEnd w:id="1038"/>
        <w:r>
          <w:rPr>
            <w:rStyle w:val="Hyperlink"/>
            <w:sz w:val="22"/>
          </w:rPr>
          <w:t>.</w:t>
        </w:r>
      </w:hyperlink>
      <w:r>
        <w:rPr>
          <w:rFonts w:ascii="Arial" w:hAnsi="Arial"/>
          <w:sz w:val="22"/>
        </w:rPr>
        <w:t xml:space="preserve"> Der Eiffelturm in Paris besitzt 3 Aussichtsplattformen. </w:t>
      </w:r>
    </w:p>
    <w:p w14:paraId="2B1DEC4D" w14:textId="77777777" w:rsidR="00E14754" w:rsidRDefault="00E14754" w:rsidP="00E14754">
      <w:pPr>
        <w:pStyle w:val="Vorgabetext"/>
        <w:rPr>
          <w:rFonts w:ascii="Arial" w:hAnsi="Arial"/>
          <w:sz w:val="22"/>
        </w:rPr>
      </w:pPr>
      <w:r>
        <w:rPr>
          <w:rFonts w:ascii="Arial" w:hAnsi="Arial"/>
          <w:sz w:val="22"/>
        </w:rPr>
        <w:t xml:space="preserve">Die Höhe der ersten Plattform beträgt 57,33 m, die der zweiten 115,73 m. </w:t>
      </w:r>
    </w:p>
    <w:p w14:paraId="35FEFED8" w14:textId="77777777" w:rsidR="00E14754" w:rsidRDefault="00E14754" w:rsidP="00E14754">
      <w:pPr>
        <w:pStyle w:val="Vorgabetext"/>
        <w:rPr>
          <w:rFonts w:ascii="Arial" w:hAnsi="Arial"/>
          <w:sz w:val="22"/>
        </w:rPr>
      </w:pPr>
      <w:r>
        <w:rPr>
          <w:rFonts w:ascii="Arial" w:hAnsi="Arial"/>
          <w:sz w:val="22"/>
        </w:rPr>
        <w:t>Angenommen, man würde hier Fallversuche durchführen.</w:t>
      </w:r>
    </w:p>
    <w:p w14:paraId="12837924" w14:textId="77777777" w:rsidR="00E14754" w:rsidRDefault="00E14754" w:rsidP="00E14754">
      <w:pPr>
        <w:pStyle w:val="Vorgabetext"/>
        <w:rPr>
          <w:rFonts w:ascii="Arial" w:hAnsi="Arial"/>
          <w:sz w:val="22"/>
        </w:rPr>
      </w:pPr>
      <w:r>
        <w:rPr>
          <w:rFonts w:ascii="Arial" w:hAnsi="Arial"/>
          <w:sz w:val="22"/>
        </w:rPr>
        <w:t>In welchem zeitlichen Abstand müsste man zwei reibungsfrei fallende Körper loslassen, damit sie gleichzeitig auf dem Boden auftreffen?</w:t>
      </w:r>
    </w:p>
    <w:p w14:paraId="58CB174B" w14:textId="77777777" w:rsidR="00E14754" w:rsidRDefault="00E14754" w:rsidP="00E14754">
      <w:r>
        <w:sym w:font="Symbol" w:char="F02A"/>
      </w:r>
      <w:r>
        <w:sym w:font="Symbol" w:char="F02A"/>
      </w:r>
      <w:r>
        <w:sym w:font="Symbol" w:char="F02A"/>
      </w:r>
    </w:p>
    <w:p w14:paraId="02498173" w14:textId="6D3D79CB" w:rsidR="00C22D9F" w:rsidRPr="00C22D9F" w:rsidRDefault="00E14754" w:rsidP="00C22D9F">
      <w:r>
        <w:rPr>
          <w:color w:val="FF0000"/>
        </w:rPr>
        <w:sym w:font="Symbol" w:char="F02A"/>
      </w:r>
      <w:hyperlink r:id="rId535" w:anchor="m608" w:history="1">
        <w:r>
          <w:rPr>
            <w:rStyle w:val="Hyperlink"/>
            <w:sz w:val="22"/>
          </w:rPr>
          <w:t>6</w:t>
        </w:r>
        <w:bookmarkStart w:id="1039" w:name="_Hlt160446459"/>
        <w:bookmarkStart w:id="1040" w:name="_Hlt135098689"/>
        <w:bookmarkEnd w:id="1039"/>
        <w:r>
          <w:rPr>
            <w:rStyle w:val="Hyperlink"/>
            <w:sz w:val="22"/>
          </w:rPr>
          <w:t>0</w:t>
        </w:r>
        <w:bookmarkStart w:id="1041" w:name="_Hlt135100128"/>
        <w:bookmarkEnd w:id="1040"/>
        <w:r>
          <w:rPr>
            <w:rStyle w:val="Hyperlink"/>
            <w:sz w:val="22"/>
          </w:rPr>
          <w:t>8</w:t>
        </w:r>
        <w:bookmarkEnd w:id="1041"/>
        <w:r>
          <w:rPr>
            <w:rStyle w:val="Hyperlink"/>
            <w:sz w:val="22"/>
          </w:rPr>
          <w:t>.</w:t>
        </w:r>
      </w:hyperlink>
      <w:r>
        <w:t xml:space="preserve"> </w:t>
      </w:r>
      <w:r w:rsidR="00C22D9F" w:rsidRPr="00C22D9F">
        <w:t>Kosmonautentest im Kindergarten: Die Kinder der großen Gruppen machen eine Mutprobe am Klettergerüst (ohne dass die Erzieher davon wissen!).</w:t>
      </w:r>
    </w:p>
    <w:p w14:paraId="58F7CD27" w14:textId="77777777" w:rsidR="00C22D9F" w:rsidRPr="00C22D9F" w:rsidRDefault="00C22D9F" w:rsidP="00C22D9F">
      <w:r w:rsidRPr="00C22D9F">
        <w:t xml:space="preserve">Sie springen von einer Plattform, die sich 1,5 m über dem Erdboden befindet, in einen Sandkasten. Beim Laden sinken sie 10 cm in den Sand ein. </w:t>
      </w:r>
    </w:p>
    <w:p w14:paraId="358629BD" w14:textId="77777777" w:rsidR="00C22D9F" w:rsidRPr="00C22D9F" w:rsidRDefault="00C22D9F" w:rsidP="00C22D9F">
      <w:r w:rsidRPr="00C22D9F">
        <w:rPr>
          <w:b/>
        </w:rPr>
        <w:t>a)</w:t>
      </w:r>
      <w:r w:rsidRPr="00C22D9F">
        <w:t xml:space="preserve"> Geben Sie eine Gleichung für die Bremsbeschleunigung an, in der nur die gegeben Größen enthalten sind. (4)</w:t>
      </w:r>
    </w:p>
    <w:p w14:paraId="76FBF699" w14:textId="77777777" w:rsidR="00C22D9F" w:rsidRPr="00C22D9F" w:rsidRDefault="00C22D9F" w:rsidP="00C22D9F">
      <w:r w:rsidRPr="00C22D9F">
        <w:rPr>
          <w:b/>
        </w:rPr>
        <w:t>b)</w:t>
      </w:r>
      <w:r w:rsidRPr="00C22D9F">
        <w:t xml:space="preserve"> Wie groß ist die Bremsbeschleunigung, die auf die Füße wirkt? (1)</w:t>
      </w:r>
    </w:p>
    <w:p w14:paraId="3B303B9A" w14:textId="77777777" w:rsidR="00C22D9F" w:rsidRPr="00C22D9F" w:rsidRDefault="00C22D9F" w:rsidP="00C22D9F">
      <w:r w:rsidRPr="00C22D9F">
        <w:rPr>
          <w:b/>
        </w:rPr>
        <w:t>c)</w:t>
      </w:r>
      <w:r w:rsidRPr="00C22D9F">
        <w:t xml:space="preserve"> Geben Sie diesen Wert in Vielfachen der Erdbeschleunigung an. (1)</w:t>
      </w:r>
    </w:p>
    <w:p w14:paraId="446B4BB3" w14:textId="048724FD" w:rsidR="00C22D9F" w:rsidRPr="00C22D9F" w:rsidRDefault="00C22D9F" w:rsidP="00C22D9F">
      <w:r w:rsidRPr="00C22D9F">
        <w:rPr>
          <w:b/>
        </w:rPr>
        <w:t>d)</w:t>
      </w:r>
      <w:r w:rsidRPr="00C22D9F">
        <w:t xml:space="preserve"> Begründen Sie mit entsprechenden </w:t>
      </w:r>
      <w:r w:rsidR="00135B4B" w:rsidRPr="00C22D9F">
        <w:t>Proportionalität</w:t>
      </w:r>
      <w:r w:rsidR="00135B4B">
        <w:t>en</w:t>
      </w:r>
      <w:r w:rsidRPr="00C22D9F">
        <w:t>, warum der Test auf einer harten Betonplatte keine gute Idee wäre. (2)</w:t>
      </w:r>
    </w:p>
    <w:p w14:paraId="6343FA2D" w14:textId="77777777" w:rsidR="00E14754" w:rsidRDefault="00E14754" w:rsidP="00E14754">
      <w:r>
        <w:sym w:font="Symbol" w:char="F02A"/>
      </w:r>
      <w:r>
        <w:sym w:font="Symbol" w:char="F02A"/>
      </w:r>
      <w:r>
        <w:sym w:font="Symbol" w:char="F02A"/>
      </w:r>
    </w:p>
    <w:bookmarkStart w:id="1042" w:name="_Hlt223404613"/>
    <w:p w14:paraId="41E17C9F" w14:textId="3CF2CBF6" w:rsidR="00E14754" w:rsidRDefault="00E14754" w:rsidP="00E14754">
      <w:r>
        <w:fldChar w:fldCharType="begin"/>
      </w:r>
      <w:r w:rsidR="00626526">
        <w:instrText>HYPERLINK "lsgmech.docx" \l "m645"</w:instrText>
      </w:r>
      <w:r>
        <w:fldChar w:fldCharType="separate"/>
      </w:r>
      <w:r>
        <w:rPr>
          <w:rStyle w:val="Hyperlink"/>
          <w:sz w:val="22"/>
        </w:rPr>
        <w:t>6</w:t>
      </w:r>
      <w:bookmarkStart w:id="1043" w:name="_Hlt179697025"/>
      <w:r>
        <w:rPr>
          <w:rStyle w:val="Hyperlink"/>
          <w:sz w:val="22"/>
        </w:rPr>
        <w:t>4</w:t>
      </w:r>
      <w:bookmarkEnd w:id="1043"/>
      <w:r>
        <w:rPr>
          <w:rStyle w:val="Hyperlink"/>
          <w:sz w:val="22"/>
        </w:rPr>
        <w:t>5.</w:t>
      </w:r>
      <w:r>
        <w:fldChar w:fldCharType="end"/>
      </w:r>
      <w:bookmarkEnd w:id="1042"/>
      <w:r>
        <w:t xml:space="preserve"> </w:t>
      </w:r>
      <w:bookmarkStart w:id="1044" w:name="_Hlt179697056"/>
      <w:r>
        <w:t>Von einem Turm werden zwei völlig gleiche Kugeln vom gleichen Ort aus fallengelassen. Kugel 2 startet eine halbe Sekunde nach der 1. Kugel. In welchem zeitlichen Abstand schlagen die beiden Kugeln auf? (Luftreibung wird vernachlässigt)</w:t>
      </w:r>
    </w:p>
    <w:p w14:paraId="0276A54D" w14:textId="77777777" w:rsidR="00E14754" w:rsidRDefault="00E14754" w:rsidP="00E14754">
      <w:r>
        <w:t>a) Kugel 2 schlägt weniger als eine halbe Sekunde nach der ersten auf.</w:t>
      </w:r>
    </w:p>
    <w:p w14:paraId="1CB01DAB" w14:textId="77777777" w:rsidR="00E14754" w:rsidRDefault="00E14754" w:rsidP="00E14754">
      <w:r>
        <w:t>b) Kugel 2 schlägt genau eine halbe Sekunde nach der ersten auf.</w:t>
      </w:r>
    </w:p>
    <w:p w14:paraId="2B6EE06C" w14:textId="77777777" w:rsidR="00E14754" w:rsidRDefault="00E14754" w:rsidP="00E14754">
      <w:r>
        <w:t>c) Kugel 2 schlägt mehr als eine halbe Sekunde nach der ersten auf.</w:t>
      </w:r>
    </w:p>
    <w:p w14:paraId="57A45BA9"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C246757" w14:textId="77777777" w:rsidTr="00E14754">
        <w:tc>
          <w:tcPr>
            <w:tcW w:w="5030" w:type="dxa"/>
          </w:tcPr>
          <w:p w14:paraId="575D46B9" w14:textId="6A7661D8" w:rsidR="00E14754" w:rsidRPr="0071784C" w:rsidRDefault="00E14754" w:rsidP="00E14754">
            <w:bookmarkStart w:id="1045" w:name="_Hlt223405413"/>
            <w:r>
              <w:rPr>
                <w:color w:val="FF0000"/>
              </w:rPr>
              <w:lastRenderedPageBreak/>
              <w:sym w:font="Symbol" w:char="F02A"/>
            </w:r>
            <w:hyperlink r:id="rId536" w:anchor="m737" w:history="1">
              <w:r>
                <w:rPr>
                  <w:rStyle w:val="Hyperlink"/>
                  <w:sz w:val="22"/>
                </w:rPr>
                <w:t>7</w:t>
              </w:r>
              <w:bookmarkStart w:id="1046" w:name="_Hlt223407056"/>
              <w:r>
                <w:rPr>
                  <w:rStyle w:val="Hyperlink"/>
                  <w:sz w:val="22"/>
                </w:rPr>
                <w:t>3</w:t>
              </w:r>
              <w:bookmarkEnd w:id="1046"/>
              <w:r>
                <w:rPr>
                  <w:rStyle w:val="Hyperlink"/>
                  <w:sz w:val="22"/>
                </w:rPr>
                <w:t>7</w:t>
              </w:r>
              <w:bookmarkEnd w:id="1045"/>
            </w:hyperlink>
            <w:r w:rsidRPr="0071784C">
              <w:t>. Im Jahre 1784 entwickelte der englische Physiker Atwood eine Maschine zur Untersuchung der Gesetzte des freien Falls. Da der freie Fall eines Körpers unter normalen Bedingungen sehr schnell abläuft und sich mit den damaligen Messmethoden nur schwer messen ließ, verzögerte er die Bewegung durch die im Bild zu sehende Konstruktion.</w:t>
            </w:r>
          </w:p>
          <w:p w14:paraId="306F095D" w14:textId="77777777" w:rsidR="00E14754" w:rsidRPr="0071784C" w:rsidRDefault="00E14754" w:rsidP="00E14754"/>
          <w:p w14:paraId="2EC70CAD" w14:textId="77777777" w:rsidR="00E14754" w:rsidRPr="0071784C" w:rsidRDefault="00E14754" w:rsidP="00E14754">
            <w:r w:rsidRPr="0071784C">
              <w:t>In einem Versuch wird die rechte Seite nach oben gezogen und losgelassen. Die Massestücken gleiten nach unten. Es werden die Zeiten gemessen, in denen die untere Kante vorher festgelegte Wegemarkierungen passiert.</w:t>
            </w:r>
          </w:p>
        </w:tc>
        <w:tc>
          <w:tcPr>
            <w:tcW w:w="5030" w:type="dxa"/>
          </w:tcPr>
          <w:p w14:paraId="253E2529" w14:textId="77777777" w:rsidR="00E14754" w:rsidRPr="0071784C" w:rsidRDefault="00215B7B" w:rsidP="00E14754">
            <w:r>
              <w:rPr>
                <w:noProof/>
              </w:rPr>
              <w:pict w14:anchorId="23AFAA88">
                <v:shape id="_x0000_i1200" type="#_x0000_t75" alt="m737" style="width:246pt;height:150pt;visibility:visible">
                  <v:imagedata r:id="rId537" o:title="m737"/>
                </v:shape>
              </w:pict>
            </w:r>
          </w:p>
        </w:tc>
      </w:tr>
    </w:tbl>
    <w:p w14:paraId="7B9D5F73" w14:textId="77777777" w:rsidR="00E14754" w:rsidRDefault="00E14754" w:rsidP="00E14754">
      <w:r>
        <w:t>Reibung und die Massen von Rolle und Faden werden vernachlässigt.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76"/>
        <w:gridCol w:w="1676"/>
        <w:gridCol w:w="1676"/>
        <w:gridCol w:w="1676"/>
        <w:gridCol w:w="1676"/>
        <w:gridCol w:w="1676"/>
      </w:tblGrid>
      <w:tr w:rsidR="00E14754" w:rsidRPr="0071784C" w14:paraId="5B596335" w14:textId="77777777" w:rsidTr="00E14754">
        <w:tc>
          <w:tcPr>
            <w:tcW w:w="1676" w:type="dxa"/>
          </w:tcPr>
          <w:p w14:paraId="5F63BFBA" w14:textId="77777777" w:rsidR="00E14754" w:rsidRPr="0071784C" w:rsidRDefault="00E14754" w:rsidP="00E14754">
            <w:pPr>
              <w:jc w:val="center"/>
            </w:pPr>
            <w:r w:rsidRPr="0071784C">
              <w:t>t in s</w:t>
            </w:r>
          </w:p>
        </w:tc>
        <w:tc>
          <w:tcPr>
            <w:tcW w:w="1676" w:type="dxa"/>
          </w:tcPr>
          <w:p w14:paraId="10BF33A4" w14:textId="77777777" w:rsidR="00E14754" w:rsidRPr="0071784C" w:rsidRDefault="00E14754" w:rsidP="00E14754">
            <w:pPr>
              <w:jc w:val="center"/>
            </w:pPr>
            <w:r w:rsidRPr="0071784C">
              <w:t>0</w:t>
            </w:r>
          </w:p>
        </w:tc>
        <w:tc>
          <w:tcPr>
            <w:tcW w:w="1676" w:type="dxa"/>
          </w:tcPr>
          <w:p w14:paraId="122CD1BA" w14:textId="77777777" w:rsidR="00E14754" w:rsidRPr="0071784C" w:rsidRDefault="00E14754" w:rsidP="00E14754">
            <w:pPr>
              <w:jc w:val="center"/>
            </w:pPr>
            <w:r w:rsidRPr="0071784C">
              <w:t>3,45</w:t>
            </w:r>
          </w:p>
        </w:tc>
        <w:tc>
          <w:tcPr>
            <w:tcW w:w="1676" w:type="dxa"/>
          </w:tcPr>
          <w:p w14:paraId="5C769A6B" w14:textId="77777777" w:rsidR="00E14754" w:rsidRPr="0071784C" w:rsidRDefault="00E14754" w:rsidP="00E14754">
            <w:pPr>
              <w:jc w:val="center"/>
            </w:pPr>
            <w:r w:rsidRPr="0071784C">
              <w:t>4,75</w:t>
            </w:r>
          </w:p>
        </w:tc>
        <w:tc>
          <w:tcPr>
            <w:tcW w:w="1676" w:type="dxa"/>
          </w:tcPr>
          <w:p w14:paraId="4D0EF082" w14:textId="77777777" w:rsidR="00E14754" w:rsidRPr="0071784C" w:rsidRDefault="00E14754" w:rsidP="00E14754">
            <w:pPr>
              <w:jc w:val="center"/>
            </w:pPr>
            <w:r w:rsidRPr="0071784C">
              <w:t>5,85</w:t>
            </w:r>
          </w:p>
        </w:tc>
        <w:tc>
          <w:tcPr>
            <w:tcW w:w="1676" w:type="dxa"/>
          </w:tcPr>
          <w:p w14:paraId="512D8BCF" w14:textId="77777777" w:rsidR="00E14754" w:rsidRPr="0071784C" w:rsidRDefault="00E14754" w:rsidP="00E14754">
            <w:pPr>
              <w:jc w:val="center"/>
            </w:pPr>
            <w:r w:rsidRPr="0071784C">
              <w:t>6,70</w:t>
            </w:r>
          </w:p>
        </w:tc>
      </w:tr>
      <w:tr w:rsidR="00E14754" w:rsidRPr="0071784C" w14:paraId="468395EC" w14:textId="77777777" w:rsidTr="00E14754">
        <w:tc>
          <w:tcPr>
            <w:tcW w:w="1676" w:type="dxa"/>
          </w:tcPr>
          <w:p w14:paraId="0F3FCE62" w14:textId="77777777" w:rsidR="00E14754" w:rsidRPr="0071784C" w:rsidRDefault="00E14754" w:rsidP="00E14754">
            <w:pPr>
              <w:jc w:val="center"/>
            </w:pPr>
            <w:r w:rsidRPr="0071784C">
              <w:t>s in m</w:t>
            </w:r>
          </w:p>
        </w:tc>
        <w:tc>
          <w:tcPr>
            <w:tcW w:w="1676" w:type="dxa"/>
          </w:tcPr>
          <w:p w14:paraId="1DDD4F2F" w14:textId="77777777" w:rsidR="00E14754" w:rsidRPr="0071784C" w:rsidRDefault="00E14754" w:rsidP="00E14754">
            <w:pPr>
              <w:jc w:val="center"/>
            </w:pPr>
            <w:r w:rsidRPr="0071784C">
              <w:t>0</w:t>
            </w:r>
          </w:p>
        </w:tc>
        <w:tc>
          <w:tcPr>
            <w:tcW w:w="1676" w:type="dxa"/>
          </w:tcPr>
          <w:p w14:paraId="4E337FC9" w14:textId="77777777" w:rsidR="00E14754" w:rsidRPr="0071784C" w:rsidRDefault="00E14754" w:rsidP="00E14754">
            <w:pPr>
              <w:jc w:val="center"/>
            </w:pPr>
            <w:r w:rsidRPr="0071784C">
              <w:t>1,00</w:t>
            </w:r>
          </w:p>
        </w:tc>
        <w:tc>
          <w:tcPr>
            <w:tcW w:w="1676" w:type="dxa"/>
          </w:tcPr>
          <w:p w14:paraId="28BA2753" w14:textId="77777777" w:rsidR="00E14754" w:rsidRPr="0071784C" w:rsidRDefault="00E14754" w:rsidP="00E14754">
            <w:pPr>
              <w:jc w:val="center"/>
            </w:pPr>
            <w:r w:rsidRPr="0071784C">
              <w:t>2,00</w:t>
            </w:r>
          </w:p>
        </w:tc>
        <w:tc>
          <w:tcPr>
            <w:tcW w:w="1676" w:type="dxa"/>
          </w:tcPr>
          <w:p w14:paraId="088364D0" w14:textId="77777777" w:rsidR="00E14754" w:rsidRPr="0071784C" w:rsidRDefault="00E14754" w:rsidP="00E14754">
            <w:pPr>
              <w:jc w:val="center"/>
            </w:pPr>
            <w:r w:rsidRPr="0071784C">
              <w:t>3,00</w:t>
            </w:r>
          </w:p>
        </w:tc>
        <w:tc>
          <w:tcPr>
            <w:tcW w:w="1676" w:type="dxa"/>
          </w:tcPr>
          <w:p w14:paraId="33BF21E1" w14:textId="77777777" w:rsidR="00E14754" w:rsidRPr="0071784C" w:rsidRDefault="00E14754" w:rsidP="00E14754">
            <w:pPr>
              <w:jc w:val="center"/>
            </w:pPr>
            <w:r w:rsidRPr="0071784C">
              <w:t>4,00</w:t>
            </w:r>
          </w:p>
        </w:tc>
      </w:tr>
    </w:tbl>
    <w:p w14:paraId="411B48C4" w14:textId="77777777" w:rsidR="00E14754" w:rsidRDefault="00E14754" w:rsidP="00E14754">
      <w:r>
        <w:t>a) Zeichnen Sie für die Messwerte ein Diagramm. Ermitteln Sie die mittlere Beschleunigung der Körper.</w:t>
      </w:r>
    </w:p>
    <w:p w14:paraId="4EC34C5D" w14:textId="77777777" w:rsidR="00E14754" w:rsidRDefault="00E14754" w:rsidP="00E14754">
      <w:r>
        <w:t>b) Für die Beschleunigung gilt der Zusammenhang:</w:t>
      </w:r>
    </w:p>
    <w:p w14:paraId="3555585D" w14:textId="344AA300" w:rsidR="00E14754" w:rsidRDefault="00F31B10" w:rsidP="00E14754">
      <w:r w:rsidRPr="00A80C6A">
        <w:rPr>
          <w:position w:val="-28"/>
        </w:rPr>
        <w:object w:dxaOrig="1300" w:dyaOrig="660" w14:anchorId="1B29F938">
          <v:shape id="_x0000_i1201" type="#_x0000_t75" style="width:66pt;height:36pt" o:ole="">
            <v:imagedata r:id="rId538" o:title=""/>
          </v:shape>
          <o:OLEObject Type="Embed" ProgID="Equation.DSMT4" ShapeID="_x0000_i1201" DrawAspect="Content" ObjectID="_1735305618" r:id="rId539"/>
        </w:object>
      </w:r>
    </w:p>
    <w:p w14:paraId="262BB3B0" w14:textId="77777777" w:rsidR="00E14754" w:rsidRDefault="00E14754" w:rsidP="00E14754">
      <w:r>
        <w:t>Leiten Sie diese Beziehung her.</w:t>
      </w:r>
    </w:p>
    <w:p w14:paraId="759940D9" w14:textId="77777777" w:rsidR="00E14754" w:rsidRDefault="00E14754" w:rsidP="00E14754">
      <w:r>
        <w:t>c) Berechnen Sie mit Hilfe der Beziehung aus 2. und der in 1. bestimmten Beschleunigung die Fallbeschleunigung g. Die Massestücken m sind jeweils 500 g schwer, das auf der rechten Seite zusätzlich aufliegende Massestück wiegt 20 g.</w:t>
      </w:r>
    </w:p>
    <w:p w14:paraId="1359C3D7" w14:textId="77777777" w:rsidR="00E14754" w:rsidRDefault="00E14754" w:rsidP="00E14754">
      <w:r>
        <w:t>Vergleichen Sie diesen Wert mit dem bekannten Wert 9,81 m/s².</w:t>
      </w:r>
    </w:p>
    <w:p w14:paraId="75BABE15" w14:textId="77777777" w:rsidR="00E14754" w:rsidRDefault="00E14754" w:rsidP="00E14754">
      <w:r>
        <w:t>Begründen Sie die Abweichung des experimentell bestimmten Wertes mit dem bekannten Wert.</w:t>
      </w:r>
    </w:p>
    <w:p w14:paraId="181B2790" w14:textId="77777777" w:rsidR="00E14754" w:rsidRDefault="00E14754" w:rsidP="00E14754">
      <w:r>
        <w:t xml:space="preserve">**** </w:t>
      </w:r>
    </w:p>
    <w:p w14:paraId="64C98392" w14:textId="0928DA5E" w:rsidR="00E14754" w:rsidRDefault="00E14754" w:rsidP="00E14754"/>
    <w:p w14:paraId="7F4DEB10" w14:textId="5A949A79" w:rsidR="003C4418" w:rsidRDefault="00215B7B" w:rsidP="00E14754">
      <w:hyperlink r:id="rId540" w:anchor="m1043" w:history="1">
        <w:r w:rsidR="003C4418" w:rsidRPr="00CC56BA">
          <w:rPr>
            <w:rStyle w:val="Hyperlink"/>
            <w:sz w:val="22"/>
          </w:rPr>
          <w:t>1043.</w:t>
        </w:r>
      </w:hyperlink>
      <w:r w:rsidR="003C4418">
        <w:t xml:space="preserve"> (LK Musteraufgabe Sachsen 2010)</w:t>
      </w:r>
    </w:p>
    <w:p w14:paraId="3E5E35EF" w14:textId="1D07FAF6" w:rsidR="003C4418" w:rsidRDefault="003C4418" w:rsidP="00E14754">
      <w:r w:rsidRPr="00CC56BA">
        <w:rPr>
          <w:b/>
        </w:rPr>
        <w:t>a)</w:t>
      </w:r>
      <w:r>
        <w:t xml:space="preserve"> Zur experimentellen Bestimmung der Fallbeschleunigung sind zwei Lichtschranken im vertikalen Abstand von 1,00 m angeordnet. Eine Stahlkugel wird 5,0 cm über der oberen Lichtschranke fallengelassen. Für den Weg zwischen den Lichtschranken benötigt die Kugel 0,362 s.</w:t>
      </w:r>
    </w:p>
    <w:p w14:paraId="56336191" w14:textId="0A7DBDD6" w:rsidR="003C4418" w:rsidRDefault="003C4418" w:rsidP="00E14754">
      <w:r>
        <w:t>Berechnen Sie den Betrag der Fallbeschleunigung.</w:t>
      </w:r>
    </w:p>
    <w:p w14:paraId="166F8011" w14:textId="00627438" w:rsidR="00AC5648" w:rsidRDefault="00AC5648" w:rsidP="00E14754">
      <w:r w:rsidRPr="00164BAE">
        <w:rPr>
          <w:b/>
        </w:rPr>
        <w:t>b)</w:t>
      </w:r>
      <w:r>
        <w:t xml:space="preserve"> Für das Fallen der Kugel soll nun die Abhängigkeit der Momentangeschwindigkeit von der Zeit </w:t>
      </w:r>
      <w:r w:rsidR="00164BAE">
        <w:t xml:space="preserve">für eine deutlich längere fallstrecke untersucht werden. Um den Vorgang möglichst realitätsnah zu simulieren, wird er durch ein numerisches Modell beschrieben. </w:t>
      </w:r>
    </w:p>
    <w:p w14:paraId="5C1133F3" w14:textId="29A085D5" w:rsidR="00164BAE" w:rsidRDefault="00164BAE" w:rsidP="00E14754">
      <w:r>
        <w:t>Kommentieren Sie die einzelnen Zeilen des Modells.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552"/>
      </w:tblGrid>
      <w:tr w:rsidR="00164BAE" w:rsidRPr="0071784C" w14:paraId="39D1729E" w14:textId="77777777" w:rsidTr="0071784C">
        <w:trPr>
          <w:trHeight w:val="340"/>
        </w:trPr>
        <w:tc>
          <w:tcPr>
            <w:tcW w:w="1242" w:type="dxa"/>
            <w:shd w:val="clear" w:color="auto" w:fill="auto"/>
            <w:vAlign w:val="center"/>
          </w:tcPr>
          <w:p w14:paraId="08028CA9" w14:textId="34903B5B" w:rsidR="00164BAE" w:rsidRPr="0071784C" w:rsidRDefault="00164BAE" w:rsidP="00E14754">
            <w:r w:rsidRPr="0071784C">
              <w:t>(1)</w:t>
            </w:r>
          </w:p>
        </w:tc>
        <w:tc>
          <w:tcPr>
            <w:tcW w:w="2552" w:type="dxa"/>
            <w:shd w:val="clear" w:color="auto" w:fill="auto"/>
            <w:vAlign w:val="center"/>
          </w:tcPr>
          <w:p w14:paraId="64DAD2AF" w14:textId="62DDAAF0" w:rsidR="00164BAE" w:rsidRPr="0071784C" w:rsidRDefault="00164BAE" w:rsidP="00E14754">
            <w:r w:rsidRPr="0071784C">
              <w:rPr>
                <w:position w:val="-10"/>
              </w:rPr>
              <w:object w:dxaOrig="800" w:dyaOrig="340" w14:anchorId="1C41DF3D">
                <v:shape id="_x0000_i1202" type="#_x0000_t75" style="width:42pt;height:12pt" o:ole="">
                  <v:imagedata r:id="rId541" o:title=""/>
                </v:shape>
                <o:OLEObject Type="Embed" ProgID="Equation.DSMT4" ShapeID="_x0000_i1202" DrawAspect="Content" ObjectID="_1735305619" r:id="rId542"/>
              </w:object>
            </w:r>
            <w:r w:rsidRPr="0071784C">
              <w:t xml:space="preserve"> </w:t>
            </w:r>
          </w:p>
        </w:tc>
      </w:tr>
      <w:tr w:rsidR="00164BAE" w:rsidRPr="0071784C" w14:paraId="23F9880E" w14:textId="77777777" w:rsidTr="0071784C">
        <w:trPr>
          <w:trHeight w:val="340"/>
        </w:trPr>
        <w:tc>
          <w:tcPr>
            <w:tcW w:w="1242" w:type="dxa"/>
            <w:shd w:val="clear" w:color="auto" w:fill="auto"/>
            <w:vAlign w:val="center"/>
          </w:tcPr>
          <w:p w14:paraId="3326F895" w14:textId="13BED759" w:rsidR="00164BAE" w:rsidRPr="0071784C" w:rsidRDefault="00164BAE" w:rsidP="00E14754">
            <w:r w:rsidRPr="0071784C">
              <w:t>(2)</w:t>
            </w:r>
          </w:p>
        </w:tc>
        <w:tc>
          <w:tcPr>
            <w:tcW w:w="2552" w:type="dxa"/>
            <w:shd w:val="clear" w:color="auto" w:fill="auto"/>
            <w:vAlign w:val="center"/>
          </w:tcPr>
          <w:p w14:paraId="791B3628" w14:textId="6937178E" w:rsidR="00164BAE" w:rsidRPr="0071784C" w:rsidRDefault="00E8310E" w:rsidP="00E14754">
            <w:r w:rsidRPr="0071784C">
              <w:rPr>
                <w:position w:val="-22"/>
              </w:rPr>
              <w:object w:dxaOrig="1700" w:dyaOrig="580" w14:anchorId="1316C724">
                <v:shape id="_x0000_i1203" type="#_x0000_t75" style="width:84pt;height:30pt" o:ole="">
                  <v:imagedata r:id="rId543" o:title=""/>
                </v:shape>
                <o:OLEObject Type="Embed" ProgID="Equation.DSMT4" ShapeID="_x0000_i1203" DrawAspect="Content" ObjectID="_1735305620" r:id="rId544"/>
              </w:object>
            </w:r>
            <w:r w:rsidRPr="0071784C">
              <w:t xml:space="preserve"> </w:t>
            </w:r>
          </w:p>
        </w:tc>
      </w:tr>
      <w:tr w:rsidR="00164BAE" w:rsidRPr="0071784C" w14:paraId="6B741D32" w14:textId="77777777" w:rsidTr="0071784C">
        <w:trPr>
          <w:trHeight w:val="340"/>
        </w:trPr>
        <w:tc>
          <w:tcPr>
            <w:tcW w:w="1242" w:type="dxa"/>
            <w:shd w:val="clear" w:color="auto" w:fill="auto"/>
            <w:vAlign w:val="center"/>
          </w:tcPr>
          <w:p w14:paraId="36E54DBD" w14:textId="3F2AAE6A" w:rsidR="00164BAE" w:rsidRPr="0071784C" w:rsidRDefault="00E8310E" w:rsidP="00E14754">
            <w:r w:rsidRPr="0071784C">
              <w:t>(3)</w:t>
            </w:r>
          </w:p>
        </w:tc>
        <w:tc>
          <w:tcPr>
            <w:tcW w:w="2552" w:type="dxa"/>
            <w:shd w:val="clear" w:color="auto" w:fill="auto"/>
            <w:vAlign w:val="center"/>
          </w:tcPr>
          <w:p w14:paraId="15E41E89" w14:textId="4161F3B3" w:rsidR="00164BAE" w:rsidRPr="0071784C" w:rsidRDefault="00E8310E" w:rsidP="00E14754">
            <w:r w:rsidRPr="0071784C">
              <w:rPr>
                <w:position w:val="-12"/>
              </w:rPr>
              <w:object w:dxaOrig="859" w:dyaOrig="340" w14:anchorId="6371E1F0">
                <v:shape id="_x0000_i1204" type="#_x0000_t75" style="width:42pt;height:12pt" o:ole="">
                  <v:imagedata r:id="rId545" o:title=""/>
                </v:shape>
                <o:OLEObject Type="Embed" ProgID="Equation.DSMT4" ShapeID="_x0000_i1204" DrawAspect="Content" ObjectID="_1735305621" r:id="rId546"/>
              </w:object>
            </w:r>
            <w:r w:rsidRPr="0071784C">
              <w:t xml:space="preserve"> </w:t>
            </w:r>
          </w:p>
        </w:tc>
      </w:tr>
      <w:tr w:rsidR="00164BAE" w:rsidRPr="0071784C" w14:paraId="523F2EE1" w14:textId="77777777" w:rsidTr="0071784C">
        <w:trPr>
          <w:trHeight w:val="340"/>
        </w:trPr>
        <w:tc>
          <w:tcPr>
            <w:tcW w:w="1242" w:type="dxa"/>
            <w:shd w:val="clear" w:color="auto" w:fill="auto"/>
            <w:vAlign w:val="center"/>
          </w:tcPr>
          <w:p w14:paraId="6091068A" w14:textId="0058A11D" w:rsidR="00164BAE" w:rsidRPr="0071784C" w:rsidRDefault="00E8310E" w:rsidP="00E14754">
            <w:r w:rsidRPr="0071784C">
              <w:t>(4)</w:t>
            </w:r>
          </w:p>
        </w:tc>
        <w:tc>
          <w:tcPr>
            <w:tcW w:w="2552" w:type="dxa"/>
            <w:shd w:val="clear" w:color="auto" w:fill="auto"/>
            <w:vAlign w:val="center"/>
          </w:tcPr>
          <w:p w14:paraId="36B4D43E" w14:textId="681E153F" w:rsidR="00164BAE" w:rsidRPr="0071784C" w:rsidRDefault="00F31B10" w:rsidP="00E14754">
            <w:r w:rsidRPr="00A80C6A">
              <w:rPr>
                <w:position w:val="-12"/>
              </w:rPr>
              <w:object w:dxaOrig="2180" w:dyaOrig="360" w14:anchorId="153D34C5">
                <v:shape id="_x0000_i1205" type="#_x0000_t75" style="width:108pt;height:18pt" o:ole="">
                  <v:imagedata r:id="rId547" o:title=""/>
                </v:shape>
                <o:OLEObject Type="Embed" ProgID="Equation.DSMT4" ShapeID="_x0000_i1205" DrawAspect="Content" ObjectID="_1735305622" r:id="rId548"/>
              </w:object>
            </w:r>
            <w:r w:rsidR="00E8310E" w:rsidRPr="0071784C">
              <w:t xml:space="preserve"> </w:t>
            </w:r>
          </w:p>
        </w:tc>
      </w:tr>
      <w:tr w:rsidR="00164BAE" w:rsidRPr="0071784C" w14:paraId="0887EF10" w14:textId="77777777" w:rsidTr="0071784C">
        <w:trPr>
          <w:trHeight w:val="340"/>
        </w:trPr>
        <w:tc>
          <w:tcPr>
            <w:tcW w:w="1242" w:type="dxa"/>
            <w:shd w:val="clear" w:color="auto" w:fill="auto"/>
            <w:vAlign w:val="center"/>
          </w:tcPr>
          <w:p w14:paraId="5CF65E34" w14:textId="61477ECF" w:rsidR="00164BAE" w:rsidRPr="0071784C" w:rsidRDefault="00E8310E" w:rsidP="00E14754">
            <w:r w:rsidRPr="0071784C">
              <w:t>(5)</w:t>
            </w:r>
          </w:p>
        </w:tc>
        <w:tc>
          <w:tcPr>
            <w:tcW w:w="2552" w:type="dxa"/>
            <w:shd w:val="clear" w:color="auto" w:fill="auto"/>
            <w:vAlign w:val="center"/>
          </w:tcPr>
          <w:p w14:paraId="7288E361" w14:textId="23892921" w:rsidR="00164BAE" w:rsidRPr="0071784C" w:rsidRDefault="00F31B10" w:rsidP="00E14754">
            <w:r w:rsidRPr="00A80C6A">
              <w:rPr>
                <w:position w:val="-22"/>
              </w:rPr>
              <w:object w:dxaOrig="1040" w:dyaOrig="580" w14:anchorId="05F50338">
                <v:shape id="_x0000_i1206" type="#_x0000_t75" style="width:54pt;height:30pt" o:ole="">
                  <v:imagedata r:id="rId549" o:title=""/>
                </v:shape>
                <o:OLEObject Type="Embed" ProgID="Equation.DSMT4" ShapeID="_x0000_i1206" DrawAspect="Content" ObjectID="_1735305623" r:id="rId550"/>
              </w:object>
            </w:r>
            <w:r w:rsidR="00E8310E" w:rsidRPr="0071784C">
              <w:t xml:space="preserve"> </w:t>
            </w:r>
          </w:p>
        </w:tc>
      </w:tr>
      <w:tr w:rsidR="00164BAE" w:rsidRPr="0071784C" w14:paraId="5B6E40A8" w14:textId="77777777" w:rsidTr="0071784C">
        <w:trPr>
          <w:trHeight w:val="340"/>
        </w:trPr>
        <w:tc>
          <w:tcPr>
            <w:tcW w:w="1242" w:type="dxa"/>
            <w:shd w:val="clear" w:color="auto" w:fill="auto"/>
            <w:vAlign w:val="center"/>
          </w:tcPr>
          <w:p w14:paraId="61EADECD" w14:textId="0025A129" w:rsidR="00164BAE" w:rsidRPr="0071784C" w:rsidRDefault="00E8310E" w:rsidP="00E14754">
            <w:r w:rsidRPr="0071784C">
              <w:t>(6)</w:t>
            </w:r>
          </w:p>
        </w:tc>
        <w:tc>
          <w:tcPr>
            <w:tcW w:w="2552" w:type="dxa"/>
            <w:shd w:val="clear" w:color="auto" w:fill="auto"/>
            <w:vAlign w:val="center"/>
          </w:tcPr>
          <w:p w14:paraId="0A723BD6" w14:textId="1F5570ED" w:rsidR="00164BAE" w:rsidRPr="0071784C" w:rsidRDefault="00F31B10" w:rsidP="00E14754">
            <w:r w:rsidRPr="00A80C6A">
              <w:rPr>
                <w:position w:val="-12"/>
              </w:rPr>
              <w:object w:dxaOrig="1520" w:dyaOrig="340" w14:anchorId="0BCF0091">
                <v:shape id="_x0000_i1207" type="#_x0000_t75" style="width:78pt;height:18pt" o:ole="">
                  <v:imagedata r:id="rId551" o:title=""/>
                </v:shape>
                <o:OLEObject Type="Embed" ProgID="Equation.DSMT4" ShapeID="_x0000_i1207" DrawAspect="Content" ObjectID="_1735305624" r:id="rId552"/>
              </w:object>
            </w:r>
            <w:r w:rsidR="00E8310E" w:rsidRPr="0071784C">
              <w:t xml:space="preserve"> </w:t>
            </w:r>
          </w:p>
        </w:tc>
      </w:tr>
      <w:tr w:rsidR="00164BAE" w:rsidRPr="0071784C" w14:paraId="05C4025B" w14:textId="77777777" w:rsidTr="0071784C">
        <w:trPr>
          <w:trHeight w:val="340"/>
        </w:trPr>
        <w:tc>
          <w:tcPr>
            <w:tcW w:w="1242" w:type="dxa"/>
            <w:shd w:val="clear" w:color="auto" w:fill="auto"/>
            <w:vAlign w:val="center"/>
          </w:tcPr>
          <w:p w14:paraId="2FB3448C" w14:textId="6F3F64BC" w:rsidR="00164BAE" w:rsidRPr="0071784C" w:rsidRDefault="00E8310E" w:rsidP="00E14754">
            <w:r w:rsidRPr="0071784C">
              <w:t>(7)</w:t>
            </w:r>
          </w:p>
        </w:tc>
        <w:tc>
          <w:tcPr>
            <w:tcW w:w="2552" w:type="dxa"/>
            <w:shd w:val="clear" w:color="auto" w:fill="auto"/>
            <w:vAlign w:val="center"/>
          </w:tcPr>
          <w:p w14:paraId="0B598EB2" w14:textId="405A4F1A" w:rsidR="00164BAE" w:rsidRPr="0071784C" w:rsidRDefault="00F31B10" w:rsidP="00E14754">
            <w:r w:rsidRPr="00A80C6A">
              <w:rPr>
                <w:position w:val="-12"/>
              </w:rPr>
              <w:object w:dxaOrig="1200" w:dyaOrig="340" w14:anchorId="4204771C">
                <v:shape id="_x0000_i1208" type="#_x0000_t75" style="width:60pt;height:18pt" o:ole="">
                  <v:imagedata r:id="rId553" o:title=""/>
                </v:shape>
                <o:OLEObject Type="Embed" ProgID="Equation.DSMT4" ShapeID="_x0000_i1208" DrawAspect="Content" ObjectID="_1735305625" r:id="rId554"/>
              </w:object>
            </w:r>
            <w:r w:rsidR="00E8310E" w:rsidRPr="0071784C">
              <w:t xml:space="preserve"> </w:t>
            </w:r>
          </w:p>
        </w:tc>
      </w:tr>
    </w:tbl>
    <w:p w14:paraId="6AD28761" w14:textId="77777777" w:rsidR="00164BAE" w:rsidRDefault="00164BAE" w:rsidP="00E14754"/>
    <w:p w14:paraId="42A475C2" w14:textId="12E09094" w:rsidR="003C4418" w:rsidRDefault="00E8310E" w:rsidP="00E14754">
      <w:r>
        <w:t>In der Tabelle sind alle zur Simulation notwendigen Größen gegeben.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276"/>
        <w:gridCol w:w="1276"/>
      </w:tblGrid>
      <w:tr w:rsidR="00920553" w:rsidRPr="0071784C" w14:paraId="0C2E87A7" w14:textId="77777777" w:rsidTr="0071784C">
        <w:trPr>
          <w:trHeight w:val="340"/>
        </w:trPr>
        <w:tc>
          <w:tcPr>
            <w:tcW w:w="1384" w:type="dxa"/>
            <w:shd w:val="clear" w:color="auto" w:fill="auto"/>
            <w:vAlign w:val="center"/>
          </w:tcPr>
          <w:p w14:paraId="324194F6" w14:textId="28FA5F69" w:rsidR="00920553" w:rsidRPr="0071784C" w:rsidRDefault="00920553" w:rsidP="00E14754">
            <w:r w:rsidRPr="0071784C">
              <w:t>Größe</w:t>
            </w:r>
          </w:p>
        </w:tc>
        <w:tc>
          <w:tcPr>
            <w:tcW w:w="1276" w:type="dxa"/>
            <w:shd w:val="clear" w:color="auto" w:fill="auto"/>
            <w:vAlign w:val="center"/>
          </w:tcPr>
          <w:p w14:paraId="18FC65DB" w14:textId="16FD3DA5" w:rsidR="00920553" w:rsidRPr="0071784C" w:rsidRDefault="00920553" w:rsidP="00E14754">
            <w:r w:rsidRPr="0071784C">
              <w:t>Wert</w:t>
            </w:r>
          </w:p>
        </w:tc>
        <w:tc>
          <w:tcPr>
            <w:tcW w:w="1276" w:type="dxa"/>
            <w:shd w:val="clear" w:color="auto" w:fill="auto"/>
            <w:vAlign w:val="center"/>
          </w:tcPr>
          <w:p w14:paraId="25DC36C9" w14:textId="0F61CEC6" w:rsidR="00920553" w:rsidRPr="0071784C" w:rsidRDefault="00920553" w:rsidP="00E14754">
            <w:r w:rsidRPr="0071784C">
              <w:t>Einheit</w:t>
            </w:r>
          </w:p>
        </w:tc>
      </w:tr>
      <w:tr w:rsidR="00920553" w:rsidRPr="0071784C" w14:paraId="790AF424" w14:textId="77777777" w:rsidTr="0071784C">
        <w:trPr>
          <w:trHeight w:val="340"/>
        </w:trPr>
        <w:tc>
          <w:tcPr>
            <w:tcW w:w="1384" w:type="dxa"/>
            <w:shd w:val="clear" w:color="auto" w:fill="auto"/>
            <w:vAlign w:val="center"/>
          </w:tcPr>
          <w:p w14:paraId="7016C1D8" w14:textId="2EB141BE" w:rsidR="00920553" w:rsidRPr="0071784C" w:rsidRDefault="00671564" w:rsidP="00E14754">
            <w:r w:rsidRPr="0071784C">
              <w:sym w:font="Symbol" w:char="F072"/>
            </w:r>
            <w:r w:rsidRPr="0071784C">
              <w:rPr>
                <w:vertAlign w:val="subscript"/>
              </w:rPr>
              <w:t>Körper</w:t>
            </w:r>
          </w:p>
        </w:tc>
        <w:tc>
          <w:tcPr>
            <w:tcW w:w="1276" w:type="dxa"/>
            <w:shd w:val="clear" w:color="auto" w:fill="auto"/>
            <w:vAlign w:val="center"/>
          </w:tcPr>
          <w:p w14:paraId="341773CE" w14:textId="03C8B759" w:rsidR="00920553" w:rsidRPr="0071784C" w:rsidRDefault="00920553" w:rsidP="00E14754">
            <w:r w:rsidRPr="0071784C">
              <w:t>7840</w:t>
            </w:r>
          </w:p>
        </w:tc>
        <w:tc>
          <w:tcPr>
            <w:tcW w:w="1276" w:type="dxa"/>
            <w:shd w:val="clear" w:color="auto" w:fill="auto"/>
            <w:vAlign w:val="center"/>
          </w:tcPr>
          <w:p w14:paraId="02C274E4" w14:textId="32B56855" w:rsidR="00920553" w:rsidRPr="0071784C" w:rsidRDefault="00671564" w:rsidP="00E14754">
            <w:r w:rsidRPr="0071784C">
              <w:t xml:space="preserve">kg </w:t>
            </w:r>
            <w:r w:rsidRPr="0071784C">
              <w:sym w:font="Symbol" w:char="F0D7"/>
            </w:r>
            <w:r w:rsidRPr="0071784C">
              <w:t xml:space="preserve"> m</w:t>
            </w:r>
            <w:r w:rsidRPr="0071784C">
              <w:rPr>
                <w:vertAlign w:val="superscript"/>
              </w:rPr>
              <w:t>-3</w:t>
            </w:r>
          </w:p>
        </w:tc>
      </w:tr>
      <w:tr w:rsidR="00920553" w:rsidRPr="0071784C" w14:paraId="7AB08E11" w14:textId="77777777" w:rsidTr="0071784C">
        <w:trPr>
          <w:trHeight w:val="340"/>
        </w:trPr>
        <w:tc>
          <w:tcPr>
            <w:tcW w:w="1384" w:type="dxa"/>
            <w:shd w:val="clear" w:color="auto" w:fill="auto"/>
            <w:vAlign w:val="center"/>
          </w:tcPr>
          <w:p w14:paraId="3444F474" w14:textId="612FC587" w:rsidR="00920553" w:rsidRPr="0071784C" w:rsidRDefault="00671564" w:rsidP="00E14754">
            <w:r w:rsidRPr="0071784C">
              <w:sym w:font="Symbol" w:char="F072"/>
            </w:r>
            <w:r w:rsidRPr="0071784C">
              <w:rPr>
                <w:vertAlign w:val="subscript"/>
              </w:rPr>
              <w:t>Luft</w:t>
            </w:r>
          </w:p>
        </w:tc>
        <w:tc>
          <w:tcPr>
            <w:tcW w:w="1276" w:type="dxa"/>
            <w:shd w:val="clear" w:color="auto" w:fill="auto"/>
            <w:vAlign w:val="center"/>
          </w:tcPr>
          <w:p w14:paraId="5462DBC8" w14:textId="6B98E518" w:rsidR="00920553" w:rsidRPr="0071784C" w:rsidRDefault="00920553" w:rsidP="00E14754">
            <w:r w:rsidRPr="0071784C">
              <w:t>1,29</w:t>
            </w:r>
          </w:p>
        </w:tc>
        <w:tc>
          <w:tcPr>
            <w:tcW w:w="1276" w:type="dxa"/>
            <w:shd w:val="clear" w:color="auto" w:fill="auto"/>
            <w:vAlign w:val="center"/>
          </w:tcPr>
          <w:p w14:paraId="6F967918" w14:textId="5DB3756F" w:rsidR="00920553" w:rsidRPr="0071784C" w:rsidRDefault="00671564" w:rsidP="00E14754">
            <w:r w:rsidRPr="0071784C">
              <w:t xml:space="preserve">kg </w:t>
            </w:r>
            <w:r w:rsidRPr="0071784C">
              <w:sym w:font="Symbol" w:char="F0D7"/>
            </w:r>
            <w:r w:rsidRPr="0071784C">
              <w:t xml:space="preserve"> m</w:t>
            </w:r>
            <w:r w:rsidRPr="0071784C">
              <w:rPr>
                <w:vertAlign w:val="superscript"/>
              </w:rPr>
              <w:t>-3</w:t>
            </w:r>
          </w:p>
        </w:tc>
      </w:tr>
      <w:tr w:rsidR="00920553" w:rsidRPr="0071784C" w14:paraId="25E68934" w14:textId="77777777" w:rsidTr="0071784C">
        <w:trPr>
          <w:trHeight w:val="340"/>
        </w:trPr>
        <w:tc>
          <w:tcPr>
            <w:tcW w:w="1384" w:type="dxa"/>
            <w:shd w:val="clear" w:color="auto" w:fill="auto"/>
            <w:vAlign w:val="center"/>
          </w:tcPr>
          <w:p w14:paraId="62472839" w14:textId="5AF5D01B" w:rsidR="00920553" w:rsidRPr="0071784C" w:rsidRDefault="00671564" w:rsidP="00E14754">
            <w:r w:rsidRPr="0071784C">
              <w:t>r</w:t>
            </w:r>
          </w:p>
        </w:tc>
        <w:tc>
          <w:tcPr>
            <w:tcW w:w="1276" w:type="dxa"/>
            <w:shd w:val="clear" w:color="auto" w:fill="auto"/>
            <w:vAlign w:val="center"/>
          </w:tcPr>
          <w:p w14:paraId="5EDEEAE5" w14:textId="233D9306" w:rsidR="00920553" w:rsidRPr="0071784C" w:rsidRDefault="00671564" w:rsidP="00E14754">
            <w:r w:rsidRPr="0071784C">
              <w:t>0,005</w:t>
            </w:r>
          </w:p>
        </w:tc>
        <w:tc>
          <w:tcPr>
            <w:tcW w:w="1276" w:type="dxa"/>
            <w:shd w:val="clear" w:color="auto" w:fill="auto"/>
            <w:vAlign w:val="center"/>
          </w:tcPr>
          <w:p w14:paraId="28E64B61" w14:textId="0C3E0049" w:rsidR="00920553" w:rsidRPr="0071784C" w:rsidRDefault="00671564" w:rsidP="00E14754">
            <w:r w:rsidRPr="0071784C">
              <w:t>m</w:t>
            </w:r>
          </w:p>
        </w:tc>
      </w:tr>
      <w:tr w:rsidR="00920553" w:rsidRPr="0071784C" w14:paraId="70BD5E84" w14:textId="77777777" w:rsidTr="0071784C">
        <w:trPr>
          <w:trHeight w:val="340"/>
        </w:trPr>
        <w:tc>
          <w:tcPr>
            <w:tcW w:w="1384" w:type="dxa"/>
            <w:shd w:val="clear" w:color="auto" w:fill="auto"/>
            <w:vAlign w:val="center"/>
          </w:tcPr>
          <w:p w14:paraId="182A55E0" w14:textId="419D9F5A" w:rsidR="00920553" w:rsidRPr="0071784C" w:rsidRDefault="00671564" w:rsidP="00E14754">
            <w:r w:rsidRPr="0071784C">
              <w:t>g</w:t>
            </w:r>
          </w:p>
        </w:tc>
        <w:tc>
          <w:tcPr>
            <w:tcW w:w="1276" w:type="dxa"/>
            <w:shd w:val="clear" w:color="auto" w:fill="auto"/>
            <w:vAlign w:val="center"/>
          </w:tcPr>
          <w:p w14:paraId="2B2D3EE1" w14:textId="56F70753" w:rsidR="00920553" w:rsidRPr="0071784C" w:rsidRDefault="00671564" w:rsidP="00E14754">
            <w:r w:rsidRPr="0071784C">
              <w:t>9,81</w:t>
            </w:r>
          </w:p>
        </w:tc>
        <w:tc>
          <w:tcPr>
            <w:tcW w:w="1276" w:type="dxa"/>
            <w:shd w:val="clear" w:color="auto" w:fill="auto"/>
            <w:vAlign w:val="center"/>
          </w:tcPr>
          <w:p w14:paraId="01D202AD" w14:textId="3839FF5B" w:rsidR="00920553" w:rsidRPr="0071784C" w:rsidRDefault="00671564" w:rsidP="00671564">
            <w:r w:rsidRPr="0071784C">
              <w:t xml:space="preserve">m </w:t>
            </w:r>
            <w:r w:rsidRPr="0071784C">
              <w:sym w:font="Symbol" w:char="F0D7"/>
            </w:r>
            <w:r w:rsidRPr="0071784C">
              <w:t xml:space="preserve"> s</w:t>
            </w:r>
            <w:r w:rsidRPr="0071784C">
              <w:rPr>
                <w:vertAlign w:val="superscript"/>
              </w:rPr>
              <w:t>-2</w:t>
            </w:r>
          </w:p>
        </w:tc>
      </w:tr>
      <w:tr w:rsidR="00920553" w:rsidRPr="0071784C" w14:paraId="3608F473" w14:textId="77777777" w:rsidTr="0071784C">
        <w:trPr>
          <w:trHeight w:val="340"/>
        </w:trPr>
        <w:tc>
          <w:tcPr>
            <w:tcW w:w="1384" w:type="dxa"/>
            <w:shd w:val="clear" w:color="auto" w:fill="auto"/>
            <w:vAlign w:val="center"/>
          </w:tcPr>
          <w:p w14:paraId="2BDFEC96" w14:textId="6F652685" w:rsidR="00920553" w:rsidRPr="0071784C" w:rsidRDefault="00671564" w:rsidP="00E14754">
            <w:r w:rsidRPr="0071784C">
              <w:t>c</w:t>
            </w:r>
            <w:r w:rsidRPr="0071784C">
              <w:rPr>
                <w:vertAlign w:val="subscript"/>
              </w:rPr>
              <w:t>W</w:t>
            </w:r>
          </w:p>
        </w:tc>
        <w:tc>
          <w:tcPr>
            <w:tcW w:w="1276" w:type="dxa"/>
            <w:shd w:val="clear" w:color="auto" w:fill="auto"/>
            <w:vAlign w:val="center"/>
          </w:tcPr>
          <w:p w14:paraId="4883FFFF" w14:textId="16839D21" w:rsidR="00920553" w:rsidRPr="0071784C" w:rsidRDefault="00671564" w:rsidP="00E14754">
            <w:r w:rsidRPr="0071784C">
              <w:t>0,45</w:t>
            </w:r>
          </w:p>
        </w:tc>
        <w:tc>
          <w:tcPr>
            <w:tcW w:w="1276" w:type="dxa"/>
            <w:shd w:val="clear" w:color="auto" w:fill="auto"/>
            <w:vAlign w:val="center"/>
          </w:tcPr>
          <w:p w14:paraId="0B00BABF" w14:textId="77777777" w:rsidR="00920553" w:rsidRPr="0071784C" w:rsidRDefault="00920553" w:rsidP="00E14754"/>
        </w:tc>
      </w:tr>
      <w:tr w:rsidR="00920553" w:rsidRPr="0071784C" w14:paraId="767B0EDF" w14:textId="77777777" w:rsidTr="0071784C">
        <w:trPr>
          <w:trHeight w:val="340"/>
        </w:trPr>
        <w:tc>
          <w:tcPr>
            <w:tcW w:w="1384" w:type="dxa"/>
            <w:shd w:val="clear" w:color="auto" w:fill="auto"/>
            <w:vAlign w:val="center"/>
          </w:tcPr>
          <w:p w14:paraId="1096A90F" w14:textId="0A281E33" w:rsidR="00920553" w:rsidRPr="0071784C" w:rsidRDefault="00671564" w:rsidP="00E14754">
            <w:r w:rsidRPr="0071784C">
              <w:sym w:font="Symbol" w:char="F044"/>
            </w:r>
            <w:r w:rsidRPr="0071784C">
              <w:t>t</w:t>
            </w:r>
          </w:p>
        </w:tc>
        <w:tc>
          <w:tcPr>
            <w:tcW w:w="1276" w:type="dxa"/>
            <w:shd w:val="clear" w:color="auto" w:fill="auto"/>
            <w:vAlign w:val="center"/>
          </w:tcPr>
          <w:p w14:paraId="7EE070A6" w14:textId="401B4067" w:rsidR="00920553" w:rsidRPr="0071784C" w:rsidRDefault="00671564" w:rsidP="00E14754">
            <w:r w:rsidRPr="0071784C">
              <w:t>0,001</w:t>
            </w:r>
          </w:p>
        </w:tc>
        <w:tc>
          <w:tcPr>
            <w:tcW w:w="1276" w:type="dxa"/>
            <w:shd w:val="clear" w:color="auto" w:fill="auto"/>
            <w:vAlign w:val="center"/>
          </w:tcPr>
          <w:p w14:paraId="034E8619" w14:textId="708279E5" w:rsidR="00920553" w:rsidRPr="0071784C" w:rsidRDefault="00671564" w:rsidP="00E14754">
            <w:r w:rsidRPr="0071784C">
              <w:t>s</w:t>
            </w:r>
          </w:p>
        </w:tc>
      </w:tr>
      <w:tr w:rsidR="00920553" w:rsidRPr="0071784C" w14:paraId="36C447B0" w14:textId="77777777" w:rsidTr="0071784C">
        <w:trPr>
          <w:trHeight w:val="340"/>
        </w:trPr>
        <w:tc>
          <w:tcPr>
            <w:tcW w:w="1384" w:type="dxa"/>
            <w:shd w:val="clear" w:color="auto" w:fill="auto"/>
            <w:vAlign w:val="center"/>
          </w:tcPr>
          <w:p w14:paraId="69F67E24" w14:textId="588B3529" w:rsidR="00920553" w:rsidRPr="0071784C" w:rsidRDefault="00671564" w:rsidP="00E14754">
            <w:r w:rsidRPr="0071784C">
              <w:t>t</w:t>
            </w:r>
          </w:p>
        </w:tc>
        <w:tc>
          <w:tcPr>
            <w:tcW w:w="1276" w:type="dxa"/>
            <w:shd w:val="clear" w:color="auto" w:fill="auto"/>
            <w:vAlign w:val="center"/>
          </w:tcPr>
          <w:p w14:paraId="30522909" w14:textId="6F83402E" w:rsidR="00920553" w:rsidRPr="0071784C" w:rsidRDefault="00671564" w:rsidP="00E14754">
            <w:r w:rsidRPr="0071784C">
              <w:t>0</w:t>
            </w:r>
          </w:p>
        </w:tc>
        <w:tc>
          <w:tcPr>
            <w:tcW w:w="1276" w:type="dxa"/>
            <w:shd w:val="clear" w:color="auto" w:fill="auto"/>
            <w:vAlign w:val="center"/>
          </w:tcPr>
          <w:p w14:paraId="5AFCFEB5" w14:textId="19422032" w:rsidR="00920553" w:rsidRPr="0071784C" w:rsidRDefault="00671564" w:rsidP="00E14754">
            <w:r w:rsidRPr="0071784C">
              <w:t>s</w:t>
            </w:r>
          </w:p>
        </w:tc>
      </w:tr>
      <w:tr w:rsidR="00671564" w:rsidRPr="0071784C" w14:paraId="4F322CA6" w14:textId="77777777" w:rsidTr="0071784C">
        <w:trPr>
          <w:trHeight w:val="340"/>
        </w:trPr>
        <w:tc>
          <w:tcPr>
            <w:tcW w:w="1384" w:type="dxa"/>
            <w:shd w:val="clear" w:color="auto" w:fill="auto"/>
            <w:vAlign w:val="center"/>
          </w:tcPr>
          <w:p w14:paraId="3CD99791" w14:textId="52E7CCB2" w:rsidR="00671564" w:rsidRPr="0071784C" w:rsidRDefault="00671564" w:rsidP="00E14754">
            <w:r w:rsidRPr="0071784C">
              <w:t>v</w:t>
            </w:r>
          </w:p>
        </w:tc>
        <w:tc>
          <w:tcPr>
            <w:tcW w:w="1276" w:type="dxa"/>
            <w:shd w:val="clear" w:color="auto" w:fill="auto"/>
            <w:vAlign w:val="center"/>
          </w:tcPr>
          <w:p w14:paraId="02986268" w14:textId="21A4B430" w:rsidR="00671564" w:rsidRPr="0071784C" w:rsidRDefault="00671564" w:rsidP="00E14754">
            <w:r w:rsidRPr="0071784C">
              <w:t>0</w:t>
            </w:r>
          </w:p>
        </w:tc>
        <w:tc>
          <w:tcPr>
            <w:tcW w:w="1276" w:type="dxa"/>
            <w:shd w:val="clear" w:color="auto" w:fill="auto"/>
            <w:vAlign w:val="center"/>
          </w:tcPr>
          <w:p w14:paraId="2B03E342" w14:textId="068ABAD8" w:rsidR="00671564" w:rsidRPr="0071784C" w:rsidRDefault="00671564" w:rsidP="00E14754">
            <w:r w:rsidRPr="0071784C">
              <w:t xml:space="preserve">m </w:t>
            </w:r>
            <w:r w:rsidRPr="0071784C">
              <w:sym w:font="Symbol" w:char="F0D7"/>
            </w:r>
            <w:r w:rsidRPr="0071784C">
              <w:t xml:space="preserve"> s</w:t>
            </w:r>
            <w:r w:rsidRPr="0071784C">
              <w:rPr>
                <w:vertAlign w:val="superscript"/>
              </w:rPr>
              <w:t>-1</w:t>
            </w:r>
          </w:p>
        </w:tc>
      </w:tr>
    </w:tbl>
    <w:p w14:paraId="5D6A3D58" w14:textId="77777777" w:rsidR="001919B8" w:rsidRDefault="001919B8" w:rsidP="00E14754"/>
    <w:p w14:paraId="21FC229E" w14:textId="486607D8" w:rsidR="00E8310E" w:rsidRDefault="001919B8" w:rsidP="00E14754">
      <w:r w:rsidRPr="001919B8">
        <w:rPr>
          <w:b/>
        </w:rPr>
        <w:t>c)</w:t>
      </w:r>
      <w:r>
        <w:t xml:space="preserve"> </w:t>
      </w:r>
      <w:r w:rsidR="00574A21">
        <w:t>Erstellen Sie in Moebius die Simulation und lassen Sie das v(t)-Diagramm für die ersten 17 Sekunden des Falls anzeigen.</w:t>
      </w:r>
    </w:p>
    <w:p w14:paraId="45DD795A" w14:textId="45CCC61F" w:rsidR="00574A21" w:rsidRDefault="00574A21" w:rsidP="00E14754"/>
    <w:p w14:paraId="23C6602E" w14:textId="4CAF54B5" w:rsidR="000B5BC5" w:rsidRDefault="001919B8" w:rsidP="00E14754">
      <w:r w:rsidRPr="001919B8">
        <w:rPr>
          <w:b/>
        </w:rPr>
        <w:t>d)</w:t>
      </w:r>
      <w:r w:rsidR="00D22A7E">
        <w:rPr>
          <w:b/>
        </w:rPr>
        <w:t xml:space="preserve"> </w:t>
      </w:r>
      <w:r w:rsidR="00D22A7E" w:rsidRPr="00D22A7E">
        <w:t>Erklären Sie den Verlauf der v(t)-Kurve.</w:t>
      </w:r>
    </w:p>
    <w:p w14:paraId="092F2F67" w14:textId="77777777" w:rsidR="000B5BC5" w:rsidRDefault="000B5BC5" w:rsidP="00E14754"/>
    <w:p w14:paraId="0D47D7C4" w14:textId="0C300C95" w:rsidR="001919B8" w:rsidRDefault="000B5BC5" w:rsidP="00E14754">
      <w:r w:rsidRPr="000B5BC5">
        <w:rPr>
          <w:b/>
        </w:rPr>
        <w:t>e)</w:t>
      </w:r>
      <w:r>
        <w:t xml:space="preserve"> Ermitteln Sie den </w:t>
      </w:r>
      <w:r w:rsidR="001919B8">
        <w:t xml:space="preserve">Betrag der nach den ersten </w:t>
      </w:r>
      <w:r w:rsidR="00F01344">
        <w:t xml:space="preserve">rund </w:t>
      </w:r>
      <w:r w:rsidR="001919B8">
        <w:t xml:space="preserve">200 m </w:t>
      </w:r>
      <w:r w:rsidR="00F01344">
        <w:t xml:space="preserve">zurückgelegten Flugweg </w:t>
      </w:r>
      <w:r w:rsidR="001919B8">
        <w:t>erreichten Geschwindigkeit.</w:t>
      </w:r>
    </w:p>
    <w:p w14:paraId="2A5F688D" w14:textId="293ABA72" w:rsidR="00CE6F1A" w:rsidRDefault="00CE6F1A" w:rsidP="00E14754"/>
    <w:p w14:paraId="0BF6D676" w14:textId="284E7438" w:rsidR="00CE6F1A" w:rsidRDefault="00215B7B" w:rsidP="00CE6F1A">
      <w:pPr>
        <w:widowControl w:val="0"/>
        <w:spacing w:line="280" w:lineRule="atLeast"/>
      </w:pPr>
      <w:hyperlink r:id="rId555" w:anchor="m1119" w:history="1">
        <w:r w:rsidR="00CE6F1A" w:rsidRPr="00CE6F1A">
          <w:rPr>
            <w:rStyle w:val="Hyperlink"/>
            <w:sz w:val="22"/>
          </w:rPr>
          <w:t>1119.</w:t>
        </w:r>
      </w:hyperlink>
      <w:r w:rsidR="00CE6F1A">
        <w:t xml:space="preserve"> Ein Fallschirmspringer fliegt nach dem Verlassen des Flugzeuges 10 m im freien Fall nach unten, bis sich sein Schirm öffnet. </w:t>
      </w:r>
    </w:p>
    <w:p w14:paraId="178E2CA2" w14:textId="77777777" w:rsidR="00CE6F1A" w:rsidRDefault="00CE6F1A" w:rsidP="00CE6F1A">
      <w:pPr>
        <w:widowControl w:val="0"/>
        <w:spacing w:line="280" w:lineRule="atLeast"/>
      </w:pPr>
      <w:r>
        <w:rPr>
          <w:b/>
        </w:rPr>
        <w:t>a)</w:t>
      </w:r>
      <w:r>
        <w:t xml:space="preserve"> Für den freien Fall gelten die beiden Grundgleichungen</w:t>
      </w:r>
    </w:p>
    <w:p w14:paraId="44530C6E" w14:textId="77777777" w:rsidR="00CE6F1A" w:rsidRDefault="00CE6F1A" w:rsidP="00CE6F1A">
      <w:pPr>
        <w:widowControl w:val="0"/>
        <w:spacing w:line="280" w:lineRule="atLeast"/>
      </w:pPr>
      <w:r>
        <w:rPr>
          <w:position w:val="-70"/>
        </w:rPr>
        <w:object w:dxaOrig="780" w:dyaOrig="1245" w14:anchorId="623969C2">
          <v:shape id="_x0000_i1209" type="#_x0000_t75" style="width:39pt;height:62.25pt" o:ole="">
            <v:imagedata r:id="rId556" o:title=""/>
          </v:shape>
          <o:OLEObject Type="Embed" ProgID="Equation.DSMT4" ShapeID="_x0000_i1209" DrawAspect="Content" ObjectID="_1735305626" r:id="rId557"/>
        </w:object>
      </w:r>
    </w:p>
    <w:p w14:paraId="4110C009" w14:textId="77777777" w:rsidR="00CE6F1A" w:rsidRDefault="00CE6F1A" w:rsidP="00CE6F1A">
      <w:pPr>
        <w:widowControl w:val="0"/>
        <w:spacing w:line="280" w:lineRule="atLeast"/>
      </w:pPr>
      <w:r>
        <w:t>Zeige ausführlich, dass sich daraus die Gleichung</w:t>
      </w:r>
    </w:p>
    <w:p w14:paraId="3AA3FE93" w14:textId="77777777" w:rsidR="00CE6F1A" w:rsidRDefault="00CE6F1A" w:rsidP="00CE6F1A">
      <w:pPr>
        <w:widowControl w:val="0"/>
        <w:spacing w:line="280" w:lineRule="atLeast"/>
      </w:pPr>
      <w:r>
        <w:rPr>
          <w:position w:val="-12"/>
        </w:rPr>
        <w:object w:dxaOrig="1080" w:dyaOrig="375" w14:anchorId="4F9B180F">
          <v:shape id="_x0000_i1210" type="#_x0000_t75" style="width:54pt;height:18.75pt" o:ole="">
            <v:imagedata r:id="rId558" o:title=""/>
          </v:shape>
          <o:OLEObject Type="Embed" ProgID="Equation.DSMT4" ShapeID="_x0000_i1210" DrawAspect="Content" ObjectID="_1735305627" r:id="rId559"/>
        </w:object>
      </w:r>
    </w:p>
    <w:p w14:paraId="406A170F" w14:textId="77777777" w:rsidR="00CE6F1A" w:rsidRDefault="00CE6F1A" w:rsidP="00CE6F1A">
      <w:pPr>
        <w:widowControl w:val="0"/>
        <w:spacing w:line="280" w:lineRule="atLeast"/>
      </w:pPr>
      <w:r>
        <w:t>herleiten lässt. (4)</w:t>
      </w:r>
    </w:p>
    <w:p w14:paraId="41036321" w14:textId="77777777" w:rsidR="00CE6F1A" w:rsidRDefault="00CE6F1A" w:rsidP="00CE6F1A">
      <w:pPr>
        <w:widowControl w:val="0"/>
        <w:spacing w:line="280" w:lineRule="atLeast"/>
        <w:rPr>
          <w:b/>
        </w:rPr>
      </w:pPr>
    </w:p>
    <w:p w14:paraId="39FECA2C" w14:textId="77777777" w:rsidR="00CE6F1A" w:rsidRDefault="00CE6F1A" w:rsidP="00CE6F1A">
      <w:pPr>
        <w:widowControl w:val="0"/>
        <w:spacing w:line="280" w:lineRule="atLeast"/>
      </w:pPr>
      <w:r>
        <w:rPr>
          <w:b/>
        </w:rPr>
        <w:t>b)</w:t>
      </w:r>
      <w:r>
        <w:t xml:space="preserve"> Berechne die Geschwindigkeit des Fallschirmspringers in Kilometer je Stunde nach diesen 10 m-Fall. (3)</w:t>
      </w:r>
    </w:p>
    <w:p w14:paraId="7E9EC403" w14:textId="77777777" w:rsidR="00CE6F1A" w:rsidRDefault="00CE6F1A" w:rsidP="00CE6F1A">
      <w:pPr>
        <w:widowControl w:val="0"/>
        <w:spacing w:line="280" w:lineRule="atLeast"/>
      </w:pPr>
    </w:p>
    <w:p w14:paraId="2BD2929D" w14:textId="77777777" w:rsidR="00CE6F1A" w:rsidRDefault="00CE6F1A" w:rsidP="00CE6F1A">
      <w:pPr>
        <w:widowControl w:val="0"/>
        <w:spacing w:line="280" w:lineRule="atLeast"/>
      </w:pPr>
      <w:r>
        <w:rPr>
          <w:b/>
        </w:rPr>
        <w:t>c)</w:t>
      </w:r>
      <w:r>
        <w:t xml:space="preserve"> Welche Strecke müsste der Fallschirmspringer fliegen, um die doppelte Geschwindigkeit zu erreichen? (1)</w:t>
      </w:r>
    </w:p>
    <w:p w14:paraId="4D0F7D5B" w14:textId="3DE96F90" w:rsidR="00CE6F1A" w:rsidRDefault="00CE6F1A" w:rsidP="00E14754"/>
    <w:p w14:paraId="543E9C41" w14:textId="77777777" w:rsidR="001919B8" w:rsidRDefault="001919B8" w:rsidP="00E14754"/>
    <w:p w14:paraId="4E7B03CD" w14:textId="77777777" w:rsidR="003C4418" w:rsidRDefault="003C4418" w:rsidP="00E14754"/>
    <w:p w14:paraId="21C96416" w14:textId="77777777" w:rsidR="00E14754" w:rsidRDefault="00E14754" w:rsidP="00E14754"/>
    <w:p w14:paraId="461176FC" w14:textId="77777777" w:rsidR="00E14754" w:rsidRDefault="00E14754" w:rsidP="00E14754">
      <w:r>
        <w:t xml:space="preserve"> </w:t>
      </w:r>
    </w:p>
    <w:bookmarkEnd w:id="1044"/>
    <w:p w14:paraId="270E76F8"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DDD80B8" w14:textId="77777777" w:rsidTr="00E14754">
        <w:trPr>
          <w:trHeight w:val="397"/>
        </w:trPr>
        <w:tc>
          <w:tcPr>
            <w:tcW w:w="5030" w:type="dxa"/>
            <w:vAlign w:val="center"/>
          </w:tcPr>
          <w:p w14:paraId="70F6BE44" w14:textId="77777777" w:rsidR="00E14754" w:rsidRPr="0071784C" w:rsidRDefault="00E14754" w:rsidP="00AD5758">
            <w:pPr>
              <w:pStyle w:val="berschrift4"/>
            </w:pPr>
            <w:bookmarkStart w:id="1047" w:name="_Hlt119741205"/>
            <w:bookmarkStart w:id="1048" w:name="t23"/>
            <w:bookmarkEnd w:id="1047"/>
            <w:r w:rsidRPr="0071784C">
              <w:t>Würfe</w:t>
            </w:r>
            <w:bookmarkEnd w:id="1048"/>
          </w:p>
        </w:tc>
        <w:tc>
          <w:tcPr>
            <w:tcW w:w="5030" w:type="dxa"/>
            <w:vAlign w:val="center"/>
          </w:tcPr>
          <w:p w14:paraId="44EE1D0E"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049" w:name="_Hlt167676099"/>
              <w:r w:rsidR="00E14754">
                <w:rPr>
                  <w:rStyle w:val="Hyperlink"/>
                  <w:sz w:val="22"/>
                </w:rPr>
                <w:t>m</w:t>
              </w:r>
              <w:bookmarkEnd w:id="1049"/>
              <w:r w:rsidR="00E14754">
                <w:rPr>
                  <w:rStyle w:val="Hyperlink"/>
                  <w:sz w:val="22"/>
                </w:rPr>
                <w:t xml:space="preserve"> </w:t>
              </w:r>
              <w:bookmarkStart w:id="1050" w:name="_Hlt181336334"/>
              <w:r w:rsidR="00E14754">
                <w:rPr>
                  <w:rStyle w:val="Hyperlink"/>
                  <w:sz w:val="22"/>
                </w:rPr>
                <w:t>I</w:t>
              </w:r>
              <w:bookmarkStart w:id="1051" w:name="_Hlt115744069"/>
              <w:bookmarkEnd w:id="1050"/>
              <w:r w:rsidR="00E14754">
                <w:rPr>
                  <w:rStyle w:val="Hyperlink"/>
                  <w:sz w:val="22"/>
                </w:rPr>
                <w:t>n</w:t>
              </w:r>
              <w:bookmarkStart w:id="1052" w:name="_Hlt119742853"/>
              <w:bookmarkEnd w:id="1051"/>
              <w:r w:rsidR="00E14754">
                <w:rPr>
                  <w:rStyle w:val="Hyperlink"/>
                  <w:sz w:val="22"/>
                </w:rPr>
                <w:t>h</w:t>
              </w:r>
              <w:bookmarkStart w:id="1053" w:name="_Hlt131983301"/>
              <w:bookmarkEnd w:id="1052"/>
              <w:r w:rsidR="00E14754">
                <w:rPr>
                  <w:rStyle w:val="Hyperlink"/>
                  <w:sz w:val="22"/>
                </w:rPr>
                <w:t>a</w:t>
              </w:r>
              <w:bookmarkStart w:id="1054" w:name="_Hlt116222334"/>
              <w:bookmarkEnd w:id="1053"/>
              <w:r w:rsidR="00E14754">
                <w:rPr>
                  <w:rStyle w:val="Hyperlink"/>
                  <w:sz w:val="22"/>
                </w:rPr>
                <w:t>l</w:t>
              </w:r>
              <w:bookmarkEnd w:id="1054"/>
              <w:r w:rsidR="00E14754">
                <w:rPr>
                  <w:rStyle w:val="Hyperlink"/>
                  <w:sz w:val="22"/>
                </w:rPr>
                <w:t>t</w:t>
              </w:r>
              <w:bookmarkStart w:id="1055" w:name="_Hlt160178382"/>
              <w:r w:rsidR="00E14754">
                <w:rPr>
                  <w:rStyle w:val="Hyperlink"/>
                  <w:sz w:val="22"/>
                </w:rPr>
                <w:t>s</w:t>
              </w:r>
              <w:bookmarkEnd w:id="1055"/>
              <w:r w:rsidR="00E14754">
                <w:rPr>
                  <w:rStyle w:val="Hyperlink"/>
                  <w:sz w:val="22"/>
                </w:rPr>
                <w:t>ver</w:t>
              </w:r>
              <w:bookmarkStart w:id="1056" w:name="_Hlt182110425"/>
              <w:r w:rsidR="00E14754">
                <w:rPr>
                  <w:rStyle w:val="Hyperlink"/>
                  <w:sz w:val="22"/>
                </w:rPr>
                <w:t>z</w:t>
              </w:r>
              <w:bookmarkEnd w:id="1056"/>
              <w:r w:rsidR="00E14754">
                <w:rPr>
                  <w:rStyle w:val="Hyperlink"/>
                  <w:sz w:val="22"/>
                </w:rPr>
                <w:t>eichnis )</w:t>
              </w:r>
            </w:hyperlink>
          </w:p>
        </w:tc>
      </w:tr>
      <w:tr w:rsidR="00E14754" w:rsidRPr="0071784C" w14:paraId="55A64C1B" w14:textId="77777777" w:rsidTr="00E14754">
        <w:trPr>
          <w:trHeight w:val="397"/>
        </w:trPr>
        <w:tc>
          <w:tcPr>
            <w:tcW w:w="10060" w:type="dxa"/>
            <w:gridSpan w:val="2"/>
            <w:vAlign w:val="center"/>
          </w:tcPr>
          <w:p w14:paraId="359FFC7E" w14:textId="11F6E93B" w:rsidR="00E14754" w:rsidRDefault="00215B7B" w:rsidP="00E14754">
            <w:pPr>
              <w:widowControl w:val="0"/>
              <w:jc w:val="center"/>
              <w:rPr>
                <w:rStyle w:val="Hyperlink"/>
                <w:sz w:val="22"/>
              </w:rPr>
            </w:pPr>
            <w:hyperlink r:id="rId560" w:anchor="würfe" w:history="1">
              <w:r w:rsidR="00E14754" w:rsidRPr="002A4F7E">
                <w:rPr>
                  <w:rStyle w:val="Hyperlink"/>
                  <w:sz w:val="22"/>
                </w:rPr>
                <w:t>Formeln zum Thema</w:t>
              </w:r>
            </w:hyperlink>
          </w:p>
        </w:tc>
      </w:tr>
    </w:tbl>
    <w:p w14:paraId="67C29BF2"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46913BBD" w14:textId="77777777" w:rsidTr="00E14754">
        <w:tc>
          <w:tcPr>
            <w:tcW w:w="4889" w:type="dxa"/>
          </w:tcPr>
          <w:bookmarkStart w:id="1057" w:name="_Hlt496411961"/>
          <w:p w14:paraId="2FE58196" w14:textId="4B65FAD5" w:rsidR="00E14754" w:rsidRPr="0071784C" w:rsidRDefault="00E14754" w:rsidP="00E14754">
            <w:pPr>
              <w:widowControl w:val="0"/>
              <w:tabs>
                <w:tab w:val="left" w:pos="144"/>
                <w:tab w:val="left" w:pos="2304"/>
              </w:tabs>
            </w:pPr>
            <w:r w:rsidRPr="0071784C">
              <w:lastRenderedPageBreak/>
              <w:fldChar w:fldCharType="begin"/>
            </w:r>
            <w:r w:rsidR="00626526">
              <w:instrText>HYPERLINK "lsgmech.docx" \l "m11"</w:instrText>
            </w:r>
            <w:r w:rsidRPr="0071784C">
              <w:fldChar w:fldCharType="separate"/>
            </w:r>
            <w:r>
              <w:rPr>
                <w:rStyle w:val="Hyperlink"/>
                <w:sz w:val="22"/>
              </w:rPr>
              <w:t>11.</w:t>
            </w:r>
            <w:r w:rsidRPr="0071784C">
              <w:fldChar w:fldCharType="end"/>
            </w:r>
            <w:bookmarkEnd w:id="1057"/>
            <w:r w:rsidRPr="0071784C">
              <w:t xml:space="preserve"> Welche der in der Abbildung dargestellten Kurven stellt das Zeit-Geschwindigkeits-Diagramm eines Steines dar, der </w:t>
            </w:r>
            <w:proofErr w:type="gramStart"/>
            <w:r w:rsidRPr="0071784C">
              <w:t>zur Zeit</w:t>
            </w:r>
            <w:proofErr w:type="gramEnd"/>
            <w:r w:rsidRPr="0071784C">
              <w:t xml:space="preserve"> t = 0 senkrecht in die Höhe geworfen wird und wieder den Boden erreicht?</w:t>
            </w:r>
            <w:r w:rsidRPr="0071784C">
              <w:br/>
              <w:t>Beschreiben Sie, wie die Bewegungen in den beiden anderen Diagrammen ablaufen.</w:t>
            </w:r>
            <w:r w:rsidRPr="0071784C">
              <w:br/>
            </w:r>
            <w:r w:rsidRPr="0071784C">
              <w:sym w:font="Symbol" w:char="F02A"/>
            </w:r>
            <w:r w:rsidRPr="0071784C">
              <w:sym w:font="Symbol" w:char="F02A"/>
            </w:r>
            <w:r w:rsidRPr="0071784C">
              <w:sym w:font="Symbol" w:char="F02A"/>
            </w:r>
          </w:p>
        </w:tc>
        <w:tc>
          <w:tcPr>
            <w:tcW w:w="4889" w:type="dxa"/>
          </w:tcPr>
          <w:p w14:paraId="12A915D6" w14:textId="77777777" w:rsidR="00E14754" w:rsidRPr="0071784C" w:rsidRDefault="00215B7B" w:rsidP="00E14754">
            <w:pPr>
              <w:tabs>
                <w:tab w:val="left" w:pos="144"/>
                <w:tab w:val="left" w:pos="2304"/>
              </w:tabs>
            </w:pPr>
            <w:r>
              <w:rPr>
                <w:noProof/>
              </w:rPr>
              <w:pict w14:anchorId="6B51657F">
                <v:shape id="Bild 129" o:spid="_x0000_i1211" type="#_x0000_t75" alt="m11" style="width:240pt;height:102pt;visibility:visible">
                  <v:imagedata r:id="rId561" o:title="m11"/>
                </v:shape>
              </w:pict>
            </w:r>
          </w:p>
          <w:p w14:paraId="7BB76B03" w14:textId="77777777" w:rsidR="00E14754" w:rsidRPr="0071784C" w:rsidRDefault="00E14754" w:rsidP="00E14754">
            <w:pPr>
              <w:widowControl w:val="0"/>
              <w:tabs>
                <w:tab w:val="left" w:pos="144"/>
                <w:tab w:val="left" w:pos="2304"/>
              </w:tabs>
            </w:pPr>
          </w:p>
        </w:tc>
      </w:tr>
    </w:tbl>
    <w:p w14:paraId="4CAD9FFF" w14:textId="77777777" w:rsidR="00E14754" w:rsidRDefault="00E14754" w:rsidP="00E14754"/>
    <w:p w14:paraId="3BDFC76A" w14:textId="485E24AB" w:rsidR="00E14754" w:rsidRDefault="00E14754" w:rsidP="00E14754">
      <w:bookmarkStart w:id="1058" w:name="_Hlt37566864"/>
      <w:r>
        <w:rPr>
          <w:color w:val="FF0000"/>
        </w:rPr>
        <w:sym w:font="Symbol" w:char="F02A"/>
      </w:r>
      <w:hyperlink r:id="rId562" w:anchor="m14" w:history="1">
        <w:r>
          <w:rPr>
            <w:rStyle w:val="Hyperlink"/>
            <w:sz w:val="22"/>
          </w:rPr>
          <w:t>1</w:t>
        </w:r>
        <w:bookmarkStart w:id="1059" w:name="_Hlt496411965"/>
        <w:r>
          <w:rPr>
            <w:rStyle w:val="Hyperlink"/>
            <w:sz w:val="22"/>
          </w:rPr>
          <w:t>4</w:t>
        </w:r>
        <w:bookmarkEnd w:id="1059"/>
        <w:r>
          <w:rPr>
            <w:rStyle w:val="Hyperlink"/>
            <w:sz w:val="22"/>
          </w:rPr>
          <w:t>.</w:t>
        </w:r>
      </w:hyperlink>
      <w:bookmarkEnd w:id="1058"/>
      <w:r>
        <w:t xml:space="preserve"> Ein Körper wird mit der Geschwindigkeit v</w:t>
      </w:r>
      <w:r>
        <w:rPr>
          <w:position w:val="-6"/>
          <w:vertAlign w:val="subscript"/>
        </w:rPr>
        <w:t>0</w:t>
      </w:r>
      <w:r>
        <w:t xml:space="preserve"> = 18 ms</w:t>
      </w:r>
      <w:r>
        <w:rPr>
          <w:position w:val="6"/>
          <w:vertAlign w:val="superscript"/>
        </w:rPr>
        <w:t>-1</w:t>
      </w:r>
      <w:r>
        <w:t xml:space="preserve"> nach oben geworfen. Vom Luftwiderstand sehe man ab. </w:t>
      </w:r>
      <w:r>
        <w:br/>
        <w:t>Berechnen Sie die Wurfhöhe und die Zeit bis zum Erreichen des höchsten Punktes der Bahn.</w:t>
      </w:r>
      <w:r>
        <w:br/>
        <w:t>Berechnen Sie die Wurfzeit und die Auftreffgeschwindigkeit.</w:t>
      </w:r>
      <w:r>
        <w:br/>
      </w:r>
      <w:r>
        <w:sym w:font="Symbol" w:char="F02A"/>
      </w:r>
      <w:r>
        <w:sym w:font="Symbol" w:char="F02A"/>
      </w:r>
    </w:p>
    <w:p w14:paraId="12F1F5D1" w14:textId="5EB1A2B7" w:rsidR="00E14754" w:rsidRDefault="00E14754" w:rsidP="00E14754">
      <w:pPr>
        <w:widowControl w:val="0"/>
      </w:pPr>
      <w:bookmarkStart w:id="1060" w:name="_Hlt496411968"/>
      <w:r>
        <w:rPr>
          <w:color w:val="FF0000"/>
        </w:rPr>
        <w:sym w:font="Symbol" w:char="F02A"/>
      </w:r>
      <w:hyperlink r:id="rId563" w:anchor="m15" w:history="1">
        <w:r>
          <w:rPr>
            <w:rStyle w:val="Hyperlink"/>
            <w:sz w:val="22"/>
          </w:rPr>
          <w:t>1</w:t>
        </w:r>
        <w:bookmarkStart w:id="1061" w:name="_Hlt40058436"/>
        <w:r>
          <w:rPr>
            <w:rStyle w:val="Hyperlink"/>
            <w:sz w:val="22"/>
          </w:rPr>
          <w:t>5</w:t>
        </w:r>
        <w:bookmarkEnd w:id="1061"/>
        <w:r>
          <w:rPr>
            <w:rStyle w:val="Hyperlink"/>
            <w:sz w:val="22"/>
          </w:rPr>
          <w:t>.</w:t>
        </w:r>
      </w:hyperlink>
      <w:bookmarkEnd w:id="1060"/>
      <w:r>
        <w:t xml:space="preserve"> Ein Stein fällt aus der Höhe h = 8 m senkrecht zur Erde. Gleichzeitig wird von unten ein zweiter Stein mit der Geschwindigkeit v</w:t>
      </w:r>
      <w:r>
        <w:rPr>
          <w:position w:val="-6"/>
          <w:vertAlign w:val="subscript"/>
        </w:rPr>
        <w:t>0</w:t>
      </w:r>
      <w:r>
        <w:t xml:space="preserve"> = 13 ms</w:t>
      </w:r>
      <w:r>
        <w:rPr>
          <w:position w:val="6"/>
          <w:vertAlign w:val="superscript"/>
        </w:rPr>
        <w:t>-1</w:t>
      </w:r>
      <w:r>
        <w:t xml:space="preserve"> senkrecht hoch geworfen. </w:t>
      </w:r>
      <w:r>
        <w:br/>
        <w:t>a) Nach welcher Zeit und in welcher Höhe fliegen die beiden Steine aneinander vorbei?</w:t>
      </w:r>
      <w:r>
        <w:br/>
        <w:t>b) In welchem zeitlichen Abstand treffen die beiden Steine auf dem Boden auf?</w:t>
      </w:r>
      <w:r>
        <w:br/>
        <w:t>c) Welche Anfangsgeschwindigkeit müsste der zweite Stein haben, wenn beide zu gleicher Zeit auf dem Boden auftreffen sollen?</w:t>
      </w:r>
      <w:r>
        <w:br/>
      </w:r>
      <w:r>
        <w:sym w:font="Symbol" w:char="F02A"/>
      </w:r>
      <w:r>
        <w:sym w:font="Symbol" w:char="F02A"/>
      </w:r>
    </w:p>
    <w:p w14:paraId="67701144" w14:textId="5FBC2437" w:rsidR="00E14754" w:rsidRDefault="00E14754" w:rsidP="00E14754">
      <w:pPr>
        <w:widowControl w:val="0"/>
      </w:pPr>
      <w:bookmarkStart w:id="1062" w:name="_Hlt496411975"/>
      <w:r>
        <w:rPr>
          <w:color w:val="FF0000"/>
        </w:rPr>
        <w:sym w:font="Symbol" w:char="F02A"/>
      </w:r>
      <w:hyperlink r:id="rId564" w:anchor="m17" w:history="1">
        <w:r>
          <w:rPr>
            <w:rStyle w:val="Hyperlink"/>
            <w:sz w:val="22"/>
          </w:rPr>
          <w:t>1</w:t>
        </w:r>
        <w:bookmarkStart w:id="1063" w:name="_Hlt40246053"/>
        <w:r>
          <w:rPr>
            <w:rStyle w:val="Hyperlink"/>
            <w:sz w:val="22"/>
          </w:rPr>
          <w:t>7</w:t>
        </w:r>
        <w:bookmarkEnd w:id="1063"/>
        <w:r>
          <w:rPr>
            <w:rStyle w:val="Hyperlink"/>
            <w:sz w:val="22"/>
          </w:rPr>
          <w:t>.</w:t>
        </w:r>
      </w:hyperlink>
      <w:bookmarkEnd w:id="1062"/>
      <w:r>
        <w:t xml:space="preserve"> Ein unerfahrener Pilot lässt einen schweren Versorgungssack genau senkrecht über dem Zielpunkt aus der in 500 m Höhe horizontal fliegenden Maschine fallen. Der Sack schlägt 1,0 km vom Ziel entfernt auf. Welche Geschwindigkeit hatte das Flugzeug, welche hatte der Sack im Augenblick des Auftreffens?</w:t>
      </w:r>
      <w:r>
        <w:br/>
      </w:r>
      <w:r>
        <w:sym w:font="Symbol" w:char="F02A"/>
      </w:r>
      <w:r>
        <w:sym w:font="Symbol" w:char="F02A"/>
      </w:r>
    </w:p>
    <w:p w14:paraId="51533C56" w14:textId="4FC634BC" w:rsidR="00E14754" w:rsidRDefault="00215B7B" w:rsidP="00E14754">
      <w:pPr>
        <w:widowControl w:val="0"/>
      </w:pPr>
      <w:hyperlink r:id="rId565" w:anchor="m122" w:history="1">
        <w:r w:rsidR="00E14754">
          <w:rPr>
            <w:rStyle w:val="Hyperlink"/>
            <w:sz w:val="22"/>
          </w:rPr>
          <w:t>1</w:t>
        </w:r>
        <w:bookmarkStart w:id="1064" w:name="_Hlt496411978"/>
        <w:r w:rsidR="00E14754">
          <w:rPr>
            <w:rStyle w:val="Hyperlink"/>
            <w:sz w:val="22"/>
          </w:rPr>
          <w:t>2</w:t>
        </w:r>
        <w:bookmarkEnd w:id="1064"/>
        <w:r w:rsidR="00E14754">
          <w:rPr>
            <w:rStyle w:val="Hyperlink"/>
            <w:sz w:val="22"/>
          </w:rPr>
          <w:t>2.</w:t>
        </w:r>
      </w:hyperlink>
      <w:r w:rsidR="00E14754">
        <w:t xml:space="preserve"> Durch Luftdruck wird ein Körper der Masse 200 g waagrecht mit der Geschwindigkeit 20 m/s aus einer Öffnung geschleudert. Die Öffnung befindet sich 4 m über dem Boden.</w:t>
      </w:r>
      <w:r w:rsidR="00E14754">
        <w:br/>
        <w:t>a) Wie lang dauert es, bis der Körper auf dem Boden aufschlägt?</w:t>
      </w:r>
      <w:r w:rsidR="00E14754">
        <w:br/>
        <w:t>b) In welchem Abstand zur Öffnung schlägt er auf?</w:t>
      </w:r>
      <w:r w:rsidR="00E14754">
        <w:br/>
      </w:r>
      <w:r w:rsidR="00E14754">
        <w:sym w:font="Symbol" w:char="F02A"/>
      </w:r>
      <w:r w:rsidR="00E14754">
        <w:sym w:font="Symbol" w:char="F02A"/>
      </w:r>
    </w:p>
    <w:bookmarkStart w:id="1065" w:name="_Hlt533215781"/>
    <w:p w14:paraId="013E98E5" w14:textId="49663B37" w:rsidR="00E14754" w:rsidRDefault="00E14754" w:rsidP="00E14754">
      <w:pPr>
        <w:widowControl w:val="0"/>
      </w:pPr>
      <w:r>
        <w:fldChar w:fldCharType="begin"/>
      </w:r>
      <w:r w:rsidR="00626526">
        <w:instrText>HYPERLINK "lsgmech.docx" \l "m123"</w:instrText>
      </w:r>
      <w:r>
        <w:fldChar w:fldCharType="separate"/>
      </w:r>
      <w:r>
        <w:rPr>
          <w:rStyle w:val="Hyperlink"/>
          <w:sz w:val="22"/>
        </w:rPr>
        <w:t>1</w:t>
      </w:r>
      <w:bookmarkStart w:id="1066" w:name="_Hlt496411981"/>
      <w:r>
        <w:rPr>
          <w:rStyle w:val="Hyperlink"/>
          <w:sz w:val="22"/>
        </w:rPr>
        <w:t>2</w:t>
      </w:r>
      <w:bookmarkEnd w:id="1066"/>
      <w:r>
        <w:rPr>
          <w:rStyle w:val="Hyperlink"/>
          <w:sz w:val="22"/>
        </w:rPr>
        <w:t>3.</w:t>
      </w:r>
      <w:r>
        <w:fldChar w:fldCharType="end"/>
      </w:r>
      <w:bookmarkEnd w:id="1065"/>
      <w:r>
        <w:t xml:space="preserve"> Eine Kugel der Masse 2 kg rollt aus 12 m Höhe eine schiefe Ebene reibungsfrei hinab. Das Ende der Ebene befindet sich noch 3 m über dem Boden. An diesem Ende verlässt die Kugel die Ebene in waagrechter Richtung und fällt in waagrechtem Wurf zur Erde. Bestimmen Sie die Aufschlagsgeschwindigkeit und den Aufschlagswinkel </w:t>
      </w:r>
      <w:r>
        <w:rPr>
          <w:rFonts w:ascii="Symbol" w:hAnsi="Symbol"/>
        </w:rPr>
        <w:t></w:t>
      </w:r>
      <w:r>
        <w:t>, gemessen zum waagerechten Erdboden.</w:t>
      </w:r>
      <w:r>
        <w:br/>
      </w:r>
      <w:r>
        <w:sym w:font="Symbol" w:char="F02A"/>
      </w:r>
      <w:r>
        <w:sym w:font="Symbol" w:char="F02A"/>
      </w:r>
      <w:r>
        <w:sym w:font="Symbol" w:char="F02A"/>
      </w:r>
    </w:p>
    <w:p w14:paraId="597C4103" w14:textId="01E1F993" w:rsidR="00E14754" w:rsidRDefault="00215B7B" w:rsidP="00E14754">
      <w:pPr>
        <w:widowControl w:val="0"/>
      </w:pPr>
      <w:hyperlink r:id="rId566" w:anchor="m126" w:history="1">
        <w:r w:rsidR="00E14754">
          <w:rPr>
            <w:rStyle w:val="Hyperlink"/>
            <w:sz w:val="22"/>
          </w:rPr>
          <w:t>1</w:t>
        </w:r>
        <w:bookmarkStart w:id="1067" w:name="_Hlt496411984"/>
        <w:r w:rsidR="00E14754">
          <w:rPr>
            <w:rStyle w:val="Hyperlink"/>
            <w:sz w:val="22"/>
          </w:rPr>
          <w:t>2</w:t>
        </w:r>
        <w:bookmarkEnd w:id="1067"/>
        <w:r w:rsidR="00E14754">
          <w:rPr>
            <w:rStyle w:val="Hyperlink"/>
            <w:sz w:val="22"/>
          </w:rPr>
          <w:t>6.</w:t>
        </w:r>
      </w:hyperlink>
      <w:r w:rsidR="00E14754">
        <w:t xml:space="preserve"> Mit einer waagerecht gehaltenen Pistole (Mündungsgeschwindigkeit v = 240 m/s) soll eine 40 m entfernte Zielscheibe getroffen werden. Wie weit oberhalb des Zentrums der Zielscheibe muss die Pistole abgefeuert werden, um genau ins Zentrum zu treffen?</w:t>
      </w:r>
      <w:r w:rsidR="00E14754">
        <w:br/>
      </w:r>
      <w:r w:rsidR="00E14754">
        <w:sym w:font="Symbol" w:char="F02A"/>
      </w:r>
      <w:r w:rsidR="00E14754">
        <w:sym w:font="Symbol" w:char="F02A"/>
      </w:r>
    </w:p>
    <w:tbl>
      <w:tblPr>
        <w:tblW w:w="0" w:type="auto"/>
        <w:tblLayout w:type="fixed"/>
        <w:tblCellMar>
          <w:left w:w="70" w:type="dxa"/>
          <w:right w:w="70" w:type="dxa"/>
        </w:tblCellMar>
        <w:tblLook w:val="0000" w:firstRow="0" w:lastRow="0" w:firstColumn="0" w:lastColumn="0" w:noHBand="0" w:noVBand="0"/>
      </w:tblPr>
      <w:tblGrid>
        <w:gridCol w:w="4588"/>
        <w:gridCol w:w="5473"/>
      </w:tblGrid>
      <w:tr w:rsidR="00E14754" w:rsidRPr="0071784C" w14:paraId="6AF2FAE9" w14:textId="77777777" w:rsidTr="00E14754">
        <w:tc>
          <w:tcPr>
            <w:tcW w:w="4588" w:type="dxa"/>
          </w:tcPr>
          <w:p w14:paraId="0ED6F64C" w14:textId="553037BF" w:rsidR="00E14754" w:rsidRPr="0071784C" w:rsidRDefault="00215B7B" w:rsidP="00E14754">
            <w:pPr>
              <w:widowControl w:val="0"/>
              <w:spacing w:line="240" w:lineRule="atLeast"/>
            </w:pPr>
            <w:hyperlink r:id="rId567" w:anchor="m215" w:history="1">
              <w:r w:rsidR="00E14754">
                <w:rPr>
                  <w:rStyle w:val="Hyperlink"/>
                  <w:sz w:val="22"/>
                </w:rPr>
                <w:t>2</w:t>
              </w:r>
              <w:bookmarkStart w:id="1068" w:name="_Hlt496412008"/>
              <w:r w:rsidR="00E14754">
                <w:rPr>
                  <w:rStyle w:val="Hyperlink"/>
                  <w:sz w:val="22"/>
                </w:rPr>
                <w:t>1</w:t>
              </w:r>
              <w:bookmarkEnd w:id="1068"/>
              <w:r w:rsidR="00E14754">
                <w:rPr>
                  <w:rStyle w:val="Hyperlink"/>
                  <w:sz w:val="22"/>
                </w:rPr>
                <w:t>5.</w:t>
              </w:r>
            </w:hyperlink>
            <w:r w:rsidR="00E14754" w:rsidRPr="0071784C">
              <w:t xml:space="preserve"> Ein Körper wird mit einer Anfangsgeschwindigkeit von 10ms</w:t>
            </w:r>
            <w:r w:rsidR="00E14754" w:rsidRPr="0071784C">
              <w:rPr>
                <w:position w:val="6"/>
                <w:vertAlign w:val="superscript"/>
              </w:rPr>
              <w:t>-1</w:t>
            </w:r>
            <w:r w:rsidR="00E14754" w:rsidRPr="0071784C">
              <w:t xml:space="preserve"> waagerecht geworfen. Berechnen Sie den Abstand von der Abwurfkante nach 1,5 Sekunden.</w:t>
            </w:r>
            <w:r w:rsidR="00E14754" w:rsidRPr="0071784C">
              <w:br/>
            </w:r>
            <w:r w:rsidR="00E14754" w:rsidRPr="0071784C">
              <w:sym w:font="Symbol" w:char="F02A"/>
            </w:r>
            <w:r w:rsidR="00E14754" w:rsidRPr="0071784C">
              <w:sym w:font="Symbol" w:char="F02A"/>
            </w:r>
          </w:p>
        </w:tc>
        <w:tc>
          <w:tcPr>
            <w:tcW w:w="5473" w:type="dxa"/>
          </w:tcPr>
          <w:p w14:paraId="67B37742" w14:textId="77777777" w:rsidR="00E14754" w:rsidRPr="0071784C" w:rsidRDefault="00215B7B" w:rsidP="00E14754">
            <w:pPr>
              <w:widowControl w:val="0"/>
              <w:spacing w:line="240" w:lineRule="atLeast"/>
            </w:pPr>
            <w:r>
              <w:rPr>
                <w:noProof/>
              </w:rPr>
              <w:pict w14:anchorId="2CAF9753">
                <v:shape id="Bild 130" o:spid="_x0000_i1212" type="#_x0000_t75" alt="m215" style="width:258pt;height:120pt;visibility:visible">
                  <v:imagedata r:id="rId568" o:title="m215"/>
                </v:shape>
              </w:pict>
            </w:r>
          </w:p>
        </w:tc>
      </w:tr>
    </w:tbl>
    <w:p w14:paraId="0690B7FB" w14:textId="77777777" w:rsidR="00E14754" w:rsidRDefault="00E14754" w:rsidP="00E14754"/>
    <w:bookmarkStart w:id="1069" w:name="_Hlt115744395"/>
    <w:p w14:paraId="78EECB0F" w14:textId="3B53A0FB" w:rsidR="00E14754" w:rsidRDefault="00E14754" w:rsidP="00E14754">
      <w:pPr>
        <w:widowControl w:val="0"/>
        <w:spacing w:line="240" w:lineRule="atLeast"/>
      </w:pPr>
      <w:r>
        <w:fldChar w:fldCharType="begin"/>
      </w:r>
      <w:r w:rsidR="00626526">
        <w:instrText>HYPERLINK "lsgmech.docx" \l "m217"</w:instrText>
      </w:r>
      <w:r>
        <w:fldChar w:fldCharType="separate"/>
      </w:r>
      <w:r>
        <w:rPr>
          <w:rStyle w:val="Hyperlink"/>
          <w:sz w:val="22"/>
        </w:rPr>
        <w:t>2</w:t>
      </w:r>
      <w:bookmarkStart w:id="1070" w:name="_Hlt60876237"/>
      <w:r>
        <w:rPr>
          <w:rStyle w:val="Hyperlink"/>
          <w:sz w:val="22"/>
        </w:rPr>
        <w:t>1</w:t>
      </w:r>
      <w:bookmarkStart w:id="1071" w:name="_Hlt496412012"/>
      <w:bookmarkEnd w:id="1070"/>
      <w:r>
        <w:rPr>
          <w:rStyle w:val="Hyperlink"/>
          <w:sz w:val="22"/>
        </w:rPr>
        <w:t>7</w:t>
      </w:r>
      <w:bookmarkEnd w:id="1071"/>
      <w:r>
        <w:rPr>
          <w:rStyle w:val="Hyperlink"/>
          <w:sz w:val="22"/>
        </w:rPr>
        <w:t>.</w:t>
      </w:r>
      <w:r>
        <w:fldChar w:fldCharType="end"/>
      </w:r>
      <w:bookmarkEnd w:id="1069"/>
      <w:r>
        <w:t xml:space="preserve"> Ein Ball wird mit einer Geschwindigkeit von v</w:t>
      </w:r>
      <w:r>
        <w:rPr>
          <w:position w:val="-5"/>
          <w:vertAlign w:val="subscript"/>
        </w:rPr>
        <w:t>0</w:t>
      </w:r>
      <w:r>
        <w:t xml:space="preserve"> = 20 ms</w:t>
      </w:r>
      <w:r>
        <w:rPr>
          <w:position w:val="6"/>
          <w:vertAlign w:val="superscript"/>
        </w:rPr>
        <w:t>-1</w:t>
      </w:r>
      <w:r>
        <w:t xml:space="preserve"> im Winkel von 30° abgeschossen und landet auf einem 3,75 m hohen Dach. Wann erreicht er das Dach und wie weit ist er bis zum Auftreffen in horizontaler Richtung geflogen?</w:t>
      </w:r>
      <w:r>
        <w:br/>
      </w:r>
      <w:r>
        <w:sym w:font="Symbol" w:char="F02A"/>
      </w:r>
      <w:r>
        <w:sym w:font="Symbol" w:char="F02A"/>
      </w:r>
      <w:r>
        <w:sym w:font="Symbol" w:char="F02A"/>
      </w:r>
    </w:p>
    <w:p w14:paraId="7BF0E519" w14:textId="35D76ED6" w:rsidR="00E14754" w:rsidRDefault="00E14754" w:rsidP="00E14754">
      <w:pPr>
        <w:widowControl w:val="0"/>
      </w:pPr>
      <w:bookmarkStart w:id="1072" w:name="_Hlt496412016"/>
      <w:r>
        <w:rPr>
          <w:color w:val="FF0000"/>
        </w:rPr>
        <w:sym w:font="Symbol" w:char="F02A"/>
      </w:r>
      <w:hyperlink r:id="rId569" w:anchor="m222" w:history="1">
        <w:r>
          <w:rPr>
            <w:rStyle w:val="Hyperlink"/>
            <w:sz w:val="22"/>
          </w:rPr>
          <w:t>2</w:t>
        </w:r>
        <w:bookmarkStart w:id="1073" w:name="_Hlt14157390"/>
        <w:bookmarkStart w:id="1074" w:name="_Hlt13980562"/>
        <w:bookmarkEnd w:id="1073"/>
        <w:r>
          <w:rPr>
            <w:rStyle w:val="Hyperlink"/>
            <w:sz w:val="22"/>
          </w:rPr>
          <w:t>2</w:t>
        </w:r>
        <w:bookmarkStart w:id="1075" w:name="_Hlt51070841"/>
        <w:bookmarkEnd w:id="1074"/>
        <w:r>
          <w:rPr>
            <w:rStyle w:val="Hyperlink"/>
            <w:sz w:val="22"/>
          </w:rPr>
          <w:t>2</w:t>
        </w:r>
        <w:bookmarkEnd w:id="1075"/>
        <w:r>
          <w:rPr>
            <w:rStyle w:val="Hyperlink"/>
            <w:sz w:val="22"/>
          </w:rPr>
          <w:t>.</w:t>
        </w:r>
      </w:hyperlink>
      <w:bookmarkEnd w:id="1072"/>
      <w:r>
        <w:t xml:space="preserve"> Ein Ball soll von einem Startpunkt so in eine 6.0 m entfernte und 1,5 m über dem Startpunkt gelegene Öffnung geworfen werden, dass er dort waagerecht ankommt. Wie groß müssen Abwurfwinkel und Abwurfgeschwindigkeit sein? (Es gilt: </w:t>
      </w:r>
      <w:r w:rsidR="00F31B10" w:rsidRPr="00A80C6A">
        <w:rPr>
          <w:position w:val="-14"/>
        </w:rPr>
        <w:object w:dxaOrig="2520" w:dyaOrig="400" w14:anchorId="1929B167">
          <v:shape id="_x0000_i1213" type="#_x0000_t75" style="width:126pt;height:18pt" o:ole="">
            <v:imagedata r:id="rId570" o:title=""/>
          </v:shape>
          <o:OLEObject Type="Embed" ProgID="Equation.DSMT4" ShapeID="_x0000_i1213" DrawAspect="Content" ObjectID="_1735305628" r:id="rId571"/>
        </w:object>
      </w:r>
      <w:r>
        <w:br/>
      </w:r>
      <w:r>
        <w:sym w:font="Symbol" w:char="F02A"/>
      </w:r>
      <w:r>
        <w:sym w:font="Symbol" w:char="F02A"/>
      </w:r>
      <w:r>
        <w:sym w:font="Symbol" w:char="F02A"/>
      </w:r>
      <w:r>
        <w:sym w:font="Symbol" w:char="F02A"/>
      </w:r>
    </w:p>
    <w:p w14:paraId="6391EA97" w14:textId="24C3C70F" w:rsidR="00E14754" w:rsidRDefault="00E14754" w:rsidP="00E14754">
      <w:pPr>
        <w:widowControl w:val="0"/>
        <w:tabs>
          <w:tab w:val="left" w:pos="8647"/>
        </w:tabs>
      </w:pPr>
      <w:bookmarkStart w:id="1076" w:name="_Hlt119743007"/>
      <w:r>
        <w:rPr>
          <w:color w:val="FF0000"/>
        </w:rPr>
        <w:sym w:font="Symbol" w:char="F02A"/>
      </w:r>
      <w:hyperlink r:id="rId572" w:anchor="m261" w:history="1">
        <w:r>
          <w:rPr>
            <w:rStyle w:val="Hyperlink"/>
            <w:sz w:val="22"/>
          </w:rPr>
          <w:t>2</w:t>
        </w:r>
        <w:bookmarkStart w:id="1077" w:name="_Hlt119810904"/>
        <w:bookmarkStart w:id="1078" w:name="_Hlt495844409"/>
        <w:bookmarkEnd w:id="1077"/>
        <w:r>
          <w:rPr>
            <w:rStyle w:val="Hyperlink"/>
            <w:sz w:val="22"/>
          </w:rPr>
          <w:t>6</w:t>
        </w:r>
        <w:bookmarkEnd w:id="1078"/>
        <w:r>
          <w:rPr>
            <w:rStyle w:val="Hyperlink"/>
            <w:sz w:val="22"/>
          </w:rPr>
          <w:t>1.</w:t>
        </w:r>
      </w:hyperlink>
      <w:bookmarkEnd w:id="1076"/>
      <w:r>
        <w:t xml:space="preserve"> Ein Federwurfgerät enthält eine Schraubenfeder (Federkonstante D = 120 Nm</w:t>
      </w:r>
      <w:r>
        <w:rPr>
          <w:vertAlign w:val="superscript"/>
        </w:rPr>
        <w:t>-1</w:t>
      </w:r>
      <w:r>
        <w:t>), deren freies und arretierbares Ende beim Zusammendrücken der Feder den Federspannweg 15 cm zurückgelegt hat. Die Längsachse der Feder mit ihrer Führung bildet mit der Horizontalen den Winkel 70°.</w:t>
      </w:r>
      <w:r>
        <w:br/>
        <w:t xml:space="preserve">Auf dem oberen Ende der Feder, welches zunächst arretiert ist, ruht eine Stahlkugel mit dem Durchmesser 1,0 cm. Durch Freigabe des arretierten Endes der Feder tritt die herausgeschleuderte Kugel im </w:t>
      </w:r>
      <w:r>
        <w:rPr>
          <w:u w:val="single"/>
        </w:rPr>
        <w:t>aufsteigenden</w:t>
      </w:r>
      <w:r>
        <w:t xml:space="preserve"> Teil ihrer Bahn durch eine Öffnung, die sich in einer senkrechten Wand befindet und um 17,6 m höher liegt als die Abwurfstelle.</w:t>
      </w:r>
      <w:r>
        <w:br/>
      </w:r>
      <w:r>
        <w:rPr>
          <w:u w:val="single"/>
        </w:rPr>
        <w:t>Hinweis:</w:t>
      </w:r>
      <w:r>
        <w:t xml:space="preserve"> Reibungsfreie Bewegung wird angenommen.</w:t>
      </w:r>
      <w:r>
        <w:br/>
        <w:t>a) Berechnen Sie die Kraft, mit der der gespannte Zustand der Feder im Gerät hergestellt wurde.</w:t>
      </w:r>
      <w:r>
        <w:br/>
        <w:t>b) Mit welcher Geschwindigkeit verlässt die Kugel das Gerät?</w:t>
      </w:r>
      <w:r>
        <w:br/>
        <w:t>c) In welcher Entfernung von der senkrechten Wand muss die Mündung des Federwurfgerätes aufgestellt werden?</w:t>
      </w:r>
      <w:r>
        <w:br/>
        <w:t>d) Berechnen Sie die Geschwindigkeit und die kinetische Energie der Kugel beim Passieren der Öffnung, die sich in der senkrechten Wand befindet.</w:t>
      </w:r>
      <w:r>
        <w:br/>
        <w:t>e) Wie hoch über der Abwurfstelle liegt der Gipfelpunkt der Flugbahn der Kugel, wenn sich die Kugel nach dem Passieren der Öffnung ungehindert weiterbewegen kann?</w:t>
      </w:r>
      <w:r>
        <w:br/>
        <w:t>f) In welcher Entfernung von der Abwurfstelle trifft die Kugel am Boden auf, wenn sich die Abwurfstelle in gleicher Höhe befindet?</w:t>
      </w:r>
      <w:r>
        <w:br/>
      </w:r>
      <w:r>
        <w:sym w:font="Symbol" w:char="F02A"/>
      </w:r>
      <w:r>
        <w:sym w:font="Symbol" w:char="F02A"/>
      </w:r>
      <w:r>
        <w:sym w:font="Symbol" w:char="F02A"/>
      </w:r>
      <w:r>
        <w:sym w:font="Symbol" w:char="F02A"/>
      </w:r>
    </w:p>
    <w:bookmarkStart w:id="1079" w:name="_Hlt497030976"/>
    <w:p w14:paraId="6FE17C18" w14:textId="35A876E9" w:rsidR="00E14754" w:rsidRDefault="00E14754" w:rsidP="00E14754">
      <w:pPr>
        <w:widowControl w:val="0"/>
      </w:pPr>
      <w:r>
        <w:fldChar w:fldCharType="begin"/>
      </w:r>
      <w:r w:rsidR="00626526">
        <w:instrText>HYPERLINK "lsgmech.docx" \l "m271"</w:instrText>
      </w:r>
      <w:r>
        <w:fldChar w:fldCharType="separate"/>
      </w:r>
      <w:r>
        <w:rPr>
          <w:rStyle w:val="Hyperlink"/>
          <w:sz w:val="22"/>
        </w:rPr>
        <w:t>2</w:t>
      </w:r>
      <w:bookmarkStart w:id="1080" w:name="_Hlt11195902"/>
      <w:bookmarkStart w:id="1081" w:name="_Hlt496412025"/>
      <w:bookmarkEnd w:id="1080"/>
      <w:r>
        <w:rPr>
          <w:rStyle w:val="Hyperlink"/>
          <w:sz w:val="22"/>
        </w:rPr>
        <w:t>7</w:t>
      </w:r>
      <w:bookmarkEnd w:id="1081"/>
      <w:r>
        <w:rPr>
          <w:rStyle w:val="Hyperlink"/>
          <w:sz w:val="22"/>
        </w:rPr>
        <w:t>1.</w:t>
      </w:r>
      <w:r>
        <w:fldChar w:fldCharType="end"/>
      </w:r>
      <w:bookmarkEnd w:id="1079"/>
      <w:r>
        <w:t xml:space="preserve"> Beim Spielen haben Kinder ihren Ball auf einen Baum geschossen, der dort in einer Höhe von 6,5 m im Geäst hängen blieb. Nun versuchen sie durch senkrechtes Hochwerfen eines zweiten Balles den ersten wieder herunterzuholen. Beim ersten Versuch kommt der Ball nur bis 2 m unter den ersten. </w:t>
      </w:r>
      <w:r>
        <w:br/>
        <w:t>a) Wie groß war die Abwurfgeschwindigkeit bei diesem Schuss?</w:t>
      </w:r>
      <w:r>
        <w:br/>
        <w:t>b) Wie groß muss die Abwurfgeschwindigkeit sein, damit der erste Ball getroffen wird?</w:t>
      </w:r>
      <w:r>
        <w:br/>
        <w:t xml:space="preserve">Gerade als ein weiterer Versuch unternommen wird, schüttelt der Wind an dem Baum und der Ball fällt allein runter. </w:t>
      </w:r>
      <w:r>
        <w:br/>
        <w:t>c) Wie groß ist der zeitliche Abstand beim Auftreffen auf dem Boden zwischen dem mit einer Geschwindigkeit von 12,8 ms</w:t>
      </w:r>
      <w:r>
        <w:rPr>
          <w:vertAlign w:val="superscript"/>
        </w:rPr>
        <w:t>-1</w:t>
      </w:r>
      <w:r>
        <w:t xml:space="preserve"> nach oben geworfene Ball  und dem herunterfallenden Ball, wenn beide genau zum gleichen Zeitpunkt starten?</w:t>
      </w:r>
      <w:r>
        <w:br/>
      </w:r>
      <w:r>
        <w:sym w:font="Symbol" w:char="F02A"/>
      </w:r>
      <w:r>
        <w:sym w:font="Symbol" w:char="F02A"/>
      </w:r>
      <w:r>
        <w:br/>
      </w:r>
      <w:hyperlink r:id="rId573" w:anchor="m285" w:history="1">
        <w:r>
          <w:rPr>
            <w:rStyle w:val="Hyperlink"/>
            <w:sz w:val="22"/>
          </w:rPr>
          <w:t>2</w:t>
        </w:r>
        <w:bookmarkStart w:id="1082" w:name="_Hlt496412033"/>
        <w:r>
          <w:rPr>
            <w:rStyle w:val="Hyperlink"/>
            <w:sz w:val="22"/>
          </w:rPr>
          <w:t>8</w:t>
        </w:r>
        <w:bookmarkEnd w:id="1082"/>
        <w:r>
          <w:rPr>
            <w:rStyle w:val="Hyperlink"/>
            <w:sz w:val="22"/>
          </w:rPr>
          <w:t>5.</w:t>
        </w:r>
      </w:hyperlink>
      <w:r>
        <w:t xml:space="preserve"> Am Genfer See gibt es eine berühmte Wasserfontäne, den „jet d’eau“. Mit welcher Geschwindigkeit muss das Wasser aus der Düse austreten, um 125 m Höhe zu erreichen? (Ohne Reibung)</w:t>
      </w:r>
      <w:r>
        <w:br/>
      </w:r>
      <w:r>
        <w:sym w:font="Symbol" w:char="F02A"/>
      </w:r>
      <w:r>
        <w:sym w:font="Symbol" w:char="F02A"/>
      </w:r>
    </w:p>
    <w:p w14:paraId="38628B5F" w14:textId="5BF77EB8" w:rsidR="00E14754" w:rsidRDefault="00E14754" w:rsidP="00E14754">
      <w:pPr>
        <w:widowControl w:val="0"/>
      </w:pPr>
      <w:bookmarkStart w:id="1083" w:name="_Hlt496412037"/>
      <w:r>
        <w:rPr>
          <w:color w:val="FF0000"/>
        </w:rPr>
        <w:sym w:font="Symbol" w:char="F02A"/>
      </w:r>
      <w:hyperlink r:id="rId574" w:anchor="m328" w:history="1">
        <w:r>
          <w:rPr>
            <w:rStyle w:val="Hyperlink"/>
            <w:sz w:val="22"/>
          </w:rPr>
          <w:t>3</w:t>
        </w:r>
        <w:bookmarkStart w:id="1084" w:name="_Hlt496018443"/>
        <w:r>
          <w:rPr>
            <w:rStyle w:val="Hyperlink"/>
            <w:sz w:val="22"/>
          </w:rPr>
          <w:t>2</w:t>
        </w:r>
        <w:bookmarkEnd w:id="1084"/>
        <w:r>
          <w:rPr>
            <w:rStyle w:val="Hyperlink"/>
            <w:sz w:val="22"/>
          </w:rPr>
          <w:t>8.</w:t>
        </w:r>
      </w:hyperlink>
      <w:bookmarkEnd w:id="108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3F11A6F3" w14:textId="77777777" w:rsidTr="00E14754">
        <w:tc>
          <w:tcPr>
            <w:tcW w:w="5030" w:type="dxa"/>
          </w:tcPr>
          <w:p w14:paraId="37898FA8" w14:textId="77777777" w:rsidR="00E14754" w:rsidRPr="0071784C" w:rsidRDefault="00E14754" w:rsidP="00E14754">
            <w:pPr>
              <w:widowControl w:val="0"/>
            </w:pPr>
            <w:r w:rsidRPr="0071784C">
              <w:lastRenderedPageBreak/>
              <w:t xml:space="preserve">Von einem horizontalen Förderband aus soll Kohle bei 2,5 m Falltiefe 1,80 m weit geworfen werden. </w:t>
            </w:r>
            <w:r w:rsidRPr="0071784C">
              <w:br/>
              <w:t>a) Welche Laufgeschwindigkeit muss das Band haben?</w:t>
            </w:r>
            <w:r w:rsidRPr="0071784C">
              <w:br/>
              <w:t>b) In welchem Winkel zur Horizontalen  trifft die Kohle auf?</w:t>
            </w:r>
          </w:p>
          <w:p w14:paraId="3358F932" w14:textId="77777777" w:rsidR="00E14754" w:rsidRPr="0071784C" w:rsidRDefault="00E14754" w:rsidP="00E14754">
            <w:pPr>
              <w:widowControl w:val="0"/>
            </w:pPr>
            <w:r w:rsidRPr="0071784C">
              <w:sym w:font="Symbol" w:char="F02A"/>
            </w:r>
            <w:r w:rsidRPr="0071784C">
              <w:sym w:font="Symbol" w:char="F02A"/>
            </w:r>
            <w:r w:rsidRPr="0071784C">
              <w:sym w:font="Symbol" w:char="F02A"/>
            </w:r>
          </w:p>
        </w:tc>
        <w:tc>
          <w:tcPr>
            <w:tcW w:w="5030" w:type="dxa"/>
          </w:tcPr>
          <w:p w14:paraId="775CD2D8" w14:textId="77777777" w:rsidR="00E14754" w:rsidRPr="0071784C" w:rsidRDefault="00215B7B" w:rsidP="00E14754">
            <w:pPr>
              <w:widowControl w:val="0"/>
            </w:pPr>
            <w:r>
              <w:rPr>
                <w:noProof/>
              </w:rPr>
              <w:pict w14:anchorId="11AE62B2">
                <v:shape id="Bild 132" o:spid="_x0000_i1214" type="#_x0000_t75" alt="m328" style="width:246pt;height:186pt;visibility:visible">
                  <v:imagedata r:id="rId575" o:title="m328"/>
                </v:shape>
              </w:pict>
            </w:r>
          </w:p>
        </w:tc>
      </w:tr>
    </w:tbl>
    <w:bookmarkStart w:id="1085" w:name="_Hlt496350423"/>
    <w:p w14:paraId="233E8322" w14:textId="254D6F03" w:rsidR="00E14754" w:rsidRDefault="00E14754" w:rsidP="00E14754">
      <w:pPr>
        <w:widowControl w:val="0"/>
      </w:pPr>
      <w:r>
        <w:fldChar w:fldCharType="begin"/>
      </w:r>
      <w:r w:rsidR="00626526">
        <w:instrText>HYPERLINK "lsgmech.docx" \l "m342"</w:instrText>
      </w:r>
      <w:r>
        <w:fldChar w:fldCharType="separate"/>
      </w:r>
      <w:r>
        <w:rPr>
          <w:rStyle w:val="Hyperlink"/>
          <w:sz w:val="22"/>
        </w:rPr>
        <w:t>3</w:t>
      </w:r>
      <w:bookmarkStart w:id="1086" w:name="_Hlt496350730"/>
      <w:r>
        <w:rPr>
          <w:rStyle w:val="Hyperlink"/>
          <w:sz w:val="22"/>
        </w:rPr>
        <w:t>4</w:t>
      </w:r>
      <w:bookmarkStart w:id="1087" w:name="_Hlt526917550"/>
      <w:bookmarkStart w:id="1088" w:name="_Hlt496350450"/>
      <w:bookmarkEnd w:id="1086"/>
      <w:bookmarkEnd w:id="1087"/>
      <w:r>
        <w:rPr>
          <w:rStyle w:val="Hyperlink"/>
          <w:sz w:val="22"/>
        </w:rPr>
        <w:t>2</w:t>
      </w:r>
      <w:bookmarkEnd w:id="1088"/>
      <w:r>
        <w:rPr>
          <w:rStyle w:val="Hyperlink"/>
          <w:sz w:val="22"/>
        </w:rPr>
        <w:t>.</w:t>
      </w:r>
      <w:r>
        <w:fldChar w:fldCharType="end"/>
      </w:r>
      <w:bookmarkEnd w:id="1085"/>
      <w:r>
        <w:t xml:space="preserve"> (Prüfung 1998)</w:t>
      </w:r>
      <w:r>
        <w:br/>
        <w:t>Eine Schwungscheibe des Durchmessers 360 mm rotiert um eine horizontale Achse mit der konstanten Drehzahl 1000 min</w:t>
      </w:r>
      <w:r>
        <w:rPr>
          <w:vertAlign w:val="superscript"/>
        </w:rPr>
        <w:t>-1</w:t>
      </w:r>
      <w:r>
        <w:t>. Die Drehachse befindet sich 1,25 m über dem waagerechten Boden. Am Umfang der Scheibe ist ein Massestück der Masse 2,5 g befestigt. Es löst sich unter dem Abwurfwinkel 60° gegenüber der Horizontalen nach oben von der Scheibe. Der Ablösepunkt befindet sich oberhalb der Drehachse.</w:t>
      </w:r>
      <w:r>
        <w:br/>
        <w:t>a) Berechnen Sie die Umlaufzeit, die Winkelgeschwindigkeit sowie die Bahngeschwindigkeit des Massestückes vor dem Ablösen.</w:t>
      </w:r>
      <w:r>
        <w:br/>
      </w:r>
      <w:r>
        <w:br/>
        <w:t>b) Skizzieren Sie die Bahn des Massestückes vor und nach dem Ablösen bis zum Auftreffen auf dem Boden und geben Sie seine Bewegungsarten an.</w:t>
      </w:r>
      <w:r>
        <w:br/>
      </w:r>
      <w:r>
        <w:br/>
        <w:t>c) Berechnen Sie die Höhe des Gipfelpunktes der Wurfbahn über dem Boden, die Entfernung des Auftreffpunktes am Boden vom Fußpunkt der Abwurfstelle.</w:t>
      </w:r>
      <w:r>
        <w:br/>
      </w:r>
      <w:r>
        <w:sym w:font="Symbol" w:char="F02A"/>
      </w:r>
      <w:r>
        <w:sym w:font="Symbol" w:char="F02A"/>
      </w:r>
      <w:r>
        <w:sym w:font="Symbol" w:char="F02A"/>
      </w:r>
      <w:r>
        <w:sym w:font="Symbol" w:char="F02A"/>
      </w:r>
    </w:p>
    <w:bookmarkStart w:id="1089" w:name="_Hlt496353730"/>
    <w:p w14:paraId="30397470" w14:textId="2F7EB4B7" w:rsidR="00E14754" w:rsidRDefault="00E14754" w:rsidP="00E14754">
      <w:r>
        <w:fldChar w:fldCharType="begin"/>
      </w:r>
      <w:r w:rsidR="00626526">
        <w:instrText>HYPERLINK "lsgmech.docx" \l "m349"</w:instrText>
      </w:r>
      <w:r>
        <w:fldChar w:fldCharType="separate"/>
      </w:r>
      <w:r>
        <w:rPr>
          <w:rStyle w:val="Hyperlink"/>
          <w:sz w:val="22"/>
        </w:rPr>
        <w:t>3</w:t>
      </w:r>
      <w:bookmarkStart w:id="1090" w:name="_Hlt496353735"/>
      <w:r>
        <w:rPr>
          <w:rStyle w:val="Hyperlink"/>
          <w:sz w:val="22"/>
        </w:rPr>
        <w:t>4</w:t>
      </w:r>
      <w:bookmarkStart w:id="1091" w:name="_Hlt513082405"/>
      <w:bookmarkEnd w:id="1090"/>
      <w:r>
        <w:rPr>
          <w:rStyle w:val="Hyperlink"/>
          <w:sz w:val="22"/>
        </w:rPr>
        <w:t>9</w:t>
      </w:r>
      <w:bookmarkEnd w:id="1091"/>
      <w:r>
        <w:rPr>
          <w:rStyle w:val="Hyperlink"/>
          <w:sz w:val="22"/>
        </w:rPr>
        <w:t>.</w:t>
      </w:r>
      <w:r>
        <w:fldChar w:fldCharType="end"/>
      </w:r>
      <w:bookmarkEnd w:id="1089"/>
      <w:r>
        <w:t xml:space="preserve"> Ein Versorgungsflugzeug muss ein einsam gelegenes Plateau im Hochgebirge mit Nachschub versorgen. Die Last muss punktgenau abgesetzt werden. Wegen des schwierigen Geländes muss der Anflug mit einer Geschwindigkeit von v=180km/h erfolgen in einer Höhe von h=50m.</w:t>
      </w:r>
      <w:r>
        <w:br/>
        <w:t>Wo muss der Versorgungssack abgeworfen werden, dass er auf dem Plateau landet?</w:t>
      </w:r>
      <w:r>
        <w:br/>
      </w:r>
      <w:r>
        <w:sym w:font="Symbol" w:char="F02A"/>
      </w:r>
      <w:r>
        <w:sym w:font="Symbol" w:char="F02A"/>
      </w:r>
    </w:p>
    <w:p w14:paraId="2734B24C" w14:textId="0F1E410C" w:rsidR="00E14754" w:rsidRDefault="00E14754" w:rsidP="00E14754">
      <w:r>
        <w:rPr>
          <w:color w:val="FF0000"/>
        </w:rPr>
        <w:sym w:font="Symbol" w:char="F02A"/>
      </w:r>
      <w:bookmarkStart w:id="1092" w:name="_Hlt37567414"/>
      <w:r>
        <w:fldChar w:fldCharType="begin"/>
      </w:r>
      <w:r w:rsidR="00626526">
        <w:instrText>HYPERLINK "lsgmech.docx" \l "m415"</w:instrText>
      </w:r>
      <w:r>
        <w:fldChar w:fldCharType="separate"/>
      </w:r>
      <w:r>
        <w:rPr>
          <w:rStyle w:val="Hyperlink"/>
          <w:sz w:val="22"/>
        </w:rPr>
        <w:t>4</w:t>
      </w:r>
      <w:bookmarkStart w:id="1093" w:name="_Hlt521146182"/>
      <w:r>
        <w:rPr>
          <w:rStyle w:val="Hyperlink"/>
          <w:sz w:val="22"/>
        </w:rPr>
        <w:t>1</w:t>
      </w:r>
      <w:bookmarkEnd w:id="1093"/>
      <w:r>
        <w:rPr>
          <w:rStyle w:val="Hyperlink"/>
          <w:sz w:val="22"/>
        </w:rPr>
        <w:t>5.</w:t>
      </w:r>
      <w:r>
        <w:fldChar w:fldCharType="end"/>
      </w:r>
      <w:bookmarkEnd w:id="1092"/>
      <w:r>
        <w:t xml:space="preserve"> Wie viel Zeit vergeht, bis ein mit der Anfangsgeschwindigkeit v=10 m/s senkrecht nach oben geworfener Körper die Höhe h = 3 m erreicht hat?</w:t>
      </w:r>
      <w:r>
        <w:br/>
      </w:r>
      <w:r>
        <w:sym w:font="Symbol" w:char="F02A"/>
      </w:r>
      <w:r>
        <w:sym w:font="Symbol" w:char="F02A"/>
      </w:r>
      <w:r>
        <w:sym w:font="Symbol" w:char="F02A"/>
      </w:r>
    </w:p>
    <w:bookmarkStart w:id="1094" w:name="_Hlt521161702"/>
    <w:p w14:paraId="2BA8DDA2" w14:textId="4D056156" w:rsidR="00E14754" w:rsidRDefault="00E14754" w:rsidP="00E14754">
      <w:r>
        <w:fldChar w:fldCharType="begin"/>
      </w:r>
      <w:r w:rsidR="00626526">
        <w:instrText>HYPERLINK "lsgmech.docx" \l "m416"</w:instrText>
      </w:r>
      <w:r>
        <w:fldChar w:fldCharType="separate"/>
      </w:r>
      <w:r>
        <w:rPr>
          <w:rStyle w:val="Hyperlink"/>
          <w:sz w:val="22"/>
        </w:rPr>
        <w:t>4</w:t>
      </w:r>
      <w:bookmarkStart w:id="1095" w:name="_Hlt115513486"/>
      <w:bookmarkStart w:id="1096" w:name="_Hlt521161682"/>
      <w:bookmarkEnd w:id="1095"/>
      <w:r>
        <w:rPr>
          <w:rStyle w:val="Hyperlink"/>
          <w:sz w:val="22"/>
        </w:rPr>
        <w:t>1</w:t>
      </w:r>
      <w:bookmarkStart w:id="1097" w:name="_Hlt49745636"/>
      <w:bookmarkEnd w:id="1096"/>
      <w:r>
        <w:rPr>
          <w:rStyle w:val="Hyperlink"/>
          <w:sz w:val="22"/>
        </w:rPr>
        <w:t>6</w:t>
      </w:r>
      <w:bookmarkEnd w:id="1097"/>
      <w:r>
        <w:rPr>
          <w:rStyle w:val="Hyperlink"/>
          <w:sz w:val="22"/>
        </w:rPr>
        <w:t>.</w:t>
      </w:r>
      <w:r>
        <w:fldChar w:fldCharType="end"/>
      </w:r>
      <w:bookmarkEnd w:id="1094"/>
      <w:r>
        <w:t xml:space="preserve"> Beim Kugelstoßen zählt neben der Anfangsgeschwindigkeit der Kugel auch der Abwurfwinkel zu den Größen, die die Wurfweite bestimmen. </w:t>
      </w:r>
    </w:p>
    <w:p w14:paraId="084B6965" w14:textId="77777777" w:rsidR="00E14754" w:rsidRDefault="00E14754" w:rsidP="00E14754">
      <w:r>
        <w:t>Ein Kugelstoßer stößt so, dass die Abwurfhöhe 1,70 m über dem Erdboden beträgt. Wie groß muss der Abwurfwinkel sein, um eine möglichst große Wurfweite zu erreichen? (Die Luftreibung wird vernachlässigt)</w:t>
      </w:r>
    </w:p>
    <w:p w14:paraId="5016FD7D" w14:textId="77777777" w:rsidR="00E14754" w:rsidRDefault="00E14754" w:rsidP="00E14754">
      <w:r>
        <w:t>a) &lt; 45°</w:t>
      </w:r>
    </w:p>
    <w:p w14:paraId="1D078E49" w14:textId="77777777" w:rsidR="00E14754" w:rsidRDefault="00E14754" w:rsidP="00E14754">
      <w:r>
        <w:t>b) = 45°</w:t>
      </w:r>
    </w:p>
    <w:p w14:paraId="45EA533F" w14:textId="77777777" w:rsidR="00E14754" w:rsidRDefault="00E14754" w:rsidP="00E14754">
      <w:r>
        <w:t>c) &gt; 45°</w:t>
      </w:r>
      <w:r>
        <w:br/>
      </w:r>
      <w:r>
        <w:sym w:font="Symbol" w:char="F02A"/>
      </w:r>
      <w:r>
        <w:sym w:font="Symbol" w:char="F02A"/>
      </w:r>
      <w:r>
        <w:sym w:font="Symbol" w:char="F02A"/>
      </w:r>
    </w:p>
    <w:bookmarkStart w:id="1098" w:name="_Hlt523638574"/>
    <w:p w14:paraId="498871BA" w14:textId="1EE57236" w:rsidR="00E14754" w:rsidRDefault="00E14754" w:rsidP="00E14754">
      <w:r>
        <w:fldChar w:fldCharType="begin"/>
      </w:r>
      <w:r w:rsidR="00626526">
        <w:instrText>HYPERLINK "lsgmech.docx" \l "m417"</w:instrText>
      </w:r>
      <w:r>
        <w:fldChar w:fldCharType="separate"/>
      </w:r>
      <w:r>
        <w:rPr>
          <w:rStyle w:val="Hyperlink"/>
          <w:sz w:val="22"/>
        </w:rPr>
        <w:t>4</w:t>
      </w:r>
      <w:bookmarkStart w:id="1099" w:name="_Hlt11245300"/>
      <w:r>
        <w:rPr>
          <w:rStyle w:val="Hyperlink"/>
          <w:sz w:val="22"/>
        </w:rPr>
        <w:t>1</w:t>
      </w:r>
      <w:bookmarkStart w:id="1100" w:name="_Hlt525611784"/>
      <w:bookmarkEnd w:id="1099"/>
      <w:bookmarkEnd w:id="1100"/>
      <w:r>
        <w:rPr>
          <w:rStyle w:val="Hyperlink"/>
          <w:sz w:val="22"/>
        </w:rPr>
        <w:t>7.</w:t>
      </w:r>
      <w:r>
        <w:fldChar w:fldCharType="end"/>
      </w:r>
      <w:bookmarkEnd w:id="1098"/>
      <w:r>
        <w:t xml:space="preserve"> Autounfall: In einer Wiese 1 m unterhalb des Niveaus einer Straßeneinmündung liegt ein Autowrack. Zu ihm führen 30 cm tiefe, 3 m lange Radspuren im weichen Boden, die 10 m von der Böschungskante entfernt beginnen. Offenbar hat der Fahrer übersehen, dass seine Straße nicht weiter geht und ist über die Böschung gesaust. </w:t>
      </w:r>
      <w:r>
        <w:br/>
      </w:r>
      <w:r w:rsidRPr="008E5230">
        <w:rPr>
          <w:b/>
        </w:rPr>
        <w:t>a)</w:t>
      </w:r>
      <w:r>
        <w:t xml:space="preserve"> Fertigen Sie eine Skizze an und beschreiben Sie die Bewegung des Autos.</w:t>
      </w:r>
      <w:r>
        <w:br/>
      </w:r>
      <w:r w:rsidRPr="008E5230">
        <w:rPr>
          <w:b/>
        </w:rPr>
        <w:lastRenderedPageBreak/>
        <w:t>b)</w:t>
      </w:r>
      <w:r>
        <w:t xml:space="preserve"> Wie schnell fuhr das Auto?</w:t>
      </w:r>
      <w:r>
        <w:br/>
      </w:r>
      <w:r w:rsidRPr="008E5230">
        <w:rPr>
          <w:b/>
        </w:rPr>
        <w:t>c)</w:t>
      </w:r>
      <w:r>
        <w:t xml:space="preserve"> Mit welcher Geschwindigkeit schlug es auf der Wiese auf?</w:t>
      </w:r>
      <w:r>
        <w:br/>
      </w:r>
      <w:r w:rsidRPr="008E5230">
        <w:rPr>
          <w:b/>
        </w:rPr>
        <w:t>d)</w:t>
      </w:r>
      <w:r>
        <w:t xml:space="preserve"> Beschreiben Sie die Energieumwandlungen dieses Unfalls.</w:t>
      </w:r>
      <w:r>
        <w:br/>
      </w:r>
      <w:r>
        <w:sym w:font="Symbol" w:char="F02A"/>
      </w:r>
      <w:r>
        <w:sym w:font="Symbol" w:char="F02A"/>
      </w:r>
      <w:r>
        <w:sym w:font="Symbol" w:char="F02A"/>
      </w:r>
      <w:r>
        <w:br/>
      </w:r>
    </w:p>
    <w:p w14:paraId="127FBE3F" w14:textId="71797EC3" w:rsidR="00E14754" w:rsidRDefault="00E14754" w:rsidP="00E14754">
      <w:r>
        <w:rPr>
          <w:color w:val="FF0000"/>
        </w:rPr>
        <w:sym w:font="Symbol" w:char="F02A"/>
      </w:r>
      <w:hyperlink r:id="rId576" w:anchor="m449" w:history="1">
        <w:r>
          <w:rPr>
            <w:rStyle w:val="Hyperlink"/>
            <w:sz w:val="22"/>
          </w:rPr>
          <w:t>4</w:t>
        </w:r>
        <w:bookmarkStart w:id="1101" w:name="_Hlt11245392"/>
        <w:bookmarkStart w:id="1102" w:name="_Hlt11245374"/>
        <w:bookmarkEnd w:id="1101"/>
        <w:r>
          <w:rPr>
            <w:rStyle w:val="Hyperlink"/>
            <w:sz w:val="22"/>
          </w:rPr>
          <w:t>4</w:t>
        </w:r>
        <w:bookmarkStart w:id="1103" w:name="_Hlt98218993"/>
        <w:bookmarkEnd w:id="1102"/>
        <w:r>
          <w:rPr>
            <w:rStyle w:val="Hyperlink"/>
            <w:sz w:val="22"/>
          </w:rPr>
          <w:t>9</w:t>
        </w:r>
        <w:bookmarkEnd w:id="1103"/>
        <w:r>
          <w:rPr>
            <w:rStyle w:val="Hyperlink"/>
            <w:sz w:val="22"/>
          </w:rPr>
          <w:t>.</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A9DD634" w14:textId="77777777" w:rsidTr="00E14754">
        <w:tc>
          <w:tcPr>
            <w:tcW w:w="5030" w:type="dxa"/>
          </w:tcPr>
          <w:p w14:paraId="49B229EA" w14:textId="77777777" w:rsidR="00E14754" w:rsidRPr="0071784C" w:rsidRDefault="00E14754" w:rsidP="00E14754">
            <w:r w:rsidRPr="0071784C">
              <w:t>In eine Dose wurden drei Löcher gebohrt, eines in Höhenmitte und die anderen beiden symmetrisch dazu.</w:t>
            </w:r>
            <w:r w:rsidRPr="0071784C">
              <w:br/>
              <w:t>Berechne:</w:t>
            </w:r>
            <w:r w:rsidRPr="0071784C">
              <w:br/>
              <w:t>a) die Ausflussgeschwindigkeit v</w:t>
            </w:r>
            <w:r w:rsidRPr="0071784C">
              <w:br/>
              <w:t>b) die Gleichung der Auswurfparabel</w:t>
            </w:r>
            <w:r w:rsidRPr="0071784C">
              <w:br/>
              <w:t>c) die Wurfweite w</w:t>
            </w:r>
            <w:r w:rsidRPr="0071784C">
              <w:br/>
              <w:t>Beweise:</w:t>
            </w:r>
            <w:r w:rsidRPr="0071784C">
              <w:br/>
              <w:t>d) dass w für ½ H maximal ist</w:t>
            </w:r>
            <w:r w:rsidRPr="0071784C">
              <w:br/>
              <w:t>e) dass w(H-h) = w(h)</w:t>
            </w:r>
          </w:p>
          <w:p w14:paraId="52FEC43B" w14:textId="77777777" w:rsidR="00E14754" w:rsidRPr="0071784C" w:rsidRDefault="00E14754" w:rsidP="00E14754">
            <w:r w:rsidRPr="0071784C">
              <w:sym w:font="Symbol" w:char="F02A"/>
            </w:r>
            <w:r w:rsidRPr="0071784C">
              <w:sym w:font="Symbol" w:char="F02A"/>
            </w:r>
            <w:r w:rsidRPr="0071784C">
              <w:sym w:font="Symbol" w:char="F02A"/>
            </w:r>
          </w:p>
        </w:tc>
        <w:tc>
          <w:tcPr>
            <w:tcW w:w="5030" w:type="dxa"/>
          </w:tcPr>
          <w:p w14:paraId="12BAFD8D" w14:textId="77777777" w:rsidR="00E14754" w:rsidRPr="0071784C" w:rsidRDefault="00215B7B" w:rsidP="00E14754">
            <w:r>
              <w:rPr>
                <w:noProof/>
              </w:rPr>
              <w:pict w14:anchorId="6A0D0022">
                <v:shape id="Bild 133" o:spid="_x0000_i1215" type="#_x0000_t75" alt="m449" style="width:246pt;height:168pt;visibility:visible">
                  <v:imagedata r:id="rId577" o:title="m449"/>
                </v:shape>
              </w:pict>
            </w:r>
          </w:p>
        </w:tc>
      </w:tr>
    </w:tbl>
    <w:p w14:paraId="042F436A" w14:textId="77777777" w:rsidR="007F145C" w:rsidRDefault="00E14754" w:rsidP="00E14754">
      <w:r>
        <w:br/>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7F145C" w:rsidRPr="0071784C" w14:paraId="31C24C7F" w14:textId="77777777" w:rsidTr="00290065">
        <w:tc>
          <w:tcPr>
            <w:tcW w:w="5030" w:type="dxa"/>
            <w:shd w:val="clear" w:color="auto" w:fill="auto"/>
          </w:tcPr>
          <w:p w14:paraId="2439E7AA" w14:textId="0B305882" w:rsidR="007F145C" w:rsidRPr="0071784C" w:rsidRDefault="007F145C" w:rsidP="00E14754">
            <w:r w:rsidRPr="00290065">
              <w:rPr>
                <w:color w:val="FF0000"/>
              </w:rPr>
              <w:sym w:font="Symbol" w:char="F02A"/>
            </w:r>
            <w:bookmarkStart w:id="1104" w:name="_Hlt47535203"/>
            <w:r w:rsidRPr="0071784C">
              <w:fldChar w:fldCharType="begin"/>
            </w:r>
            <w:r w:rsidR="00626526">
              <w:instrText>HYPERLINK "lsgmech.docx" \l "m462"</w:instrText>
            </w:r>
            <w:r w:rsidRPr="0071784C">
              <w:fldChar w:fldCharType="separate"/>
            </w:r>
            <w:r w:rsidRPr="00290065">
              <w:rPr>
                <w:rStyle w:val="Hyperlink"/>
                <w:sz w:val="22"/>
              </w:rPr>
              <w:t>4</w:t>
            </w:r>
            <w:bookmarkStart w:id="1105" w:name="_Hlt40622539"/>
            <w:bookmarkStart w:id="1106" w:name="_Hlt52633563"/>
            <w:bookmarkEnd w:id="1105"/>
            <w:r w:rsidRPr="00290065">
              <w:rPr>
                <w:rStyle w:val="Hyperlink"/>
                <w:sz w:val="22"/>
              </w:rPr>
              <w:t>6</w:t>
            </w:r>
            <w:bookmarkStart w:id="1107" w:name="_Hlt40678701"/>
            <w:bookmarkEnd w:id="1106"/>
            <w:r w:rsidRPr="00290065">
              <w:rPr>
                <w:rStyle w:val="Hyperlink"/>
                <w:sz w:val="22"/>
              </w:rPr>
              <w:t>2</w:t>
            </w:r>
            <w:bookmarkEnd w:id="1107"/>
            <w:r w:rsidRPr="00290065">
              <w:rPr>
                <w:rStyle w:val="Hyperlink"/>
                <w:sz w:val="22"/>
              </w:rPr>
              <w:t>.</w:t>
            </w:r>
            <w:r w:rsidRPr="0071784C">
              <w:fldChar w:fldCharType="end"/>
            </w:r>
            <w:bookmarkEnd w:id="1104"/>
            <w:r w:rsidRPr="0071784C">
              <w:t xml:space="preserve">  Aus einer Silvester-Fontäne werden Leuchtkugeln mit einer Anfangsgeschwindigkeit von 10 ms</w:t>
            </w:r>
            <w:r w:rsidRPr="0071784C">
              <w:rPr>
                <w:vertAlign w:val="superscript"/>
              </w:rPr>
              <w:t>-1</w:t>
            </w:r>
            <w:r w:rsidRPr="0071784C">
              <w:t xml:space="preserve"> herausgeschleudert. Sie fliegen senkrecht nach oben und verlöschen beim Aufschlagen auf dem Boden.</w:t>
            </w:r>
            <w:r w:rsidRPr="0071784C">
              <w:br/>
              <w:t>Nach welcher Zeit erreichen sie eine Höhe von 3 m?</w:t>
            </w:r>
            <w:r w:rsidRPr="0071784C">
              <w:br/>
            </w:r>
            <w:r w:rsidRPr="0071784C">
              <w:sym w:font="Symbol" w:char="F02A"/>
            </w:r>
            <w:r w:rsidRPr="0071784C">
              <w:sym w:font="Symbol" w:char="F02A"/>
            </w:r>
            <w:r w:rsidRPr="0071784C">
              <w:br/>
            </w:r>
          </w:p>
        </w:tc>
        <w:tc>
          <w:tcPr>
            <w:tcW w:w="5031" w:type="dxa"/>
            <w:shd w:val="clear" w:color="auto" w:fill="auto"/>
          </w:tcPr>
          <w:p w14:paraId="5C793A66" w14:textId="77777777" w:rsidR="007F145C" w:rsidRPr="0071784C" w:rsidRDefault="00215B7B" w:rsidP="00E14754">
            <w:r>
              <w:rPr>
                <w:noProof/>
              </w:rPr>
              <w:pict w14:anchorId="0FCAFE68">
                <v:shape id="Bild 134" o:spid="_x0000_i1216" type="#_x0000_t75" alt="a462" style="width:156pt;height:3in;visibility:visible">
                  <v:imagedata r:id="rId578" o:title="a462"/>
                </v:shape>
              </w:pict>
            </w:r>
          </w:p>
        </w:tc>
      </w:tr>
    </w:tbl>
    <w:p w14:paraId="05FD7E21" w14:textId="77777777" w:rsidR="007F145C" w:rsidRDefault="007F145C" w:rsidP="00E14754"/>
    <w:p w14:paraId="68DC713B" w14:textId="1809C116" w:rsidR="00E14754" w:rsidRDefault="00E14754" w:rsidP="00E14754">
      <w:r>
        <w:br/>
      </w:r>
      <w:r>
        <w:rPr>
          <w:color w:val="FF0000"/>
        </w:rPr>
        <w:sym w:font="Symbol" w:char="F02A"/>
      </w:r>
      <w:bookmarkStart w:id="1108" w:name="_Hlt49738741"/>
      <w:r>
        <w:fldChar w:fldCharType="begin"/>
      </w:r>
      <w:r w:rsidR="00626526">
        <w:instrText>HYPERLINK "lsgmech.docx" \l "m477"</w:instrText>
      </w:r>
      <w:r>
        <w:fldChar w:fldCharType="separate"/>
      </w:r>
      <w:r>
        <w:rPr>
          <w:rStyle w:val="Hyperlink"/>
          <w:sz w:val="22"/>
        </w:rPr>
        <w:t>4</w:t>
      </w:r>
      <w:bookmarkStart w:id="1109" w:name="_Hlt52541173"/>
      <w:bookmarkStart w:id="1110" w:name="_Hlt47535323"/>
      <w:bookmarkEnd w:id="1109"/>
      <w:r>
        <w:rPr>
          <w:rStyle w:val="Hyperlink"/>
          <w:sz w:val="22"/>
        </w:rPr>
        <w:t>7</w:t>
      </w:r>
      <w:bookmarkStart w:id="1111" w:name="_Hlt47535347"/>
      <w:bookmarkEnd w:id="1110"/>
      <w:r>
        <w:rPr>
          <w:rStyle w:val="Hyperlink"/>
          <w:sz w:val="22"/>
        </w:rPr>
        <w:t>7</w:t>
      </w:r>
      <w:bookmarkEnd w:id="1111"/>
      <w:r>
        <w:rPr>
          <w:rStyle w:val="Hyperlink"/>
          <w:sz w:val="22"/>
        </w:rPr>
        <w:t>.</w:t>
      </w:r>
      <w:r>
        <w:fldChar w:fldCharType="end"/>
      </w:r>
      <w:bookmarkEnd w:id="1108"/>
      <w:r>
        <w:t xml:space="preserve"> Bevor ein Dach neu eingedeckt wird, werden die alten Dachziegel von den Dachdeckern direkt vom Dach aus in einen Container geworfen. Der Wurf kann als waagerechter Wurf betrachtet werden. Der Container steht 3 m von der Rüstung entfernt, auf der die Dachdecker stehen. Das Gerüst ist 8 m hoch. Unter welchem Winkel zum Boden kommen die Dachziegel unten an. (Wenn die Ziegel senkrecht auftreffen würden, wäre der Winkel 90°.)</w:t>
      </w:r>
      <w:r>
        <w:br/>
        <w:t>(Diese Aufgabe wurde praktisch betreut von Dachdecker Jörg Gehrmann, Dachdeckerfirma Lenz und Gehrmann, Leipzig)</w:t>
      </w:r>
    </w:p>
    <w:p w14:paraId="6BF0DBF1" w14:textId="5D00E783" w:rsidR="00E14754" w:rsidRDefault="00E14754" w:rsidP="00E14754">
      <w:r>
        <w:sym w:font="Symbol" w:char="F02A"/>
      </w:r>
      <w:r>
        <w:sym w:font="Symbol" w:char="F02A"/>
      </w:r>
      <w:r>
        <w:sym w:font="Symbol" w:char="F02A"/>
      </w:r>
      <w:r>
        <w:br/>
      </w:r>
      <w:r>
        <w:br/>
      </w:r>
      <w:r>
        <w:rPr>
          <w:color w:val="FF0000"/>
        </w:rPr>
        <w:sym w:font="Symbol" w:char="F02A"/>
      </w:r>
      <w:hyperlink r:id="rId579" w:anchor="m478" w:history="1">
        <w:r>
          <w:rPr>
            <w:rStyle w:val="Hyperlink"/>
            <w:sz w:val="22"/>
          </w:rPr>
          <w:t>4</w:t>
        </w:r>
        <w:bookmarkStart w:id="1112" w:name="_Hlt216854915"/>
        <w:bookmarkStart w:id="1113" w:name="_Hlt49739646"/>
        <w:bookmarkEnd w:id="1112"/>
        <w:r>
          <w:rPr>
            <w:rStyle w:val="Hyperlink"/>
            <w:sz w:val="22"/>
          </w:rPr>
          <w:t>7</w:t>
        </w:r>
        <w:bookmarkStart w:id="1114" w:name="_Hlt216854683"/>
        <w:bookmarkEnd w:id="1113"/>
        <w:r>
          <w:rPr>
            <w:rStyle w:val="Hyperlink"/>
            <w:sz w:val="22"/>
          </w:rPr>
          <w:t>8</w:t>
        </w:r>
        <w:bookmarkEnd w:id="1114"/>
        <w:r>
          <w:rPr>
            <w:rStyle w:val="Hyperlink"/>
            <w:sz w:val="22"/>
          </w:rPr>
          <w:t>.</w:t>
        </w:r>
      </w:hyperlink>
      <w:r>
        <w:t xml:space="preserve"> Zur Gartenbewässerung wird in einem Behälter, der 3000 l fasst, Regenwasser aufgefangen und mit Hilfe einer Pumpe und einem Halbzollschlauch zu den bedürftigen Pflanzen geleitet. Hält man </w:t>
      </w:r>
      <w:r>
        <w:lastRenderedPageBreak/>
        <w:t>den Schlauch in Höhe des Erdbodens und spritzt schräg nach oben, trifft der Strahl in maximal 63 cm Entfernung auf den Boden. Wie viel Liter Wasser kommen pro Minute zu den Pflanzen?</w:t>
      </w:r>
      <w:r>
        <w:br/>
        <w:t xml:space="preserve">(Der störende Einfluss des Luftwiderstandes wird vernachlässigt, so dass die Bahn des </w:t>
      </w:r>
      <w:r w:rsidR="00A80F33">
        <w:t>Wasserstrahls</w:t>
      </w:r>
      <w:r>
        <w:t xml:space="preserve"> eine Wurfparabel ist)</w:t>
      </w:r>
      <w:r>
        <w:br/>
      </w:r>
      <w:r>
        <w:sym w:font="Symbol" w:char="F02A"/>
      </w:r>
      <w:r>
        <w:sym w:font="Symbol" w:char="F02A"/>
      </w:r>
      <w:r>
        <w:sym w:font="Symbol" w:char="F02A"/>
      </w:r>
      <w:r>
        <w:br/>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3553A32B" w14:textId="77777777" w:rsidTr="00E14754">
        <w:tc>
          <w:tcPr>
            <w:tcW w:w="5030" w:type="dxa"/>
            <w:tcBorders>
              <w:top w:val="nil"/>
              <w:left w:val="nil"/>
              <w:bottom w:val="nil"/>
              <w:right w:val="nil"/>
            </w:tcBorders>
          </w:tcPr>
          <w:bookmarkStart w:id="1115" w:name="_Hlt52630497"/>
          <w:bookmarkStart w:id="1116" w:name="_Hlt116269686"/>
          <w:p w14:paraId="1232A1E4" w14:textId="49D69869" w:rsidR="00E14754" w:rsidRPr="0071784C" w:rsidRDefault="00E14754" w:rsidP="00E14754">
            <w:r w:rsidRPr="0071784C">
              <w:fldChar w:fldCharType="begin"/>
            </w:r>
            <w:r w:rsidR="00626526">
              <w:instrText>HYPERLINK "lsgmech.docx" \l "m479"</w:instrText>
            </w:r>
            <w:r w:rsidRPr="0071784C">
              <w:fldChar w:fldCharType="separate"/>
            </w:r>
            <w:r>
              <w:rPr>
                <w:rStyle w:val="Hyperlink"/>
                <w:sz w:val="22"/>
              </w:rPr>
              <w:t>4</w:t>
            </w:r>
            <w:bookmarkStart w:id="1117" w:name="_Hlt51072240"/>
            <w:r>
              <w:rPr>
                <w:rStyle w:val="Hyperlink"/>
                <w:sz w:val="22"/>
              </w:rPr>
              <w:t>7</w:t>
            </w:r>
            <w:bookmarkEnd w:id="1117"/>
            <w:r>
              <w:rPr>
                <w:rStyle w:val="Hyperlink"/>
                <w:sz w:val="22"/>
              </w:rPr>
              <w:t>9.</w:t>
            </w:r>
            <w:r w:rsidRPr="0071784C">
              <w:fldChar w:fldCharType="end"/>
            </w:r>
            <w:bookmarkEnd w:id="1115"/>
            <w:r w:rsidRPr="0071784C">
              <w:t xml:space="preserve"> In einem Gefäß befinden sich drei Löcher gleicher Größe. Das oberste Loch hat vom Wasserspiegel den Abstand h, das mittlere Loch 2h und das unterste 3h.  Die Höhe des Wasserspiegels beträgt 4h.</w:t>
            </w:r>
          </w:p>
          <w:p w14:paraId="3B796CB0" w14:textId="77777777" w:rsidR="00E14754" w:rsidRPr="0071784C" w:rsidRDefault="00E14754" w:rsidP="00E14754">
            <w:r w:rsidRPr="0071784C">
              <w:t>Welches Bild vom Auslaufen des Wassers ist richtig?</w:t>
            </w:r>
          </w:p>
          <w:p w14:paraId="3C4B7301" w14:textId="77777777" w:rsidR="00E14754" w:rsidRPr="0071784C" w:rsidRDefault="00E14754" w:rsidP="00E14754">
            <w:r w:rsidRPr="0071784C">
              <w:sym w:font="Symbol" w:char="F02A"/>
            </w:r>
            <w:r w:rsidRPr="0071784C">
              <w:sym w:font="Symbol" w:char="F02A"/>
            </w:r>
            <w:r w:rsidRPr="0071784C">
              <w:sym w:font="Symbol" w:char="F02A"/>
            </w:r>
          </w:p>
        </w:tc>
        <w:tc>
          <w:tcPr>
            <w:tcW w:w="5030" w:type="dxa"/>
            <w:tcBorders>
              <w:top w:val="nil"/>
              <w:left w:val="nil"/>
              <w:bottom w:val="nil"/>
              <w:right w:val="nil"/>
            </w:tcBorders>
          </w:tcPr>
          <w:p w14:paraId="3587C9C0" w14:textId="77777777" w:rsidR="00E14754" w:rsidRPr="0071784C" w:rsidRDefault="00215B7B" w:rsidP="00E14754">
            <w:r>
              <w:rPr>
                <w:noProof/>
              </w:rPr>
              <w:pict w14:anchorId="798E9E64">
                <v:shape id="Bild 135" o:spid="_x0000_i1217" type="#_x0000_t75" alt="m479" style="width:246pt;height:246pt;visibility:visible">
                  <v:imagedata r:id="rId580" o:title="m479"/>
                </v:shape>
              </w:pict>
            </w:r>
          </w:p>
        </w:tc>
      </w:tr>
    </w:tbl>
    <w:bookmarkEnd w:id="1116"/>
    <w:p w14:paraId="64A768FC" w14:textId="060E7D1F" w:rsidR="00E14754" w:rsidRDefault="00E14754" w:rsidP="00E14754">
      <w:r>
        <w:br/>
      </w:r>
      <w:bookmarkStart w:id="1118" w:name="_Hlt56951895"/>
      <w:r>
        <w:rPr>
          <w:color w:val="FF0000"/>
        </w:rPr>
        <w:sym w:font="Symbol" w:char="F02A"/>
      </w:r>
      <w:bookmarkStart w:id="1119" w:name="_Hlt57899928"/>
      <w:r>
        <w:fldChar w:fldCharType="begin"/>
      </w:r>
      <w:r w:rsidR="00626526">
        <w:instrText>HYPERLINK "lsgmech.docx" \l "m486"</w:instrText>
      </w:r>
      <w:r>
        <w:fldChar w:fldCharType="separate"/>
      </w:r>
      <w:r>
        <w:rPr>
          <w:rStyle w:val="Hyperlink"/>
          <w:sz w:val="22"/>
        </w:rPr>
        <w:t>4</w:t>
      </w:r>
      <w:bookmarkStart w:id="1120" w:name="_Hlt57433331"/>
      <w:bookmarkStart w:id="1121" w:name="_Hlt59195330"/>
      <w:bookmarkEnd w:id="1120"/>
      <w:r>
        <w:rPr>
          <w:rStyle w:val="Hyperlink"/>
          <w:sz w:val="22"/>
        </w:rPr>
        <w:t>8</w:t>
      </w:r>
      <w:bookmarkStart w:id="1122" w:name="_Hlt181602895"/>
      <w:bookmarkEnd w:id="1121"/>
      <w:bookmarkEnd w:id="1122"/>
      <w:r>
        <w:rPr>
          <w:rStyle w:val="Hyperlink"/>
          <w:sz w:val="22"/>
        </w:rPr>
        <w:t>6.</w:t>
      </w:r>
      <w:r>
        <w:fldChar w:fldCharType="end"/>
      </w:r>
      <w:bookmarkEnd w:id="1119"/>
      <w:r>
        <w:t xml:space="preserve"> </w:t>
      </w:r>
      <w:bookmarkEnd w:id="1118"/>
      <w:r>
        <w:t>Eine Kugel soll auf in einer 200 m entfernten Burg den Pulverturm in 20 m Höhe treffen. die Kanone schießt die Kugel mit einer Anfangsgeschwindigkeit von 70 m/s ab. Wie groß muss der Abschusswinkel sein?</w:t>
      </w:r>
      <w:r>
        <w:br/>
        <w:t xml:space="preserve">Oder: </w:t>
      </w:r>
      <w:bookmarkStart w:id="1123" w:name="_Hlt59517524"/>
      <w:r>
        <w:t>Ein Schneeball soll ein kleines Fenster treffen, dass sich in einem 2 m entfernten Haus in einer Höhe von 4 m über der Abwurfstelle befindet. Die Abwurfgeschwindigkeit beträgt 12 m/s. Wie groß muss der Abwurfwinkel sein?</w:t>
      </w:r>
      <w:r>
        <w:br/>
      </w:r>
      <w:bookmarkEnd w:id="1123"/>
      <w:r>
        <w:sym w:font="Symbol" w:char="F02A"/>
      </w:r>
      <w:r>
        <w:sym w:font="Symbol" w:char="F02A"/>
      </w:r>
      <w:r>
        <w:sym w:font="Symbol" w:char="F02A"/>
      </w:r>
      <w:r>
        <w:sym w:font="Symbol" w:char="F02A"/>
      </w:r>
      <w:r>
        <w:sym w:font="Symbol" w:char="F02A"/>
      </w:r>
    </w:p>
    <w:p w14:paraId="05736684" w14:textId="06BE835B" w:rsidR="00E14754" w:rsidRDefault="00E14754" w:rsidP="00E14754">
      <w:pPr>
        <w:pStyle w:val="Vorgabetext"/>
        <w:rPr>
          <w:rFonts w:ascii="Arial" w:hAnsi="Arial"/>
          <w:sz w:val="22"/>
        </w:rPr>
      </w:pPr>
      <w:r>
        <w:rPr>
          <w:color w:val="FF0000"/>
          <w:sz w:val="22"/>
        </w:rPr>
        <w:sym w:font="Symbol" w:char="F02A"/>
      </w:r>
      <w:hyperlink r:id="rId581" w:anchor="m544" w:history="1">
        <w:r>
          <w:rPr>
            <w:rStyle w:val="Hyperlink"/>
            <w:sz w:val="22"/>
          </w:rPr>
          <w:t>5</w:t>
        </w:r>
        <w:bookmarkStart w:id="1124" w:name="_Hlt102894734"/>
        <w:bookmarkStart w:id="1125" w:name="_Hlt102882367"/>
        <w:bookmarkEnd w:id="1124"/>
        <w:r>
          <w:rPr>
            <w:rStyle w:val="Hyperlink"/>
            <w:sz w:val="22"/>
          </w:rPr>
          <w:t>4</w:t>
        </w:r>
        <w:bookmarkStart w:id="1126" w:name="_Hlt102882423"/>
        <w:bookmarkEnd w:id="1125"/>
        <w:r>
          <w:rPr>
            <w:rStyle w:val="Hyperlink"/>
            <w:sz w:val="22"/>
          </w:rPr>
          <w:t>4</w:t>
        </w:r>
        <w:bookmarkEnd w:id="1126"/>
        <w:r>
          <w:rPr>
            <w:rStyle w:val="Hyperlink"/>
            <w:sz w:val="22"/>
          </w:rPr>
          <w:t>.</w:t>
        </w:r>
      </w:hyperlink>
      <w:r>
        <w:rPr>
          <w:rFonts w:ascii="Arial" w:hAnsi="Arial"/>
          <w:sz w:val="22"/>
        </w:rPr>
        <w:t xml:space="preserve"> Am 20. Mai 1990 stellte Randy Barnes aus Texas, in Los Angeles den bis heute (April 2005) gültigen Weltrekord im Kugelstoßen auf. Die 7,257 kg schwere Eisenkugel erreichte 23,12 Meter.</w:t>
      </w:r>
    </w:p>
    <w:p w14:paraId="373076B3" w14:textId="77777777" w:rsidR="00E14754" w:rsidRDefault="00E14754" w:rsidP="00E14754">
      <w:pPr>
        <w:pStyle w:val="Vorgabetext"/>
        <w:rPr>
          <w:rFonts w:ascii="Arial" w:hAnsi="Arial"/>
          <w:sz w:val="22"/>
        </w:rPr>
      </w:pPr>
      <w:r>
        <w:rPr>
          <w:rFonts w:ascii="Arial" w:hAnsi="Arial"/>
          <w:sz w:val="22"/>
        </w:rPr>
        <w:t>a) Die Gleichungen für diese Form des Wurfes gehen davon aus, dass ein Körper genauso hoch steigt, wie er fällt.</w:t>
      </w:r>
    </w:p>
    <w:p w14:paraId="594672F7" w14:textId="77777777" w:rsidR="00E14754" w:rsidRDefault="00E14754" w:rsidP="00E14754">
      <w:pPr>
        <w:pStyle w:val="Vorgabetext"/>
        <w:rPr>
          <w:rFonts w:ascii="Arial" w:hAnsi="Arial"/>
          <w:sz w:val="22"/>
        </w:rPr>
      </w:pPr>
      <w:r>
        <w:rPr>
          <w:rFonts w:ascii="Arial" w:hAnsi="Arial"/>
          <w:sz w:val="22"/>
        </w:rPr>
        <w:t>Dies ist hier nicht der Fall. Bei welchen der folgenden Teilaufgaben wäre dies von Bedeutung?</w:t>
      </w:r>
    </w:p>
    <w:p w14:paraId="7EB54192" w14:textId="77777777" w:rsidR="00E14754" w:rsidRDefault="00E14754" w:rsidP="00E14754">
      <w:pPr>
        <w:pStyle w:val="Vorgabetext"/>
        <w:rPr>
          <w:rFonts w:ascii="Arial" w:hAnsi="Arial"/>
          <w:sz w:val="22"/>
        </w:rPr>
      </w:pPr>
      <w:r>
        <w:rPr>
          <w:rFonts w:ascii="Arial" w:hAnsi="Arial"/>
          <w:sz w:val="22"/>
        </w:rPr>
        <w:t xml:space="preserve">(Unsere Ergebnisse sind Näherungswerte.) </w:t>
      </w:r>
    </w:p>
    <w:p w14:paraId="0AA18810" w14:textId="77777777" w:rsidR="00E14754" w:rsidRDefault="00E14754" w:rsidP="00E14754">
      <w:pPr>
        <w:pStyle w:val="Vorgabetext"/>
        <w:rPr>
          <w:rFonts w:ascii="Arial" w:hAnsi="Arial"/>
          <w:sz w:val="22"/>
        </w:rPr>
      </w:pPr>
      <w:r>
        <w:rPr>
          <w:rFonts w:ascii="Arial" w:hAnsi="Arial"/>
          <w:sz w:val="22"/>
        </w:rPr>
        <w:t>b) Gehen wir nun davon aus, dass die Kugel optimal (also im Winkel von 45°) gestoßen wurde. Welche Anfangsgeschwindigkeit bekam sie?</w:t>
      </w:r>
    </w:p>
    <w:p w14:paraId="71ED7167" w14:textId="77777777" w:rsidR="00E14754" w:rsidRDefault="00E14754" w:rsidP="00E14754">
      <w:pPr>
        <w:pStyle w:val="Vorgabetext"/>
        <w:rPr>
          <w:rFonts w:ascii="Arial" w:hAnsi="Arial"/>
          <w:sz w:val="22"/>
        </w:rPr>
      </w:pPr>
      <w:r>
        <w:rPr>
          <w:rFonts w:ascii="Arial" w:hAnsi="Arial"/>
          <w:sz w:val="22"/>
        </w:rPr>
        <w:t>c) Wie lange flog die Kugel?</w:t>
      </w:r>
    </w:p>
    <w:p w14:paraId="3D2460F9" w14:textId="77777777" w:rsidR="00E14754" w:rsidRDefault="00E14754" w:rsidP="00E14754">
      <w:pPr>
        <w:pStyle w:val="Vorgabetext"/>
        <w:rPr>
          <w:rFonts w:ascii="Arial" w:hAnsi="Arial"/>
          <w:sz w:val="22"/>
        </w:rPr>
      </w:pPr>
      <w:r>
        <w:rPr>
          <w:rFonts w:ascii="Arial" w:hAnsi="Arial"/>
          <w:sz w:val="22"/>
        </w:rPr>
        <w:t>d) Welche maximale Höhe erreichte sie?</w:t>
      </w:r>
    </w:p>
    <w:p w14:paraId="37A9014E" w14:textId="77777777" w:rsidR="00E14754" w:rsidRDefault="00E14754" w:rsidP="00E14754">
      <w:pPr>
        <w:pStyle w:val="Vorgabetext"/>
        <w:rPr>
          <w:rFonts w:ascii="Arial" w:hAnsi="Arial"/>
          <w:sz w:val="22"/>
        </w:rPr>
      </w:pPr>
      <w:r>
        <w:rPr>
          <w:rFonts w:ascii="Arial" w:hAnsi="Arial"/>
          <w:sz w:val="22"/>
        </w:rPr>
        <w:t>e) Wo (Weite und Höhe) befand sie sich nach einer halben Sekunde?</w:t>
      </w:r>
    </w:p>
    <w:p w14:paraId="69A3E6CC" w14:textId="77777777" w:rsidR="00E14754" w:rsidRDefault="00E14754" w:rsidP="00E14754">
      <w:pPr>
        <w:pStyle w:val="Vorgabetext"/>
        <w:rPr>
          <w:rFonts w:ascii="Arial" w:hAnsi="Arial"/>
          <w:sz w:val="22"/>
        </w:rPr>
      </w:pPr>
      <w:r>
        <w:rPr>
          <w:rFonts w:ascii="Arial" w:hAnsi="Arial"/>
          <w:sz w:val="22"/>
        </w:rPr>
        <w:t>f) Zu welchen Zeiten war die Kugel 1 m hoch?</w:t>
      </w:r>
    </w:p>
    <w:p w14:paraId="4FDA1BAA" w14:textId="77777777" w:rsidR="00E14754" w:rsidRDefault="00E14754" w:rsidP="00E14754">
      <w:pPr>
        <w:pStyle w:val="Vorgabetext"/>
        <w:rPr>
          <w:rFonts w:ascii="Arial" w:hAnsi="Arial"/>
          <w:sz w:val="22"/>
        </w:rPr>
      </w:pPr>
      <w:r>
        <w:rPr>
          <w:rFonts w:ascii="Arial" w:hAnsi="Arial"/>
          <w:sz w:val="22"/>
        </w:rPr>
        <w:t>g) Welchen Durchmesser hat die Kugel?</w:t>
      </w:r>
    </w:p>
    <w:p w14:paraId="7D6436C0" w14:textId="77777777" w:rsidR="00E14754" w:rsidRDefault="00E14754" w:rsidP="00E14754">
      <w:r>
        <w:sym w:font="Symbol" w:char="F02A"/>
      </w:r>
      <w:r>
        <w:sym w:font="Symbol" w:char="F02A"/>
      </w:r>
      <w:r>
        <w:sym w:font="Symbol" w:char="F02A"/>
      </w:r>
      <w:r>
        <w:br/>
      </w:r>
    </w:p>
    <w:p w14:paraId="08955678" w14:textId="55C1E9B6" w:rsidR="00E14754" w:rsidRDefault="00E14754" w:rsidP="00E14754">
      <w:pPr>
        <w:pStyle w:val="Vorgabetext"/>
        <w:rPr>
          <w:rFonts w:ascii="Arial" w:hAnsi="Arial"/>
          <w:sz w:val="22"/>
        </w:rPr>
      </w:pPr>
      <w:r>
        <w:rPr>
          <w:color w:val="FF0000"/>
          <w:sz w:val="22"/>
        </w:rPr>
        <w:sym w:font="Symbol" w:char="F02A"/>
      </w:r>
      <w:hyperlink r:id="rId582" w:anchor="m545" w:history="1">
        <w:r>
          <w:rPr>
            <w:rStyle w:val="Hyperlink"/>
            <w:sz w:val="22"/>
          </w:rPr>
          <w:t>5</w:t>
        </w:r>
        <w:bookmarkStart w:id="1127" w:name="_Hlt110089748"/>
        <w:r>
          <w:rPr>
            <w:rStyle w:val="Hyperlink"/>
            <w:sz w:val="22"/>
          </w:rPr>
          <w:t>4</w:t>
        </w:r>
        <w:bookmarkEnd w:id="1127"/>
        <w:r>
          <w:rPr>
            <w:rStyle w:val="Hyperlink"/>
            <w:sz w:val="22"/>
          </w:rPr>
          <w:t>5.</w:t>
        </w:r>
      </w:hyperlink>
      <w:r>
        <w:rPr>
          <w:rFonts w:ascii="Arial" w:hAnsi="Arial"/>
          <w:sz w:val="22"/>
        </w:rPr>
        <w:t xml:space="preserve"> Eine Kugel im Sportunterricht ist 4 kg schwer. Sie soll 8 m weit geworfen werden.</w:t>
      </w:r>
    </w:p>
    <w:p w14:paraId="6422F0AA" w14:textId="77777777" w:rsidR="00E14754" w:rsidRDefault="00E14754" w:rsidP="00E14754">
      <w:pPr>
        <w:pStyle w:val="Vorgabetext"/>
        <w:rPr>
          <w:rFonts w:ascii="Arial" w:hAnsi="Arial"/>
          <w:sz w:val="22"/>
        </w:rPr>
      </w:pPr>
      <w:r>
        <w:rPr>
          <w:rFonts w:ascii="Arial" w:hAnsi="Arial"/>
          <w:sz w:val="22"/>
        </w:rPr>
        <w:t>a) Welchen Abwurfwinkel sollte man im Idealfall erreichen?</w:t>
      </w:r>
    </w:p>
    <w:p w14:paraId="2B779701" w14:textId="77777777" w:rsidR="00E14754" w:rsidRDefault="00E14754" w:rsidP="00E14754">
      <w:pPr>
        <w:pStyle w:val="Vorgabetext"/>
        <w:rPr>
          <w:rFonts w:ascii="Arial" w:hAnsi="Arial"/>
          <w:sz w:val="22"/>
        </w:rPr>
      </w:pPr>
      <w:r>
        <w:rPr>
          <w:rFonts w:ascii="Arial" w:hAnsi="Arial"/>
          <w:sz w:val="22"/>
        </w:rPr>
        <w:t>b) Mit welcher Geschwindigkeit sollte man die Kugel abwerfen, um die geforderte Weite zu erreichen?</w:t>
      </w:r>
    </w:p>
    <w:p w14:paraId="25E8D4C3" w14:textId="77777777" w:rsidR="00E14754" w:rsidRDefault="00E14754" w:rsidP="00E14754">
      <w:r>
        <w:lastRenderedPageBreak/>
        <w:sym w:font="Symbol" w:char="F02A"/>
      </w:r>
      <w:r>
        <w:sym w:font="Symbol" w:char="F02A"/>
      </w:r>
    </w:p>
    <w:p w14:paraId="7036F6AF" w14:textId="77777777" w:rsidR="00E14754" w:rsidRDefault="00E14754" w:rsidP="00E14754"/>
    <w:p w14:paraId="07A27A1C" w14:textId="0B2FD90A" w:rsidR="00E14754" w:rsidRDefault="00E14754" w:rsidP="00E14754">
      <w:r>
        <w:rPr>
          <w:color w:val="FF0000"/>
        </w:rPr>
        <w:sym w:font="Symbol" w:char="F02A"/>
      </w:r>
      <w:hyperlink r:id="rId583" w:anchor="m548" w:history="1">
        <w:r>
          <w:rPr>
            <w:rStyle w:val="Hyperlink"/>
            <w:sz w:val="22"/>
          </w:rPr>
          <w:t>5</w:t>
        </w:r>
        <w:bookmarkStart w:id="1128" w:name="_Hlt111117112"/>
        <w:bookmarkStart w:id="1129" w:name="_Hlt110753352"/>
        <w:bookmarkEnd w:id="1128"/>
        <w:r>
          <w:rPr>
            <w:rStyle w:val="Hyperlink"/>
            <w:sz w:val="22"/>
          </w:rPr>
          <w:t>4</w:t>
        </w:r>
        <w:bookmarkStart w:id="1130" w:name="_Hlt110730080"/>
        <w:bookmarkEnd w:id="1129"/>
        <w:r>
          <w:rPr>
            <w:rStyle w:val="Hyperlink"/>
            <w:sz w:val="22"/>
          </w:rPr>
          <w:t>8</w:t>
        </w:r>
        <w:bookmarkEnd w:id="1130"/>
        <w:r>
          <w:rPr>
            <w:rStyle w:val="Hyperlink"/>
            <w:sz w:val="22"/>
          </w:rPr>
          <w:t>.</w:t>
        </w:r>
      </w:hyperlink>
      <w:r>
        <w:t xml:space="preserve"> </w:t>
      </w:r>
    </w:p>
    <w:p w14:paraId="7F333240" w14:textId="77777777" w:rsidR="00E14754" w:rsidRDefault="00E14754" w:rsidP="00E14754">
      <w:bookmarkStart w:id="1131" w:name="_Hlt164994057"/>
      <w:r>
        <w:t>Ein Körper wird zum Zeitpunkt 0s abgeworfen. die Wurfbewegung wird aufgezeichnet und in einem x-y-Koordinatensystem ausgewertet. Der Wurf endet am Ort A(x</w:t>
      </w:r>
      <w:r>
        <w:rPr>
          <w:vertAlign w:val="subscript"/>
        </w:rPr>
        <w:t>max</w:t>
      </w:r>
      <w:r>
        <w:t>;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37"/>
        <w:gridCol w:w="1437"/>
        <w:gridCol w:w="1437"/>
        <w:gridCol w:w="1437"/>
        <w:gridCol w:w="1437"/>
        <w:gridCol w:w="1437"/>
        <w:gridCol w:w="1437"/>
      </w:tblGrid>
      <w:tr w:rsidR="00E14754" w:rsidRPr="0071784C" w14:paraId="32F3B2B0" w14:textId="77777777" w:rsidTr="00E14754">
        <w:tc>
          <w:tcPr>
            <w:tcW w:w="1437" w:type="dxa"/>
          </w:tcPr>
          <w:p w14:paraId="6A1BB649" w14:textId="77777777" w:rsidR="00E14754" w:rsidRPr="0071784C" w:rsidRDefault="00E14754" w:rsidP="00E14754">
            <w:r w:rsidRPr="0071784C">
              <w:t>t in s</w:t>
            </w:r>
          </w:p>
        </w:tc>
        <w:tc>
          <w:tcPr>
            <w:tcW w:w="1437" w:type="dxa"/>
          </w:tcPr>
          <w:p w14:paraId="442D043B" w14:textId="77777777" w:rsidR="00E14754" w:rsidRPr="0071784C" w:rsidRDefault="00E14754" w:rsidP="00E14754">
            <w:pPr>
              <w:pStyle w:val="Fuzeile"/>
              <w:tabs>
                <w:tab w:val="clear" w:pos="4536"/>
                <w:tab w:val="clear" w:pos="9072"/>
              </w:tabs>
            </w:pPr>
            <w:r w:rsidRPr="0071784C">
              <w:t>0</w:t>
            </w:r>
          </w:p>
        </w:tc>
        <w:tc>
          <w:tcPr>
            <w:tcW w:w="1437" w:type="dxa"/>
          </w:tcPr>
          <w:p w14:paraId="0E0832FD" w14:textId="77777777" w:rsidR="00E14754" w:rsidRPr="0071784C" w:rsidRDefault="00E14754" w:rsidP="00E14754">
            <w:r w:rsidRPr="0071784C">
              <w:t>0,30</w:t>
            </w:r>
          </w:p>
        </w:tc>
        <w:tc>
          <w:tcPr>
            <w:tcW w:w="1437" w:type="dxa"/>
          </w:tcPr>
          <w:p w14:paraId="6B98C86F" w14:textId="77777777" w:rsidR="00E14754" w:rsidRPr="0071784C" w:rsidRDefault="00E14754" w:rsidP="00E14754">
            <w:r w:rsidRPr="0071784C">
              <w:t>0,60</w:t>
            </w:r>
          </w:p>
        </w:tc>
        <w:tc>
          <w:tcPr>
            <w:tcW w:w="1437" w:type="dxa"/>
          </w:tcPr>
          <w:p w14:paraId="5F4E30D3" w14:textId="77777777" w:rsidR="00E14754" w:rsidRPr="0071784C" w:rsidRDefault="00E14754" w:rsidP="00E14754">
            <w:r w:rsidRPr="0071784C">
              <w:t>0,90</w:t>
            </w:r>
          </w:p>
        </w:tc>
        <w:tc>
          <w:tcPr>
            <w:tcW w:w="1437" w:type="dxa"/>
          </w:tcPr>
          <w:p w14:paraId="55B3FB13" w14:textId="77777777" w:rsidR="00E14754" w:rsidRPr="0071784C" w:rsidRDefault="00E14754" w:rsidP="00E14754">
            <w:r w:rsidRPr="0071784C">
              <w:t>1,20</w:t>
            </w:r>
          </w:p>
        </w:tc>
        <w:tc>
          <w:tcPr>
            <w:tcW w:w="1437" w:type="dxa"/>
          </w:tcPr>
          <w:p w14:paraId="74B3DB5F" w14:textId="77777777" w:rsidR="00E14754" w:rsidRPr="0071784C" w:rsidRDefault="00E14754" w:rsidP="00E14754">
            <w:r w:rsidRPr="0071784C">
              <w:t>1,50</w:t>
            </w:r>
          </w:p>
        </w:tc>
      </w:tr>
      <w:tr w:rsidR="00E14754" w:rsidRPr="0071784C" w14:paraId="2ABB26F7" w14:textId="77777777" w:rsidTr="00E14754">
        <w:tc>
          <w:tcPr>
            <w:tcW w:w="1437" w:type="dxa"/>
          </w:tcPr>
          <w:p w14:paraId="4A1AE86C" w14:textId="77777777" w:rsidR="00E14754" w:rsidRPr="0071784C" w:rsidRDefault="00E14754" w:rsidP="00E14754">
            <w:r w:rsidRPr="0071784C">
              <w:t>x in m</w:t>
            </w:r>
          </w:p>
        </w:tc>
        <w:tc>
          <w:tcPr>
            <w:tcW w:w="1437" w:type="dxa"/>
          </w:tcPr>
          <w:p w14:paraId="055352F3" w14:textId="77777777" w:rsidR="00E14754" w:rsidRPr="0071784C" w:rsidRDefault="00E14754" w:rsidP="00E14754">
            <w:r w:rsidRPr="0071784C">
              <w:t>0</w:t>
            </w:r>
          </w:p>
        </w:tc>
        <w:tc>
          <w:tcPr>
            <w:tcW w:w="1437" w:type="dxa"/>
          </w:tcPr>
          <w:p w14:paraId="68A1F457" w14:textId="77777777" w:rsidR="00E14754" w:rsidRPr="0071784C" w:rsidRDefault="00E14754" w:rsidP="00E14754">
            <w:r w:rsidRPr="0071784C">
              <w:t>2,95</w:t>
            </w:r>
          </w:p>
        </w:tc>
        <w:tc>
          <w:tcPr>
            <w:tcW w:w="1437" w:type="dxa"/>
          </w:tcPr>
          <w:p w14:paraId="2827930F" w14:textId="77777777" w:rsidR="00E14754" w:rsidRPr="0071784C" w:rsidRDefault="00E14754" w:rsidP="00E14754">
            <w:r w:rsidRPr="0071784C">
              <w:t>5,90</w:t>
            </w:r>
          </w:p>
        </w:tc>
        <w:tc>
          <w:tcPr>
            <w:tcW w:w="1437" w:type="dxa"/>
          </w:tcPr>
          <w:p w14:paraId="11417E0B" w14:textId="77777777" w:rsidR="00E14754" w:rsidRPr="0071784C" w:rsidRDefault="00E14754" w:rsidP="00E14754">
            <w:r w:rsidRPr="0071784C">
              <w:t>8,85</w:t>
            </w:r>
          </w:p>
        </w:tc>
        <w:tc>
          <w:tcPr>
            <w:tcW w:w="1437" w:type="dxa"/>
          </w:tcPr>
          <w:p w14:paraId="188D2C70" w14:textId="77777777" w:rsidR="00E14754" w:rsidRPr="0071784C" w:rsidRDefault="00E14754" w:rsidP="00E14754">
            <w:r w:rsidRPr="0071784C">
              <w:t>11,8</w:t>
            </w:r>
          </w:p>
        </w:tc>
        <w:tc>
          <w:tcPr>
            <w:tcW w:w="1437" w:type="dxa"/>
          </w:tcPr>
          <w:p w14:paraId="7AEE8041" w14:textId="77777777" w:rsidR="00E14754" w:rsidRPr="0071784C" w:rsidRDefault="00E14754" w:rsidP="00E14754">
            <w:r w:rsidRPr="0071784C">
              <w:t>14,8</w:t>
            </w:r>
          </w:p>
        </w:tc>
      </w:tr>
      <w:tr w:rsidR="00E14754" w:rsidRPr="0071784C" w14:paraId="2CB065E5" w14:textId="77777777" w:rsidTr="00E14754">
        <w:tc>
          <w:tcPr>
            <w:tcW w:w="1437" w:type="dxa"/>
          </w:tcPr>
          <w:p w14:paraId="68D29431" w14:textId="77777777" w:rsidR="00E14754" w:rsidRPr="0071784C" w:rsidRDefault="00E14754" w:rsidP="00E14754">
            <w:r w:rsidRPr="0071784C">
              <w:t>y in m</w:t>
            </w:r>
          </w:p>
        </w:tc>
        <w:tc>
          <w:tcPr>
            <w:tcW w:w="1437" w:type="dxa"/>
          </w:tcPr>
          <w:p w14:paraId="718BFA0F" w14:textId="77777777" w:rsidR="00E14754" w:rsidRPr="0071784C" w:rsidRDefault="00E14754" w:rsidP="00E14754">
            <w:r w:rsidRPr="0071784C">
              <w:t>2,00</w:t>
            </w:r>
          </w:p>
        </w:tc>
        <w:tc>
          <w:tcPr>
            <w:tcW w:w="1437" w:type="dxa"/>
          </w:tcPr>
          <w:p w14:paraId="2204FE9F" w14:textId="77777777" w:rsidR="00E14754" w:rsidRPr="0071784C" w:rsidRDefault="00E14754" w:rsidP="00E14754">
            <w:r w:rsidRPr="0071784C">
              <w:t>3,62</w:t>
            </w:r>
          </w:p>
        </w:tc>
        <w:tc>
          <w:tcPr>
            <w:tcW w:w="1437" w:type="dxa"/>
          </w:tcPr>
          <w:p w14:paraId="34A8E644" w14:textId="77777777" w:rsidR="00E14754" w:rsidRPr="0071784C" w:rsidRDefault="00E14754" w:rsidP="00E14754">
            <w:r w:rsidRPr="0071784C">
              <w:t>4,36</w:t>
            </w:r>
          </w:p>
        </w:tc>
        <w:tc>
          <w:tcPr>
            <w:tcW w:w="1437" w:type="dxa"/>
          </w:tcPr>
          <w:p w14:paraId="4E9683A3" w14:textId="77777777" w:rsidR="00E14754" w:rsidRPr="0071784C" w:rsidRDefault="00E14754" w:rsidP="00E14754">
            <w:r w:rsidRPr="0071784C">
              <w:t>4,22</w:t>
            </w:r>
          </w:p>
        </w:tc>
        <w:tc>
          <w:tcPr>
            <w:tcW w:w="1437" w:type="dxa"/>
          </w:tcPr>
          <w:p w14:paraId="7F44E23F" w14:textId="77777777" w:rsidR="00E14754" w:rsidRPr="0071784C" w:rsidRDefault="00E14754" w:rsidP="00E14754">
            <w:r w:rsidRPr="0071784C">
              <w:t>3,20</w:t>
            </w:r>
          </w:p>
        </w:tc>
        <w:tc>
          <w:tcPr>
            <w:tcW w:w="1437" w:type="dxa"/>
          </w:tcPr>
          <w:p w14:paraId="10A88985" w14:textId="77777777" w:rsidR="00E14754" w:rsidRPr="0071784C" w:rsidRDefault="00E14754" w:rsidP="00E14754">
            <w:r w:rsidRPr="0071784C">
              <w:t>1,26</w:t>
            </w:r>
          </w:p>
        </w:tc>
      </w:tr>
    </w:tbl>
    <w:p w14:paraId="0641CCF9" w14:textId="77777777" w:rsidR="00E14754" w:rsidRDefault="00E14754" w:rsidP="00E14754"/>
    <w:p w14:paraId="25612A93" w14:textId="77777777" w:rsidR="00E14754" w:rsidRDefault="00E14754" w:rsidP="00E14754">
      <w:r>
        <w:t>a) Geben Sie die Gleichung einer Funktion an, die diese Wurfbahn beschreibt.</w:t>
      </w:r>
      <w:r>
        <w:br/>
        <w:t>Geben Sie die Wurfweite x</w:t>
      </w:r>
      <w:r>
        <w:rPr>
          <w:vertAlign w:val="subscript"/>
        </w:rPr>
        <w:t>max</w:t>
      </w:r>
      <w:r>
        <w:t xml:space="preserve"> und die Wurfhöhe y</w:t>
      </w:r>
      <w:r>
        <w:rPr>
          <w:vertAlign w:val="subscript"/>
        </w:rPr>
        <w:t>max</w:t>
      </w:r>
      <w:r>
        <w:t xml:space="preserve"> an und bestimmen Sie den Abwurfwinkel.</w:t>
      </w:r>
    </w:p>
    <w:p w14:paraId="1BAB1322" w14:textId="77777777" w:rsidR="00E14754" w:rsidRDefault="00E14754" w:rsidP="00E14754">
      <w:r>
        <w:t>b) Die Abwurfgeschwindigkeit beträgt v</w:t>
      </w:r>
      <w:r>
        <w:rPr>
          <w:vertAlign w:val="subscript"/>
        </w:rPr>
        <w:t>0</w:t>
      </w:r>
      <w:r>
        <w:t>=12,0 ms</w:t>
      </w:r>
      <w:r>
        <w:rPr>
          <w:vertAlign w:val="superscript"/>
        </w:rPr>
        <w:t>-1</w:t>
      </w:r>
      <w:r>
        <w:t>. Zeichnen Sie die vektorielle Zerlegung der Abwurfgeschwindigkeit in horizontale und vertikale Komponente. Geben Sie den Maßstab an.</w:t>
      </w:r>
    </w:p>
    <w:p w14:paraId="0D09CF01" w14:textId="77777777" w:rsidR="00E14754" w:rsidRDefault="00E14754" w:rsidP="00E14754">
      <w:r>
        <w:t>c) Beschreiben Sie qualitativ, wie sich potenzielle und kinetische Energie im Verlauf der Bewegung ändern. Begründen Sie.</w:t>
      </w:r>
    </w:p>
    <w:p w14:paraId="4C57100F" w14:textId="77777777" w:rsidR="00E14754" w:rsidRDefault="00E14754" w:rsidP="00E14754">
      <w:r>
        <w:t>d) Skizzieren Sie die Graphen der Funktion E</w:t>
      </w:r>
      <w:r>
        <w:rPr>
          <w:vertAlign w:val="subscript"/>
        </w:rPr>
        <w:t>kin</w:t>
      </w:r>
      <w:r>
        <w:t>(t) und E</w:t>
      </w:r>
      <w:r>
        <w:rPr>
          <w:vertAlign w:val="subscript"/>
        </w:rPr>
        <w:t>pot</w:t>
      </w:r>
      <w:r>
        <w:t>(t) in einem gemeinsamen Koordinatensystem. Kennzeichnen Sie im Koordinatensystem den Zeitpunkt, zu dem der Gipfelpunkt durchlaufen wird.</w:t>
      </w:r>
      <w:bookmarkEnd w:id="1131"/>
    </w:p>
    <w:p w14:paraId="43100037" w14:textId="77777777" w:rsidR="00E14754" w:rsidRDefault="00E14754" w:rsidP="00E14754">
      <w:r>
        <w:sym w:font="Symbol" w:char="F02A"/>
      </w:r>
      <w:r>
        <w:sym w:font="Symbol" w:char="F02A"/>
      </w:r>
      <w:r>
        <w:sym w:font="Symbol" w:char="F02A"/>
      </w:r>
      <w:r>
        <w:sym w:font="Symbol" w:char="F02A"/>
      </w:r>
    </w:p>
    <w:p w14:paraId="57E525FB" w14:textId="77777777" w:rsidR="00E14754" w:rsidRDefault="00E14754" w:rsidP="00E14754"/>
    <w:p w14:paraId="0CEEEC86" w14:textId="45A61A04" w:rsidR="00E14754" w:rsidRDefault="00E14754" w:rsidP="00E14754">
      <w:r>
        <w:rPr>
          <w:color w:val="FF0000"/>
        </w:rPr>
        <w:sym w:font="Symbol" w:char="F02A"/>
      </w:r>
      <w:hyperlink r:id="rId584" w:anchor="m550" w:history="1">
        <w:r>
          <w:rPr>
            <w:rStyle w:val="Hyperlink"/>
            <w:sz w:val="22"/>
          </w:rPr>
          <w:t>5</w:t>
        </w:r>
        <w:bookmarkStart w:id="1132" w:name="_Hlt111515749"/>
        <w:r>
          <w:rPr>
            <w:rStyle w:val="Hyperlink"/>
            <w:sz w:val="22"/>
          </w:rPr>
          <w:t>5</w:t>
        </w:r>
        <w:bookmarkStart w:id="1133" w:name="_Hlt112997364"/>
        <w:bookmarkEnd w:id="1132"/>
        <w:r>
          <w:rPr>
            <w:rStyle w:val="Hyperlink"/>
            <w:sz w:val="22"/>
          </w:rPr>
          <w:t>0</w:t>
        </w:r>
        <w:bookmarkEnd w:id="1133"/>
        <w:r>
          <w:rPr>
            <w:rStyle w:val="Hyperlink"/>
            <w:sz w:val="22"/>
          </w:rPr>
          <w:t>.</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AF8D8F1" w14:textId="77777777" w:rsidTr="00E14754">
        <w:tc>
          <w:tcPr>
            <w:tcW w:w="5030" w:type="dxa"/>
          </w:tcPr>
          <w:p w14:paraId="44F47818" w14:textId="77777777" w:rsidR="00E14754" w:rsidRPr="0071784C" w:rsidRDefault="00E14754" w:rsidP="00E14754">
            <w:bookmarkStart w:id="1134" w:name="_Hlt119291289"/>
            <w:r w:rsidRPr="0071784C">
              <w:t>Ein Ball rollt mit einer Geschwindigkeit von 2 m/s über den horizontalen Rand der obersten Stufe einer Treppe. Die Treppenstufen haben eine Höhe von 20 cm und eine Tiefe von 25 cm. Auf welcher Stufe kommt der Ball auf?</w:t>
            </w:r>
          </w:p>
          <w:p w14:paraId="71AFF906" w14:textId="77777777" w:rsidR="00E14754" w:rsidRPr="0071784C" w:rsidRDefault="00E14754" w:rsidP="00E14754">
            <w:r w:rsidRPr="0071784C">
              <w:sym w:font="Symbol" w:char="F02A"/>
            </w:r>
            <w:r w:rsidRPr="0071784C">
              <w:sym w:font="Symbol" w:char="F02A"/>
            </w:r>
            <w:r w:rsidRPr="0071784C">
              <w:sym w:font="Symbol" w:char="F02A"/>
            </w:r>
          </w:p>
          <w:p w14:paraId="06F13FE3" w14:textId="77777777" w:rsidR="00E14754" w:rsidRPr="0071784C" w:rsidRDefault="00E14754" w:rsidP="00E14754"/>
        </w:tc>
        <w:tc>
          <w:tcPr>
            <w:tcW w:w="5030" w:type="dxa"/>
          </w:tcPr>
          <w:p w14:paraId="702C9FBC" w14:textId="77777777" w:rsidR="00E14754" w:rsidRPr="0071784C" w:rsidRDefault="00215B7B" w:rsidP="00E14754">
            <w:r>
              <w:rPr>
                <w:noProof/>
              </w:rPr>
              <w:pict w14:anchorId="6F5F4E86">
                <v:shape id="Bild 136" o:spid="_x0000_i1218" type="#_x0000_t75" alt="m550" style="width:240pt;height:186pt;visibility:visible">
                  <v:imagedata r:id="rId585" o:title="m550"/>
                </v:shape>
              </w:pict>
            </w:r>
          </w:p>
        </w:tc>
      </w:tr>
      <w:bookmarkEnd w:id="1134"/>
    </w:tbl>
    <w:p w14:paraId="37A79A40" w14:textId="77777777" w:rsidR="00E14754" w:rsidRDefault="00E14754" w:rsidP="00E14754"/>
    <w:p w14:paraId="33D5571A" w14:textId="1040ECF0" w:rsidR="00E14754" w:rsidRDefault="00215B7B" w:rsidP="00E14754">
      <w:hyperlink r:id="rId586" w:anchor="m552" w:history="1">
        <w:r w:rsidR="00E14754">
          <w:rPr>
            <w:rStyle w:val="Hyperlink"/>
            <w:sz w:val="22"/>
          </w:rPr>
          <w:t>5</w:t>
        </w:r>
        <w:bookmarkStart w:id="1135" w:name="_Hlt112997850"/>
        <w:r w:rsidR="00E14754">
          <w:rPr>
            <w:rStyle w:val="Hyperlink"/>
            <w:sz w:val="22"/>
          </w:rPr>
          <w:t>5</w:t>
        </w:r>
        <w:bookmarkStart w:id="1136" w:name="_Hlt113000766"/>
        <w:bookmarkEnd w:id="1135"/>
        <w:r w:rsidR="00E14754">
          <w:rPr>
            <w:rStyle w:val="Hyperlink"/>
            <w:sz w:val="22"/>
          </w:rPr>
          <w:t>2</w:t>
        </w:r>
        <w:bookmarkEnd w:id="1136"/>
        <w:r w:rsidR="00E14754">
          <w:rPr>
            <w:rStyle w:val="Hyperlink"/>
            <w:sz w:val="22"/>
          </w:rPr>
          <w:t>.</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F65C443" w14:textId="77777777" w:rsidTr="00E14754">
        <w:tc>
          <w:tcPr>
            <w:tcW w:w="5030" w:type="dxa"/>
          </w:tcPr>
          <w:p w14:paraId="1A7B4FB9" w14:textId="77777777" w:rsidR="00E14754" w:rsidRPr="0071784C" w:rsidRDefault="00E14754" w:rsidP="00E14754">
            <w:r w:rsidRPr="0071784C">
              <w:t xml:space="preserve">Das Diagramm ist die Registrierung einer stroboskopischen Aufnahme der Sprünge einer Stahlkugel auf eine Glasplatte mit einer Blitzfrequenz von 20 Hz. </w:t>
            </w:r>
            <w:r w:rsidRPr="0071784C">
              <w:br/>
              <w:t>Messen Sie die Abbildung aus und fertigen Sie ein s</w:t>
            </w:r>
            <w:r w:rsidRPr="0071784C">
              <w:rPr>
                <w:vertAlign w:val="subscript"/>
              </w:rPr>
              <w:t>x</w:t>
            </w:r>
            <w:r w:rsidRPr="0071784C">
              <w:t>-t-Diagramm und ein s</w:t>
            </w:r>
            <w:r w:rsidRPr="0071784C">
              <w:rPr>
                <w:vertAlign w:val="subscript"/>
              </w:rPr>
              <w:t>y</w:t>
            </w:r>
            <w:r w:rsidRPr="0071784C">
              <w:t>-t-Diagramm. Der Nullpunkt für beide Diagramme soll im Startpunkt der Kugel liegen.</w:t>
            </w:r>
          </w:p>
          <w:p w14:paraId="07AE266E" w14:textId="77777777" w:rsidR="00E14754" w:rsidRPr="0071784C" w:rsidRDefault="00E14754" w:rsidP="00E14754">
            <w:r w:rsidRPr="0071784C">
              <w:sym w:font="Symbol" w:char="F02A"/>
            </w:r>
            <w:r w:rsidRPr="0071784C">
              <w:sym w:font="Symbol" w:char="F02A"/>
            </w:r>
          </w:p>
          <w:p w14:paraId="3F05029B" w14:textId="77777777" w:rsidR="00E14754" w:rsidRPr="0071784C" w:rsidRDefault="00E14754" w:rsidP="00E14754"/>
        </w:tc>
        <w:tc>
          <w:tcPr>
            <w:tcW w:w="5030" w:type="dxa"/>
          </w:tcPr>
          <w:p w14:paraId="3E41DA70" w14:textId="77777777" w:rsidR="00E14754" w:rsidRPr="0071784C" w:rsidRDefault="00215B7B" w:rsidP="00E14754">
            <w:r>
              <w:rPr>
                <w:noProof/>
              </w:rPr>
              <w:pict w14:anchorId="36544F9C">
                <v:shape id="Bild 137" o:spid="_x0000_i1219" type="#_x0000_t75" alt="m552" style="width:246pt;height:156pt;visibility:visible">
                  <v:imagedata r:id="rId587" o:title="m552"/>
                </v:shape>
              </w:pict>
            </w:r>
          </w:p>
        </w:tc>
      </w:tr>
    </w:tbl>
    <w:p w14:paraId="7E274CC6" w14:textId="77777777" w:rsidR="00E14754" w:rsidRDefault="00E14754" w:rsidP="00E14754"/>
    <w:p w14:paraId="44B953AC" w14:textId="25CE72BB" w:rsidR="00E14754" w:rsidRDefault="00215B7B" w:rsidP="00E14754">
      <w:hyperlink r:id="rId588" w:anchor="m572" w:history="1">
        <w:r w:rsidR="00E14754">
          <w:rPr>
            <w:rStyle w:val="Hyperlink"/>
            <w:sz w:val="22"/>
          </w:rPr>
          <w:t>5</w:t>
        </w:r>
        <w:bookmarkStart w:id="1137" w:name="_Hlt116828094"/>
        <w:r w:rsidR="00E14754">
          <w:rPr>
            <w:rStyle w:val="Hyperlink"/>
            <w:sz w:val="22"/>
          </w:rPr>
          <w:t>7</w:t>
        </w:r>
        <w:bookmarkEnd w:id="1137"/>
        <w:r w:rsidR="00E14754">
          <w:rPr>
            <w:rStyle w:val="Hyperlink"/>
            <w:sz w:val="22"/>
          </w:rPr>
          <w:t>2.</w:t>
        </w:r>
      </w:hyperlink>
    </w:p>
    <w:p w14:paraId="14CBBE2F" w14:textId="77777777" w:rsidR="00E14754" w:rsidRDefault="00E14754" w:rsidP="00E14754">
      <w:r>
        <w:lastRenderedPageBreak/>
        <w:t>Zeigen Sie, dass sich aus der Gleichung für die Wurfparabel des schrägen Wurfes die Gleichung für die Parabel des waagerechten Wurfes ergibt.</w:t>
      </w:r>
    </w:p>
    <w:p w14:paraId="674BDC9A" w14:textId="77777777" w:rsidR="00E14754" w:rsidRDefault="00E14754" w:rsidP="00E14754">
      <w:r>
        <w:sym w:font="Symbol" w:char="F02A"/>
      </w:r>
      <w:r>
        <w:sym w:font="Symbol" w:char="F02A"/>
      </w:r>
    </w:p>
    <w:p w14:paraId="645ADD61" w14:textId="26815856" w:rsidR="00E14754" w:rsidRDefault="00E14754" w:rsidP="00E14754">
      <w:r>
        <w:rPr>
          <w:color w:val="FF0000"/>
        </w:rPr>
        <w:sym w:font="Symbol" w:char="F02A"/>
      </w:r>
      <w:bookmarkStart w:id="1138" w:name="_Hlt116872356"/>
      <w:r>
        <w:fldChar w:fldCharType="begin"/>
      </w:r>
      <w:r w:rsidR="00626526">
        <w:instrText>HYPERLINK "lsgmech.docx" \l "m573"</w:instrText>
      </w:r>
      <w:r>
        <w:fldChar w:fldCharType="separate"/>
      </w:r>
      <w:r>
        <w:rPr>
          <w:rStyle w:val="Hyperlink"/>
          <w:sz w:val="22"/>
        </w:rPr>
        <w:t>5</w:t>
      </w:r>
      <w:bookmarkStart w:id="1139" w:name="_Hlt116875184"/>
      <w:bookmarkStart w:id="1140" w:name="_Hlt116828336"/>
      <w:bookmarkEnd w:id="1139"/>
      <w:r>
        <w:rPr>
          <w:rStyle w:val="Hyperlink"/>
          <w:sz w:val="22"/>
        </w:rPr>
        <w:t>7</w:t>
      </w:r>
      <w:bookmarkStart w:id="1141" w:name="_Hlt116881350"/>
      <w:bookmarkEnd w:id="1140"/>
      <w:r>
        <w:rPr>
          <w:rStyle w:val="Hyperlink"/>
          <w:sz w:val="22"/>
        </w:rPr>
        <w:t>3</w:t>
      </w:r>
      <w:bookmarkEnd w:id="1141"/>
      <w:r>
        <w:rPr>
          <w:rStyle w:val="Hyperlink"/>
          <w:sz w:val="22"/>
        </w:rPr>
        <w:t>.</w:t>
      </w:r>
      <w:r>
        <w:fldChar w:fldCharType="end"/>
      </w:r>
      <w:bookmarkEnd w:id="1138"/>
      <w:r>
        <w:t xml:space="preserve"> Ein Stein wird mit der Geschwindigkeit v</w:t>
      </w:r>
      <w:r>
        <w:rPr>
          <w:vertAlign w:val="subscript"/>
        </w:rPr>
        <w:t>0</w:t>
      </w:r>
      <w:r>
        <w:t xml:space="preserve"> = 20 m/s horizontal von der Höhe h aus abgeworfen. Er erreicht in der Horizontalen eine Wurfweite von x = 40m.</w:t>
      </w:r>
    </w:p>
    <w:p w14:paraId="0CEBBF7D" w14:textId="77777777" w:rsidR="00E14754" w:rsidRDefault="00E14754" w:rsidP="00E14754">
      <w:r>
        <w:t>a) Wie groß sind die Abwurfhöhe und die Flugzeit?</w:t>
      </w:r>
    </w:p>
    <w:p w14:paraId="4B1DCB71" w14:textId="77777777" w:rsidR="00E14754" w:rsidRDefault="00E14754" w:rsidP="00E14754">
      <w:r>
        <w:t>b) Mit welcher Geschwindigkeit und unter welchem Winkel zur Horizontalen trifft der Stein auf den Boden??</w:t>
      </w:r>
    </w:p>
    <w:p w14:paraId="51128E42" w14:textId="77777777" w:rsidR="00E14754" w:rsidRDefault="00E14754" w:rsidP="00E14754">
      <w:r>
        <w:sym w:font="Symbol" w:char="F02A"/>
      </w:r>
      <w:r>
        <w:sym w:font="Symbol" w:char="F02A"/>
      </w:r>
    </w:p>
    <w:p w14:paraId="4FE85C82" w14:textId="77777777" w:rsidR="00E14754" w:rsidRDefault="00E14754" w:rsidP="00E14754"/>
    <w:p w14:paraId="2031BB99" w14:textId="784C7DAF" w:rsidR="00E14754" w:rsidRDefault="00E14754" w:rsidP="00E14754">
      <w:r>
        <w:rPr>
          <w:color w:val="FF0000"/>
        </w:rPr>
        <w:sym w:font="Symbol" w:char="F02A"/>
      </w:r>
      <w:bookmarkStart w:id="1142" w:name="_Hlt117051814"/>
      <w:r>
        <w:fldChar w:fldCharType="begin"/>
      </w:r>
      <w:r w:rsidR="00626526">
        <w:instrText>HYPERLINK "lsgmech.docx" \l "m574"</w:instrText>
      </w:r>
      <w:r>
        <w:fldChar w:fldCharType="separate"/>
      </w:r>
      <w:r>
        <w:rPr>
          <w:rStyle w:val="Hyperlink"/>
          <w:sz w:val="22"/>
        </w:rPr>
        <w:t>5</w:t>
      </w:r>
      <w:bookmarkStart w:id="1143" w:name="_Hlt117057546"/>
      <w:bookmarkStart w:id="1144" w:name="_Hlt117055623"/>
      <w:bookmarkEnd w:id="1143"/>
      <w:r>
        <w:rPr>
          <w:rStyle w:val="Hyperlink"/>
          <w:sz w:val="22"/>
        </w:rPr>
        <w:t>7</w:t>
      </w:r>
      <w:bookmarkStart w:id="1145" w:name="_Hlt117153027"/>
      <w:bookmarkEnd w:id="1144"/>
      <w:r>
        <w:rPr>
          <w:rStyle w:val="Hyperlink"/>
          <w:sz w:val="22"/>
        </w:rPr>
        <w:t>4</w:t>
      </w:r>
      <w:bookmarkEnd w:id="1145"/>
      <w:r>
        <w:rPr>
          <w:rStyle w:val="Hyperlink"/>
          <w:sz w:val="22"/>
        </w:rPr>
        <w:t>.</w:t>
      </w:r>
      <w:r>
        <w:fldChar w:fldCharType="end"/>
      </w:r>
      <w:bookmarkEnd w:id="1142"/>
      <w:r>
        <w:t xml:space="preserve"> Beim Handball wird ein Ball zum Tippen mit 25 km/h nach unten geworfen.</w:t>
      </w:r>
    </w:p>
    <w:p w14:paraId="2EF6A44A" w14:textId="77777777" w:rsidR="00E14754" w:rsidRDefault="00E14754" w:rsidP="00E14754">
      <w:r>
        <w:t xml:space="preserve">a) Mit welcher Geschwindigkeit schlägt der Ball auf dem Boden auf? </w:t>
      </w:r>
    </w:p>
    <w:p w14:paraId="47097E34" w14:textId="77777777" w:rsidR="00E14754" w:rsidRDefault="00E14754" w:rsidP="00E14754">
      <w:r>
        <w:t xml:space="preserve">b) Nach welcher Zeit kommt er zur Hand des Spielers zurück. Die Hand befindet sich beim Abwurf und beim Zurückkommen in 70 cm Höhe. </w:t>
      </w:r>
    </w:p>
    <w:p w14:paraId="523B6A21" w14:textId="77777777" w:rsidR="00E14754" w:rsidRDefault="00E14754" w:rsidP="00E14754">
      <w:r>
        <w:sym w:font="Symbol" w:char="F02A"/>
      </w:r>
      <w:r>
        <w:sym w:font="Symbol" w:char="F02A"/>
      </w:r>
    </w:p>
    <w:p w14:paraId="4C635AA4" w14:textId="77777777" w:rsidR="00E14754" w:rsidRDefault="00E14754" w:rsidP="00E14754"/>
    <w:p w14:paraId="1A991993" w14:textId="7C14249B" w:rsidR="00E14754" w:rsidRDefault="00E14754" w:rsidP="00E14754">
      <w:r>
        <w:rPr>
          <w:color w:val="FF0000"/>
        </w:rPr>
        <w:sym w:font="Symbol" w:char="F02A"/>
      </w:r>
      <w:hyperlink r:id="rId589" w:anchor="m617" w:history="1">
        <w:r>
          <w:rPr>
            <w:rStyle w:val="Hyperlink"/>
            <w:sz w:val="22"/>
          </w:rPr>
          <w:t>617.</w:t>
        </w:r>
      </w:hyperlink>
      <w:r>
        <w:t xml:space="preserve"> Anne wirft ihren Hausschlüssel aus der 4. Etage (12 m Höhe) mit </w:t>
      </w:r>
      <w:r w:rsidR="00F31B10" w:rsidRPr="00A80C6A">
        <w:rPr>
          <w:position w:val="-14"/>
        </w:rPr>
        <w:object w:dxaOrig="480" w:dyaOrig="380" w14:anchorId="00D4F3D0">
          <v:shape id="_x0000_i1220" type="#_x0000_t75" style="width:24pt;height:18pt" o:ole="">
            <v:imagedata r:id="rId590" o:title=""/>
          </v:shape>
          <o:OLEObject Type="Embed" ProgID="Equation.DSMT4" ShapeID="_x0000_i1220" DrawAspect="Content" ObjectID="_1735305629" r:id="rId591"/>
        </w:object>
      </w:r>
      <w:r>
        <w:t xml:space="preserve">waagerecht aus dem Fenster. Genau an der Hauswand lässt sie ihn los. </w:t>
      </w:r>
      <w:r>
        <w:br/>
        <w:t>Wie weit fliegt der Schlüssel und mit welcher Geschwindigkeit kommt er unten an?</w:t>
      </w:r>
    </w:p>
    <w:p w14:paraId="7E76E7A0" w14:textId="77777777" w:rsidR="00E14754" w:rsidRDefault="00E14754" w:rsidP="00E14754">
      <w:r>
        <w:sym w:font="Symbol" w:char="F02A"/>
      </w:r>
      <w:r>
        <w:sym w:font="Symbol" w:char="F02A"/>
      </w:r>
    </w:p>
    <w:p w14:paraId="32A0F36A" w14:textId="3CD32340" w:rsidR="00E14754" w:rsidRDefault="00E14754" w:rsidP="00E14754">
      <w:r>
        <w:rPr>
          <w:color w:val="FF0000"/>
        </w:rPr>
        <w:sym w:font="Symbol" w:char="F02A"/>
      </w:r>
      <w:bookmarkStart w:id="1146" w:name="_Hlt167676111"/>
      <w:r>
        <w:fldChar w:fldCharType="begin"/>
      </w:r>
      <w:r w:rsidR="00626526">
        <w:instrText>HYPERLINK "lsgmech.docx" \l "m638"</w:instrText>
      </w:r>
      <w:r>
        <w:fldChar w:fldCharType="separate"/>
      </w:r>
      <w:r>
        <w:rPr>
          <w:rStyle w:val="Hyperlink"/>
          <w:sz w:val="22"/>
        </w:rPr>
        <w:t>6</w:t>
      </w:r>
      <w:bookmarkStart w:id="1147" w:name="_Hlt167675997"/>
      <w:bookmarkStart w:id="1148" w:name="_Hlt168099051"/>
      <w:bookmarkEnd w:id="1147"/>
      <w:r>
        <w:rPr>
          <w:rStyle w:val="Hyperlink"/>
          <w:sz w:val="22"/>
        </w:rPr>
        <w:t>3</w:t>
      </w:r>
      <w:bookmarkEnd w:id="1148"/>
      <w:r>
        <w:rPr>
          <w:rStyle w:val="Hyperlink"/>
          <w:sz w:val="22"/>
        </w:rPr>
        <w:t>8.</w:t>
      </w:r>
      <w:r>
        <w:fldChar w:fldCharType="end"/>
      </w:r>
      <w:bookmarkEnd w:id="1146"/>
      <w:r>
        <w:t xml:space="preserve">  Ein Ball wird mit einer Geschwindigkeit von 10 m/s senkrecht in die Höhe geschleudert. Ihm folgt eine halbe Sekunde später ein zweiter mit der gleichen Geschwindigkeit. Nach welcher Zeit und in welcher Höhe treffen sich die beiden Bälle?</w:t>
      </w:r>
    </w:p>
    <w:p w14:paraId="63A700F3" w14:textId="77777777" w:rsidR="00E14754" w:rsidRDefault="00E14754" w:rsidP="00E14754">
      <w:r>
        <w:t xml:space="preserve"> </w:t>
      </w:r>
      <w:r>
        <w:sym w:font="Symbol" w:char="F02A"/>
      </w:r>
      <w:r>
        <w:sym w:font="Symbol" w:char="F02A"/>
      </w:r>
      <w:r>
        <w:sym w:font="Symbol" w:char="F02A"/>
      </w:r>
      <w:r>
        <w:sym w:font="Symbol" w:char="F02A"/>
      </w:r>
      <w:r>
        <w:sym w:font="Symbol" w:char="F02A"/>
      </w:r>
    </w:p>
    <w:p w14:paraId="18DC4325" w14:textId="77777777" w:rsidR="00E14754" w:rsidRDefault="00E14754" w:rsidP="00E14754"/>
    <w:p w14:paraId="5508A640" w14:textId="2BCD42C0" w:rsidR="00E14754" w:rsidRDefault="00215B7B" w:rsidP="00E14754">
      <w:hyperlink r:id="rId592" w:anchor="m645" w:history="1">
        <w:r w:rsidR="00E14754">
          <w:rPr>
            <w:rStyle w:val="Hyperlink"/>
            <w:sz w:val="22"/>
          </w:rPr>
          <w:t xml:space="preserve">645. </w:t>
        </w:r>
      </w:hyperlink>
      <w:r w:rsidR="00E14754">
        <w:t xml:space="preserve"> Von einem Turm werden zwei völlig gleiche Kugeln vom gleichen Ort aus fallen gelassen. Kugel 2 startet eine halbe Sekunde nach der 1. Kugel. In welchem zeitlichen Abstand schlagen die beiden Kugeln auf?</w:t>
      </w:r>
    </w:p>
    <w:p w14:paraId="47DECDDA" w14:textId="77777777" w:rsidR="00E14754" w:rsidRDefault="00E14754" w:rsidP="00E14754">
      <w:r>
        <w:t>a) Kugel 2 schlägt weniger als eine halbe Sekunde nach der ersten auf.</w:t>
      </w:r>
    </w:p>
    <w:p w14:paraId="498BED8D" w14:textId="77777777" w:rsidR="00E14754" w:rsidRDefault="00E14754" w:rsidP="00E14754">
      <w:r>
        <w:t>b) Kugel 2 schlägt genau eine halbe Sekunde nach der ersten auf.</w:t>
      </w:r>
    </w:p>
    <w:p w14:paraId="18250D65" w14:textId="77777777" w:rsidR="00E14754" w:rsidRDefault="00E14754" w:rsidP="00E14754">
      <w:r>
        <w:t>c) Kugel 2 schlägt mehr als eine halbe Sekunde nach der ersten auf.</w:t>
      </w:r>
    </w:p>
    <w:p w14:paraId="607FA6FE" w14:textId="77777777" w:rsidR="00E14754" w:rsidRDefault="00E14754" w:rsidP="00E14754">
      <w:r>
        <w:sym w:font="Symbol" w:char="F02A"/>
      </w:r>
      <w:r>
        <w:sym w:font="Symbol" w:char="F02A"/>
      </w:r>
    </w:p>
    <w:p w14:paraId="1C364D2B" w14:textId="77777777" w:rsidR="00E14754" w:rsidRDefault="00E14754" w:rsidP="00E14754"/>
    <w:p w14:paraId="6A3B3DDD" w14:textId="3652328B" w:rsidR="00E14754" w:rsidRDefault="00E14754" w:rsidP="00E14754">
      <w:r>
        <w:rPr>
          <w:color w:val="FF0000"/>
        </w:rPr>
        <w:sym w:font="Symbol" w:char="F02A"/>
      </w:r>
      <w:bookmarkStart w:id="1149" w:name="_Hlt221411511"/>
      <w:r>
        <w:fldChar w:fldCharType="begin"/>
      </w:r>
      <w:r w:rsidR="00626526">
        <w:instrText>HYPERLINK "lsgmech.docx" \l "m732"</w:instrText>
      </w:r>
      <w:r>
        <w:fldChar w:fldCharType="separate"/>
      </w:r>
      <w:r>
        <w:rPr>
          <w:rStyle w:val="Hyperlink"/>
          <w:sz w:val="22"/>
        </w:rPr>
        <w:t>7</w:t>
      </w:r>
      <w:bookmarkStart w:id="1150" w:name="_Hlt221446113"/>
      <w:r>
        <w:rPr>
          <w:rStyle w:val="Hyperlink"/>
          <w:sz w:val="22"/>
        </w:rPr>
        <w:t>3</w:t>
      </w:r>
      <w:bookmarkStart w:id="1151" w:name="_Hlt221410537"/>
      <w:bookmarkEnd w:id="1150"/>
      <w:r>
        <w:rPr>
          <w:rStyle w:val="Hyperlink"/>
          <w:sz w:val="22"/>
        </w:rPr>
        <w:t>2</w:t>
      </w:r>
      <w:bookmarkEnd w:id="1151"/>
      <w:r>
        <w:rPr>
          <w:rStyle w:val="Hyperlink"/>
          <w:sz w:val="22"/>
        </w:rPr>
        <w:t>.</w:t>
      </w:r>
      <w:r>
        <w:fldChar w:fldCharType="end"/>
      </w:r>
      <w:bookmarkEnd w:id="1149"/>
      <w:r>
        <w:t xml:space="preserve"> Beim Bogenschießen erreicht der Pfeil Geschwindigkeiten von bis zu 100 m/s. Es wird auf Scheiben in Entfernungen bis 70 m (Frauen) bzw. bis 90 m (Männer) geschossen.</w:t>
      </w:r>
    </w:p>
    <w:p w14:paraId="7DC13FEB" w14:textId="77777777" w:rsidR="00E14754" w:rsidRDefault="00E14754" w:rsidP="00E14754">
      <w:r>
        <w:t>a) Welche Weite erreicht ein Pfeil, wenn er aus 1,70 m Höhe waagerecht abgeschossen wird und schließlich auf den Boden auftrifft?</w:t>
      </w:r>
    </w:p>
    <w:p w14:paraId="79BE0524" w14:textId="77777777" w:rsidR="00E14754" w:rsidRDefault="00E14754" w:rsidP="00E14754">
      <w:r>
        <w:t>b) Um wie viel Zentimeter ist der Pfeil bei den Entfernungen der Scheiben bei Frauen und Männern gefallen?</w:t>
      </w:r>
    </w:p>
    <w:p w14:paraId="09D83024" w14:textId="77777777" w:rsidR="00E14754" w:rsidRDefault="00E14754" w:rsidP="00E14754">
      <w:r>
        <w:sym w:font="Symbol" w:char="F02A"/>
      </w:r>
      <w:r>
        <w:sym w:font="Symbol" w:char="F02A"/>
      </w:r>
    </w:p>
    <w:p w14:paraId="45BB8482" w14:textId="24299E1B" w:rsidR="00E14754" w:rsidRDefault="00E14754" w:rsidP="00E14754">
      <w:r>
        <w:rPr>
          <w:color w:val="FF0000"/>
        </w:rPr>
        <w:sym w:font="Symbol" w:char="F02A"/>
      </w:r>
      <w:bookmarkStart w:id="1152" w:name="_Hlt222098044"/>
      <w:r>
        <w:fldChar w:fldCharType="begin"/>
      </w:r>
      <w:r w:rsidR="00626526">
        <w:instrText>HYPERLINK "lsgmech.docx" \l "m733"</w:instrText>
      </w:r>
      <w:r>
        <w:fldChar w:fldCharType="separate"/>
      </w:r>
      <w:r>
        <w:rPr>
          <w:rStyle w:val="Hyperlink"/>
          <w:sz w:val="22"/>
        </w:rPr>
        <w:t>7</w:t>
      </w:r>
      <w:bookmarkStart w:id="1153" w:name="_Hlt221527159"/>
      <w:bookmarkStart w:id="1154" w:name="_Hlt221446337"/>
      <w:bookmarkEnd w:id="1153"/>
      <w:r>
        <w:rPr>
          <w:rStyle w:val="Hyperlink"/>
          <w:sz w:val="22"/>
        </w:rPr>
        <w:t>3</w:t>
      </w:r>
      <w:bookmarkStart w:id="1155" w:name="_Hlt221505278"/>
      <w:bookmarkEnd w:id="1154"/>
      <w:r>
        <w:rPr>
          <w:rStyle w:val="Hyperlink"/>
          <w:sz w:val="22"/>
        </w:rPr>
        <w:t>3</w:t>
      </w:r>
      <w:bookmarkEnd w:id="1155"/>
      <w:r>
        <w:fldChar w:fldCharType="end"/>
      </w:r>
      <w:bookmarkEnd w:id="1152"/>
      <w:r>
        <w:t xml:space="preserve">. Aus einem Gartenschlauch kommt das Wasser mit 5,0 m/s herausgeschossen. Der Schlauch wird von dem Gärtner in 1,0 m Höhe gehalten. </w:t>
      </w:r>
    </w:p>
    <w:p w14:paraId="45D7483E" w14:textId="77777777" w:rsidR="00E14754" w:rsidRDefault="00E14754" w:rsidP="00E14754">
      <w:r>
        <w:t xml:space="preserve">Unter welchem Winkel muss das Wasser herausspritzen, damit eine maximale Weite erreicht wird? </w:t>
      </w:r>
    </w:p>
    <w:p w14:paraId="6EFB4445" w14:textId="77777777" w:rsidR="00E14754" w:rsidRDefault="00E14754" w:rsidP="00E14754">
      <w:r>
        <w:sym w:font="Symbol" w:char="F02A"/>
      </w:r>
      <w:r>
        <w:sym w:font="Symbol" w:char="F02A"/>
      </w:r>
      <w:r>
        <w:sym w:font="Symbol" w:char="F02A"/>
      </w:r>
      <w:r>
        <w:sym w:font="Symbol" w:char="F02A"/>
      </w:r>
    </w:p>
    <w:p w14:paraId="3876EB6D" w14:textId="39DAB659" w:rsidR="00E14754" w:rsidRDefault="00E14754" w:rsidP="00E14754">
      <w:r>
        <w:rPr>
          <w:color w:val="FF0000"/>
        </w:rPr>
        <w:sym w:font="Symbol" w:char="F02A"/>
      </w:r>
      <w:bookmarkStart w:id="1156" w:name="_Hlt241380105"/>
      <w:r>
        <w:rPr>
          <w:color w:val="FF0000"/>
        </w:rPr>
        <w:fldChar w:fldCharType="begin"/>
      </w:r>
      <w:r w:rsidR="00626526">
        <w:rPr>
          <w:color w:val="FF0000"/>
        </w:rPr>
        <w:instrText>HYPERLINK "lsgmech.docx" \l "m738"</w:instrText>
      </w:r>
      <w:r>
        <w:rPr>
          <w:color w:val="FF0000"/>
        </w:rPr>
        <w:fldChar w:fldCharType="separate"/>
      </w:r>
      <w:r>
        <w:rPr>
          <w:rStyle w:val="Hyperlink"/>
          <w:sz w:val="22"/>
        </w:rPr>
        <w:t>7</w:t>
      </w:r>
      <w:bookmarkStart w:id="1157" w:name="_Hlt224459397"/>
      <w:bookmarkStart w:id="1158" w:name="_Hlt224457601"/>
      <w:bookmarkEnd w:id="1157"/>
      <w:r>
        <w:rPr>
          <w:rStyle w:val="Hyperlink"/>
          <w:sz w:val="22"/>
        </w:rPr>
        <w:t>3</w:t>
      </w:r>
      <w:bookmarkStart w:id="1159" w:name="_Hlt224457301"/>
      <w:bookmarkStart w:id="1160" w:name="_Hlt224453819"/>
      <w:bookmarkEnd w:id="1158"/>
      <w:bookmarkEnd w:id="1159"/>
      <w:r>
        <w:rPr>
          <w:rStyle w:val="Hyperlink"/>
          <w:sz w:val="22"/>
        </w:rPr>
        <w:t>8</w:t>
      </w:r>
      <w:bookmarkEnd w:id="1160"/>
      <w:r>
        <w:rPr>
          <w:rStyle w:val="Hyperlink"/>
          <w:sz w:val="22"/>
        </w:rPr>
        <w:t>.</w:t>
      </w:r>
      <w:r>
        <w:rPr>
          <w:color w:val="FF0000"/>
        </w:rPr>
        <w:fldChar w:fldCharType="end"/>
      </w:r>
      <w:bookmarkEnd w:id="1156"/>
      <w:r>
        <w:rPr>
          <w:color w:val="FF0000"/>
        </w:rPr>
        <w:t xml:space="preserve"> </w:t>
      </w:r>
      <w:r>
        <w:t>Ein Fußballer schießt einen ruhenden Ball mit 22 m/s im Winkel von 25° zur Horizontalen nach oben ab. Wie hoch kommt der Ball maximal und wie weit geht der Schuss? (Luftwiderstand und Magnuseffekt werden vernachlässigt)</w:t>
      </w:r>
    </w:p>
    <w:p w14:paraId="45327EDA" w14:textId="77777777" w:rsidR="00E14754" w:rsidRDefault="00E14754" w:rsidP="00E14754">
      <w:r>
        <w:sym w:font="Symbol" w:char="F02A"/>
      </w:r>
      <w:r>
        <w:sym w:font="Symbol" w:char="F02A"/>
      </w:r>
    </w:p>
    <w:p w14:paraId="3D394B42" w14:textId="77777777" w:rsidR="00E14754" w:rsidRDefault="00E14754" w:rsidP="00E14754"/>
    <w:p w14:paraId="5A09098D" w14:textId="3AB0E269" w:rsidR="00E14754" w:rsidRDefault="00E14754" w:rsidP="00E14754">
      <w:r>
        <w:rPr>
          <w:color w:val="FF0000"/>
        </w:rPr>
        <w:sym w:font="Symbol" w:char="F02A"/>
      </w:r>
      <w:bookmarkStart w:id="1161" w:name="_Hlt241380512"/>
      <w:r>
        <w:fldChar w:fldCharType="begin"/>
      </w:r>
      <w:r w:rsidR="00626526">
        <w:instrText>HYPERLINK "lsgmech.docx" \l "m751"</w:instrText>
      </w:r>
      <w:r>
        <w:fldChar w:fldCharType="separate"/>
      </w:r>
      <w:r>
        <w:rPr>
          <w:rStyle w:val="Hyperlink"/>
        </w:rPr>
        <w:t>7</w:t>
      </w:r>
      <w:bookmarkStart w:id="1162" w:name="_Hlt241380503"/>
      <w:r>
        <w:rPr>
          <w:rStyle w:val="Hyperlink"/>
        </w:rPr>
        <w:t>5</w:t>
      </w:r>
      <w:bookmarkEnd w:id="1162"/>
      <w:r>
        <w:rPr>
          <w:rStyle w:val="Hyperlink"/>
        </w:rPr>
        <w:t>1.</w:t>
      </w:r>
      <w:r>
        <w:fldChar w:fldCharType="end"/>
      </w:r>
      <w:bookmarkEnd w:id="1161"/>
      <w:r>
        <w:t xml:space="preserve"> Speedy Gon</w:t>
      </w:r>
      <w:r w:rsidR="00025A39">
        <w:t>z</w:t>
      </w:r>
      <w:r>
        <w:t>ale</w:t>
      </w:r>
      <w:r w:rsidR="00025A39">
        <w:t>s</w:t>
      </w:r>
      <w:r>
        <w:t xml:space="preserve"> fühlt sich als Stuntman und will mit seinem Motorrad </w:t>
      </w:r>
      <w:r w:rsidR="00025A39">
        <w:t>(2</w:t>
      </w:r>
      <w:r>
        <w:t xml:space="preserve"> m </w:t>
      </w:r>
      <w:r w:rsidR="00025A39">
        <w:t>lang)</w:t>
      </w:r>
      <w:r>
        <w:t xml:space="preserve"> über eine zerstörte Brücke fahren. In der Brücke fehlt ein 5 m langes Stück. Der Punkt der Landung liegt 5 cm </w:t>
      </w:r>
      <w:r>
        <w:lastRenderedPageBreak/>
        <w:t xml:space="preserve">unter </w:t>
      </w:r>
      <w:r w:rsidR="00A80F33">
        <w:t>dem</w:t>
      </w:r>
      <w:r>
        <w:t xml:space="preserve"> waagerecht verlaufenden Startpunkt. Wird Speedy den Sprung mit 120 km/h schaffen oder stürzt er ab?</w:t>
      </w:r>
    </w:p>
    <w:p w14:paraId="27C0599D" w14:textId="77777777" w:rsidR="00E14754" w:rsidRDefault="00E14754" w:rsidP="00E14754">
      <w:r>
        <w:t>(aus Magdas Sammlung)</w:t>
      </w:r>
    </w:p>
    <w:p w14:paraId="193AAB63" w14:textId="77777777" w:rsidR="00A80F33" w:rsidRDefault="00A80F33" w:rsidP="00E14754">
      <w:pPr>
        <w:rPr>
          <w:color w:val="FF0000"/>
        </w:rPr>
      </w:pPr>
    </w:p>
    <w:p w14:paraId="7ACDB626" w14:textId="7C867DB6" w:rsidR="00E14754" w:rsidRDefault="00E14754" w:rsidP="00E14754">
      <w:r>
        <w:rPr>
          <w:color w:val="FF0000"/>
        </w:rPr>
        <w:sym w:font="Symbol" w:char="F02A"/>
      </w:r>
      <w:hyperlink r:id="rId593" w:anchor="m752" w:history="1">
        <w:r>
          <w:rPr>
            <w:rStyle w:val="Hyperlink"/>
          </w:rPr>
          <w:t>7</w:t>
        </w:r>
        <w:bookmarkStart w:id="1163" w:name="_Hlt241383330"/>
        <w:bookmarkStart w:id="1164" w:name="_Hlt241381840"/>
        <w:bookmarkEnd w:id="1163"/>
        <w:r>
          <w:rPr>
            <w:rStyle w:val="Hyperlink"/>
          </w:rPr>
          <w:t>5</w:t>
        </w:r>
        <w:bookmarkEnd w:id="1164"/>
        <w:r>
          <w:rPr>
            <w:rStyle w:val="Hyperlink"/>
          </w:rPr>
          <w:t>2.</w:t>
        </w:r>
      </w:hyperlink>
      <w:r>
        <w:t xml:space="preserve"> Es war einmal eine </w:t>
      </w:r>
      <w:r w:rsidR="00EA63DD">
        <w:t>Königstochter.....</w:t>
      </w:r>
    </w:p>
    <w:p w14:paraId="40D1D10E" w14:textId="77777777" w:rsidR="00E14754" w:rsidRDefault="00E14754" w:rsidP="00E14754">
      <w:r>
        <w:t>1. Die Königstochter spielt so gern mit ihrer goldenen Kugel und wirft diese immer senkrecht nach oben. Sie ist ziemlich gut im Werfen. Bis 8 m hoch kann sie die Kugel werfen.</w:t>
      </w:r>
    </w:p>
    <w:p w14:paraId="4C4DECAA" w14:textId="77777777" w:rsidR="00E14754" w:rsidRDefault="00E14754" w:rsidP="00E14754">
      <w:r>
        <w:t>a) Mit welcher Geschwindigkeit fällt die Kugel wieder in ihre Arme zurück?</w:t>
      </w:r>
    </w:p>
    <w:p w14:paraId="647D02C8" w14:textId="77777777" w:rsidR="00E14754" w:rsidRDefault="00E14754" w:rsidP="00E14754">
      <w:r>
        <w:t>b) Wie lange muss sie auf ihre goldene Kugel nach dem Abwurf warten, bis sie diese wieder in ihren Händen halten kann?</w:t>
      </w:r>
    </w:p>
    <w:p w14:paraId="2AE0A85F" w14:textId="77777777" w:rsidR="00E14754" w:rsidRDefault="00E14754" w:rsidP="00E14754">
      <w:r>
        <w:t>2. In 3 m Entfernung beobachtet sie der Froschkönig. Die Kugel stieg wohl senkrecht in die Höhe, wurde aber am höchsten Punkt durch einen plötzlichen Seitenwind abgetrieben und landete dem armen Frosch auf dem Kopf. Das tat weh! ...</w:t>
      </w:r>
    </w:p>
    <w:p w14:paraId="07A805B4" w14:textId="77777777" w:rsidR="00E14754" w:rsidRDefault="00E14754" w:rsidP="00E14754">
      <w:r>
        <w:t>a) Welche Geschwindigkeit besaß der Wind?</w:t>
      </w:r>
    </w:p>
    <w:p w14:paraId="53EF7EEA" w14:textId="77777777" w:rsidR="00E14754" w:rsidRDefault="00E14754" w:rsidP="00E14754">
      <w:r>
        <w:t>b) Mit welcher Geschwindigkeit trifft die Kugel den armen Frosch?</w:t>
      </w:r>
    </w:p>
    <w:p w14:paraId="25E4BD83" w14:textId="77777777" w:rsidR="00E14754" w:rsidRPr="006F5D55" w:rsidRDefault="00E14754" w:rsidP="00E14754">
      <w:r w:rsidRPr="006F5D55">
        <w:t>(aus Magdas Sammlung)</w:t>
      </w:r>
    </w:p>
    <w:p w14:paraId="534710A6" w14:textId="77777777" w:rsidR="00A80F33" w:rsidRPr="006F5D55" w:rsidRDefault="00A80F33" w:rsidP="00E14754"/>
    <w:p w14:paraId="685683C6" w14:textId="4E91B7A3" w:rsidR="006F5D55" w:rsidRPr="006F5D55" w:rsidRDefault="00215B7B" w:rsidP="006F5D55">
      <w:pPr>
        <w:pStyle w:val="Vorgabetext"/>
        <w:rPr>
          <w:rFonts w:ascii="Arial" w:hAnsi="Arial"/>
          <w:sz w:val="22"/>
        </w:rPr>
      </w:pPr>
      <w:hyperlink r:id="rId594" w:anchor="m808" w:history="1">
        <w:r w:rsidR="006F5D55" w:rsidRPr="006F5D55">
          <w:rPr>
            <w:rStyle w:val="Hyperlink"/>
            <w:sz w:val="22"/>
          </w:rPr>
          <w:t>808.</w:t>
        </w:r>
      </w:hyperlink>
      <w:r w:rsidR="006F5D55" w:rsidRPr="006F5D55">
        <w:rPr>
          <w:rFonts w:ascii="Arial" w:hAnsi="Arial"/>
          <w:sz w:val="22"/>
        </w:rPr>
        <w:t xml:space="preserve"> Am 20. Mai 1990 stellte Randy Barnes aus Texas, in Los Angeles den bis heute (Dezember 2010) gültigen Weltrekord im Kugelstoßen auf. Die 7,257 kg schwere Eisenkugel erreichte 23,12 Meter. Der Abwurfpunkt der Kugel lag 2,40 über dem Erdboden.</w:t>
      </w:r>
    </w:p>
    <w:p w14:paraId="5A0A2A1B" w14:textId="36B9C1CE" w:rsidR="006F5D55" w:rsidRPr="006F5D55" w:rsidRDefault="006F5D55" w:rsidP="006F5D55">
      <w:pPr>
        <w:pStyle w:val="Vorgabetext"/>
        <w:rPr>
          <w:rFonts w:ascii="Arial" w:hAnsi="Arial"/>
          <w:sz w:val="22"/>
        </w:rPr>
      </w:pPr>
      <w:r w:rsidRPr="006F5D55">
        <w:rPr>
          <w:rFonts w:ascii="Arial" w:hAnsi="Arial"/>
          <w:sz w:val="22"/>
        </w:rPr>
        <w:t xml:space="preserve">a) Gehen wir davon aus, dass die Kugel im Winkel von 45° gestoßen wurde.  Leiten Sie ausgehend von der Wurfparabel ausführlich eine </w:t>
      </w:r>
      <w:r>
        <w:rPr>
          <w:rFonts w:ascii="Arial" w:hAnsi="Arial"/>
          <w:sz w:val="22"/>
        </w:rPr>
        <w:t xml:space="preserve">allgemeine </w:t>
      </w:r>
      <w:r w:rsidRPr="006F5D55">
        <w:rPr>
          <w:rFonts w:ascii="Arial" w:hAnsi="Arial"/>
          <w:sz w:val="22"/>
        </w:rPr>
        <w:t xml:space="preserve">Gleichung zur Berechnung der Abwurfgeschwindigkeit her. </w:t>
      </w:r>
    </w:p>
    <w:p w14:paraId="52FE2C38" w14:textId="77777777" w:rsidR="006F5D55" w:rsidRPr="006F5D55" w:rsidRDefault="006F5D55" w:rsidP="006F5D55">
      <w:pPr>
        <w:pStyle w:val="Vorgabetext"/>
        <w:rPr>
          <w:rFonts w:ascii="Arial" w:hAnsi="Arial"/>
          <w:sz w:val="22"/>
        </w:rPr>
      </w:pPr>
      <w:r w:rsidRPr="006F5D55">
        <w:rPr>
          <w:rFonts w:ascii="Arial" w:hAnsi="Arial"/>
          <w:sz w:val="22"/>
        </w:rPr>
        <w:t xml:space="preserve">Berechnen Sie die Abwurfgeschwindigkeit. (zur Kontrolle: </w:t>
      </w:r>
      <w:r w:rsidR="00A95C6A">
        <w:rPr>
          <w:rFonts w:ascii="Arial" w:hAnsi="Arial"/>
          <w:sz w:val="22"/>
        </w:rPr>
        <w:t>14,3</w:t>
      </w:r>
      <w:r w:rsidRPr="006F5D55">
        <w:rPr>
          <w:rFonts w:ascii="Arial" w:hAnsi="Arial"/>
          <w:sz w:val="22"/>
        </w:rPr>
        <w:t xml:space="preserve"> m/s)</w:t>
      </w:r>
    </w:p>
    <w:p w14:paraId="7BF33516" w14:textId="77777777" w:rsidR="006F5D55" w:rsidRDefault="006F5D55" w:rsidP="006F5D55">
      <w:pPr>
        <w:pStyle w:val="Vorgabetext"/>
        <w:rPr>
          <w:rFonts w:ascii="Arial" w:hAnsi="Arial"/>
          <w:sz w:val="22"/>
        </w:rPr>
      </w:pPr>
      <w:r w:rsidRPr="006F5D55">
        <w:rPr>
          <w:rFonts w:ascii="Arial" w:hAnsi="Arial"/>
          <w:sz w:val="22"/>
        </w:rPr>
        <w:t>b) Überprüfen Sie, ob bei</w:t>
      </w:r>
      <w:r>
        <w:rPr>
          <w:rFonts w:ascii="Arial" w:hAnsi="Arial"/>
          <w:sz w:val="22"/>
        </w:rPr>
        <w:t xml:space="preserve"> einem größeren oder kleineren Abwurfwinkel eine größere Wurfweite erzielt worden wäre. Geben Sie einen solchen Winkel mit der Wurfweite an. (3)</w:t>
      </w:r>
    </w:p>
    <w:p w14:paraId="3C48778A" w14:textId="77777777" w:rsidR="004B1BAC" w:rsidRDefault="004B1BAC" w:rsidP="006F5D55">
      <w:pPr>
        <w:pStyle w:val="Vorgabetext"/>
        <w:rPr>
          <w:rFonts w:ascii="Arial" w:hAnsi="Arial"/>
          <w:sz w:val="22"/>
        </w:rPr>
      </w:pPr>
    </w:p>
    <w:p w14:paraId="431ECE5C" w14:textId="473EC041" w:rsidR="004B1BAC" w:rsidRDefault="00215B7B" w:rsidP="004B1BAC">
      <w:pPr>
        <w:widowControl w:val="0"/>
      </w:pPr>
      <w:hyperlink r:id="rId595" w:anchor="m833" w:history="1">
        <w:r w:rsidR="004B1BAC" w:rsidRPr="004B1BAC">
          <w:rPr>
            <w:rStyle w:val="Hyperlink"/>
            <w:sz w:val="22"/>
          </w:rPr>
          <w:t>833.</w:t>
        </w:r>
      </w:hyperlink>
      <w:r w:rsidR="004B1BAC">
        <w:t xml:space="preserve"> Wird ein Stein genau senkrecht nach oben geworfen, nimmt seine Geschwindigkeit bis zum Gipfelpunkt ab und hat dort den Wert Null. Wie groß ist genau an dieser Stelle seine Beschleunigung</w:t>
      </w:r>
      <w:r w:rsidR="005F7848">
        <w:t>?</w:t>
      </w:r>
    </w:p>
    <w:p w14:paraId="0FDF8879" w14:textId="77777777" w:rsidR="005F7848" w:rsidRDefault="005F7848" w:rsidP="004B1BAC">
      <w:pPr>
        <w:widowControl w:val="0"/>
      </w:pPr>
    </w:p>
    <w:p w14:paraId="0D8356C3" w14:textId="77777777" w:rsidR="004B1BAC" w:rsidRDefault="004B1BAC" w:rsidP="004B1BAC">
      <w:pPr>
        <w:widowControl w:val="0"/>
      </w:pPr>
      <w:r>
        <w:t>a) ebenfalls Null.</w:t>
      </w:r>
    </w:p>
    <w:p w14:paraId="02A4314A" w14:textId="77777777" w:rsidR="004B1BAC" w:rsidRDefault="004B1BAC" w:rsidP="004B1BAC">
      <w:pPr>
        <w:widowControl w:val="0"/>
      </w:pPr>
      <w:r>
        <w:t>b) kleiner als die Fallbeschleunigung (aber größer Null)</w:t>
      </w:r>
    </w:p>
    <w:p w14:paraId="70038B11" w14:textId="77777777" w:rsidR="004B1BAC" w:rsidRDefault="004B1BAC" w:rsidP="004B1BAC">
      <w:pPr>
        <w:widowControl w:val="0"/>
      </w:pPr>
      <w:r>
        <w:t>c) gleich der Fallbeschleunigung</w:t>
      </w:r>
    </w:p>
    <w:p w14:paraId="52FB0B4E" w14:textId="77777777" w:rsidR="004B1BAC" w:rsidRDefault="004B1BAC" w:rsidP="004B1BAC">
      <w:pPr>
        <w:widowControl w:val="0"/>
      </w:pPr>
      <w:r>
        <w:t>d) größer als die Fallbeschleunigung</w:t>
      </w:r>
    </w:p>
    <w:p w14:paraId="03ED911F" w14:textId="77777777" w:rsidR="004B1BAC" w:rsidRDefault="004B1BAC" w:rsidP="006F5D55">
      <w:pPr>
        <w:pStyle w:val="Vorgabetext"/>
        <w:rPr>
          <w:rFonts w:ascii="Arial" w:hAnsi="Arial"/>
          <w:sz w:val="22"/>
        </w:rPr>
      </w:pPr>
    </w:p>
    <w:p w14:paraId="4BE50750" w14:textId="77777777" w:rsidR="007100E0" w:rsidRDefault="007100E0" w:rsidP="006F5D55">
      <w:pPr>
        <w:pStyle w:val="Vorgabetext"/>
        <w:rPr>
          <w:rFonts w:ascii="Arial" w:hAnsi="Arial"/>
          <w:sz w:val="22"/>
        </w:rPr>
      </w:pPr>
      <w:r>
        <w:rPr>
          <w:rFonts w:ascii="Arial" w:hAnsi="Arial"/>
          <w:sz w:val="22"/>
        </w:rPr>
        <w:br w:type="page"/>
      </w:r>
    </w:p>
    <w:tbl>
      <w:tblPr>
        <w:tblW w:w="0" w:type="auto"/>
        <w:tblLook w:val="01E0" w:firstRow="1" w:lastRow="1" w:firstColumn="1" w:lastColumn="1" w:noHBand="0" w:noVBand="0"/>
      </w:tblPr>
      <w:tblGrid>
        <w:gridCol w:w="10061"/>
      </w:tblGrid>
      <w:tr w:rsidR="007100E0" w:rsidRPr="0071784C" w14:paraId="1A2B948D" w14:textId="77777777" w:rsidTr="00290065">
        <w:tc>
          <w:tcPr>
            <w:tcW w:w="10061" w:type="dxa"/>
            <w:shd w:val="clear" w:color="auto" w:fill="auto"/>
          </w:tcPr>
          <w:p w14:paraId="2C56529E" w14:textId="4D6267DC" w:rsidR="007100E0" w:rsidRPr="0071784C" w:rsidRDefault="00215B7B" w:rsidP="00E14754">
            <w:hyperlink r:id="rId596" w:anchor="m861" w:history="1">
              <w:r w:rsidR="007100E0" w:rsidRPr="00290065">
                <w:rPr>
                  <w:rStyle w:val="Hyperlink"/>
                  <w:sz w:val="22"/>
                </w:rPr>
                <w:t>861.</w:t>
              </w:r>
            </w:hyperlink>
          </w:p>
          <w:p w14:paraId="06AC46FA" w14:textId="77777777" w:rsidR="007100E0" w:rsidRPr="0071784C" w:rsidRDefault="00215B7B" w:rsidP="00E14754">
            <w:r>
              <w:rPr>
                <w:noProof/>
              </w:rPr>
              <w:pict w14:anchorId="2D87A1FD">
                <v:shape id="Bild 139" o:spid="_x0000_i1221" type="#_x0000_t75" alt="m861" style="width:462pt;height:282pt;visibility:visible">
                  <v:imagedata r:id="rId597" o:title="m861"/>
                </v:shape>
              </w:pict>
            </w:r>
          </w:p>
        </w:tc>
      </w:tr>
      <w:tr w:rsidR="007100E0" w:rsidRPr="0071784C" w14:paraId="44A8E9C1" w14:textId="77777777" w:rsidTr="00290065">
        <w:tc>
          <w:tcPr>
            <w:tcW w:w="10061" w:type="dxa"/>
            <w:shd w:val="clear" w:color="auto" w:fill="auto"/>
          </w:tcPr>
          <w:p w14:paraId="14EEB3C0" w14:textId="77777777" w:rsidR="007100E0" w:rsidRPr="0071784C" w:rsidRDefault="007100E0" w:rsidP="007100E0">
            <w:pPr>
              <w:pStyle w:val="Vorgabetext"/>
              <w:rPr>
                <w:rFonts w:ascii="Arial" w:hAnsi="Arial"/>
                <w:sz w:val="22"/>
              </w:rPr>
            </w:pPr>
            <w:r w:rsidRPr="0071784C">
              <w:rPr>
                <w:rFonts w:ascii="Arial" w:hAnsi="Arial"/>
                <w:sz w:val="22"/>
              </w:rPr>
              <w:t>Auf einer geneigten Ebene rollt eine massive Stahlkugel von der Höhe h herunter und führt danach  einen waagerechten Wurf aus. Es wird die Geschwindigkeit der Kugel auf dem kurzen waagerechten Stück auf zwei verschiedene Arten bestimmt:</w:t>
            </w:r>
          </w:p>
          <w:p w14:paraId="24728E04" w14:textId="77777777" w:rsidR="007100E0" w:rsidRPr="0071784C" w:rsidRDefault="007100E0" w:rsidP="007100E0">
            <w:pPr>
              <w:pStyle w:val="Vorgabetext"/>
              <w:rPr>
                <w:rFonts w:ascii="Arial" w:hAnsi="Arial"/>
                <w:sz w:val="22"/>
              </w:rPr>
            </w:pPr>
            <w:r w:rsidRPr="0071784C">
              <w:rPr>
                <w:rFonts w:ascii="Arial" w:hAnsi="Arial"/>
                <w:sz w:val="22"/>
              </w:rPr>
              <w:t>1. Es wird die potenzielle Energie der Kugel am Startpunkt mit der kinetischen Energie auf dem waagerechten Teil gleichgesetzt und daraus die Geschwindigkeit bestimmt. h ist die Starthöhe.</w:t>
            </w:r>
          </w:p>
          <w:p w14:paraId="59BEEAF2" w14:textId="77777777" w:rsidR="007100E0" w:rsidRPr="0071784C" w:rsidRDefault="007100E0" w:rsidP="007100E0">
            <w:pPr>
              <w:pStyle w:val="Vorgabetext"/>
              <w:rPr>
                <w:rFonts w:ascii="Arial" w:hAnsi="Arial"/>
                <w:sz w:val="22"/>
              </w:rPr>
            </w:pPr>
            <w:r w:rsidRPr="0071784C">
              <w:rPr>
                <w:rFonts w:ascii="Arial" w:hAnsi="Arial"/>
                <w:position w:val="-66"/>
                <w:sz w:val="22"/>
              </w:rPr>
              <w:object w:dxaOrig="1660" w:dyaOrig="1440" w14:anchorId="475E4219">
                <v:shape id="_x0000_i1222" type="#_x0000_t75" style="width:84pt;height:1in" o:ole="">
                  <v:imagedata r:id="rId598" o:title=""/>
                </v:shape>
                <o:OLEObject Type="Embed" ProgID="Equation.DSMT4" ShapeID="_x0000_i1222" DrawAspect="Content" ObjectID="_1735305630" r:id="rId599"/>
              </w:object>
            </w:r>
            <w:r w:rsidRPr="0071784C">
              <w:rPr>
                <w:rFonts w:ascii="Arial" w:hAnsi="Arial"/>
                <w:sz w:val="22"/>
              </w:rPr>
              <w:t xml:space="preserve"> </w:t>
            </w:r>
          </w:p>
          <w:p w14:paraId="0C48284C" w14:textId="77777777" w:rsidR="007100E0" w:rsidRPr="0071784C" w:rsidRDefault="007100E0" w:rsidP="007100E0">
            <w:pPr>
              <w:pStyle w:val="Vorgabetext"/>
              <w:rPr>
                <w:rFonts w:ascii="Arial" w:hAnsi="Arial"/>
                <w:sz w:val="22"/>
              </w:rPr>
            </w:pPr>
            <w:r w:rsidRPr="0071784C">
              <w:rPr>
                <w:rFonts w:ascii="Arial" w:hAnsi="Arial"/>
                <w:sz w:val="22"/>
              </w:rPr>
              <w:t>2. Es wird aus der Gleichung für die Wurfparabel die Abwurfgeschwindigkeit bestimmt. x ist die Wurfweite, y ist die Wurfhöhe (negativ).</w:t>
            </w:r>
          </w:p>
          <w:p w14:paraId="473EB20B" w14:textId="77777777" w:rsidR="007100E0" w:rsidRPr="0071784C" w:rsidRDefault="007100E0" w:rsidP="007100E0">
            <w:pPr>
              <w:pStyle w:val="Vorgabetext"/>
              <w:rPr>
                <w:rFonts w:ascii="Arial" w:hAnsi="Arial"/>
                <w:sz w:val="22"/>
              </w:rPr>
            </w:pPr>
            <w:r w:rsidRPr="0071784C">
              <w:rPr>
                <w:rFonts w:ascii="Arial" w:hAnsi="Arial"/>
                <w:position w:val="-66"/>
                <w:sz w:val="22"/>
              </w:rPr>
              <w:object w:dxaOrig="1600" w:dyaOrig="1440" w14:anchorId="061A9519">
                <v:shape id="_x0000_i1223" type="#_x0000_t75" style="width:78pt;height:1in" o:ole="">
                  <v:imagedata r:id="rId600" o:title=""/>
                </v:shape>
                <o:OLEObject Type="Embed" ProgID="Equation.DSMT4" ShapeID="_x0000_i1223" DrawAspect="Content" ObjectID="_1735305631" r:id="rId601"/>
              </w:object>
            </w:r>
          </w:p>
          <w:p w14:paraId="4B411FF2" w14:textId="77777777" w:rsidR="007100E0" w:rsidRPr="0071784C" w:rsidRDefault="007100E0" w:rsidP="007100E0">
            <w:pPr>
              <w:pStyle w:val="Vorgabetext"/>
              <w:rPr>
                <w:rFonts w:ascii="Arial" w:hAnsi="Arial"/>
                <w:sz w:val="22"/>
              </w:rPr>
            </w:pPr>
            <w:r w:rsidRPr="0071784C">
              <w:rPr>
                <w:rFonts w:ascii="Arial" w:hAnsi="Arial"/>
                <w:sz w:val="22"/>
              </w:rPr>
              <w:t>Es werden die beiden berechneten Geschwindigkeiten verglichen. Welche Relation gilt immer:</w:t>
            </w:r>
          </w:p>
          <w:p w14:paraId="1C73597D" w14:textId="77777777" w:rsidR="007100E0" w:rsidRPr="0071784C" w:rsidRDefault="007100E0" w:rsidP="007100E0">
            <w:pPr>
              <w:pStyle w:val="Vorgabetext"/>
              <w:rPr>
                <w:rFonts w:ascii="Arial" w:hAnsi="Arial"/>
                <w:sz w:val="22"/>
              </w:rPr>
            </w:pPr>
            <w:r w:rsidRPr="0071784C">
              <w:rPr>
                <w:rFonts w:ascii="Arial" w:hAnsi="Arial"/>
                <w:sz w:val="22"/>
              </w:rPr>
              <w:t>a) v</w:t>
            </w:r>
            <w:r w:rsidRPr="0071784C">
              <w:rPr>
                <w:rFonts w:ascii="Arial" w:hAnsi="Arial"/>
                <w:sz w:val="22"/>
                <w:vertAlign w:val="subscript"/>
              </w:rPr>
              <w:t>1</w:t>
            </w:r>
            <w:r w:rsidRPr="0071784C">
              <w:rPr>
                <w:rFonts w:ascii="Arial" w:hAnsi="Arial"/>
                <w:sz w:val="22"/>
              </w:rPr>
              <w:t xml:space="preserve"> &lt; v</w:t>
            </w:r>
            <w:r w:rsidRPr="0071784C">
              <w:rPr>
                <w:rFonts w:ascii="Arial" w:hAnsi="Arial"/>
                <w:sz w:val="22"/>
                <w:vertAlign w:val="subscript"/>
              </w:rPr>
              <w:t>2</w:t>
            </w:r>
          </w:p>
          <w:p w14:paraId="103CCA55" w14:textId="77777777" w:rsidR="007100E0" w:rsidRPr="0071784C" w:rsidRDefault="007100E0" w:rsidP="007100E0">
            <w:pPr>
              <w:pStyle w:val="Vorgabetext"/>
              <w:rPr>
                <w:rFonts w:ascii="Arial" w:hAnsi="Arial"/>
                <w:sz w:val="22"/>
                <w:vertAlign w:val="subscript"/>
              </w:rPr>
            </w:pPr>
            <w:r w:rsidRPr="0071784C">
              <w:rPr>
                <w:rFonts w:ascii="Arial" w:hAnsi="Arial"/>
                <w:sz w:val="22"/>
              </w:rPr>
              <w:t>b) v</w:t>
            </w:r>
            <w:r w:rsidRPr="0071784C">
              <w:rPr>
                <w:rFonts w:ascii="Arial" w:hAnsi="Arial"/>
                <w:sz w:val="22"/>
                <w:vertAlign w:val="subscript"/>
              </w:rPr>
              <w:t>1</w:t>
            </w:r>
            <w:r w:rsidRPr="0071784C">
              <w:rPr>
                <w:rFonts w:ascii="Arial" w:hAnsi="Arial"/>
                <w:sz w:val="22"/>
              </w:rPr>
              <w:t xml:space="preserve"> = v</w:t>
            </w:r>
            <w:r w:rsidRPr="0071784C">
              <w:rPr>
                <w:rFonts w:ascii="Arial" w:hAnsi="Arial"/>
                <w:sz w:val="22"/>
                <w:vertAlign w:val="subscript"/>
              </w:rPr>
              <w:t>2</w:t>
            </w:r>
          </w:p>
          <w:p w14:paraId="072AE205" w14:textId="77777777" w:rsidR="007100E0" w:rsidRPr="0071784C" w:rsidRDefault="007100E0" w:rsidP="007100E0">
            <w:pPr>
              <w:pStyle w:val="Vorgabetext"/>
              <w:rPr>
                <w:rFonts w:ascii="Arial" w:hAnsi="Arial"/>
                <w:sz w:val="22"/>
              </w:rPr>
            </w:pPr>
            <w:r w:rsidRPr="0071784C">
              <w:rPr>
                <w:rFonts w:ascii="Arial" w:hAnsi="Arial"/>
                <w:sz w:val="22"/>
              </w:rPr>
              <w:t>c) v</w:t>
            </w:r>
            <w:r w:rsidRPr="0071784C">
              <w:rPr>
                <w:rFonts w:ascii="Arial" w:hAnsi="Arial"/>
                <w:sz w:val="22"/>
                <w:vertAlign w:val="subscript"/>
              </w:rPr>
              <w:t>1</w:t>
            </w:r>
            <w:r w:rsidRPr="0071784C">
              <w:rPr>
                <w:rFonts w:ascii="Arial" w:hAnsi="Arial"/>
                <w:sz w:val="22"/>
              </w:rPr>
              <w:t xml:space="preserve"> &gt; v</w:t>
            </w:r>
            <w:r w:rsidRPr="0071784C">
              <w:rPr>
                <w:rFonts w:ascii="Arial" w:hAnsi="Arial"/>
                <w:sz w:val="22"/>
                <w:vertAlign w:val="subscript"/>
              </w:rPr>
              <w:t>2</w:t>
            </w:r>
          </w:p>
          <w:p w14:paraId="132D83B4" w14:textId="77777777" w:rsidR="007100E0" w:rsidRPr="0071784C" w:rsidRDefault="007100E0" w:rsidP="007100E0">
            <w:pPr>
              <w:pStyle w:val="Vorgabetext"/>
              <w:rPr>
                <w:rFonts w:ascii="Arial" w:hAnsi="Arial"/>
                <w:sz w:val="22"/>
              </w:rPr>
            </w:pPr>
          </w:p>
          <w:p w14:paraId="54225879" w14:textId="77777777" w:rsidR="007100E0" w:rsidRPr="0071784C" w:rsidRDefault="007100E0" w:rsidP="00E14754"/>
        </w:tc>
      </w:tr>
    </w:tbl>
    <w:p w14:paraId="1F1C7C1D" w14:textId="77777777" w:rsidR="006F5D55" w:rsidRPr="00D63DBB" w:rsidRDefault="006F5D55" w:rsidP="00E14754"/>
    <w:tbl>
      <w:tblPr>
        <w:tblW w:w="0" w:type="auto"/>
        <w:tblLook w:val="01E0" w:firstRow="1" w:lastRow="1" w:firstColumn="1" w:lastColumn="1" w:noHBand="0" w:noVBand="0"/>
      </w:tblPr>
      <w:tblGrid>
        <w:gridCol w:w="5030"/>
        <w:gridCol w:w="5031"/>
      </w:tblGrid>
      <w:tr w:rsidR="004F69B4" w:rsidRPr="0071784C" w14:paraId="62983F17" w14:textId="77777777" w:rsidTr="00290065">
        <w:tc>
          <w:tcPr>
            <w:tcW w:w="5030" w:type="dxa"/>
            <w:shd w:val="clear" w:color="auto" w:fill="auto"/>
          </w:tcPr>
          <w:p w14:paraId="22D226B3" w14:textId="5337527D" w:rsidR="00441605" w:rsidRPr="0071784C" w:rsidRDefault="004F69B4" w:rsidP="00290065">
            <w:pPr>
              <w:jc w:val="both"/>
            </w:pPr>
            <w:r w:rsidRPr="00290065">
              <w:rPr>
                <w:color w:val="FF0000"/>
              </w:rPr>
              <w:lastRenderedPageBreak/>
              <w:sym w:font="Symbol" w:char="F02A"/>
            </w:r>
            <w:hyperlink r:id="rId602" w:anchor="m872" w:history="1">
              <w:r w:rsidRPr="00290065">
                <w:rPr>
                  <w:rStyle w:val="Hyperlink"/>
                  <w:sz w:val="22"/>
                </w:rPr>
                <w:t>872.</w:t>
              </w:r>
            </w:hyperlink>
            <w:r w:rsidRPr="0071784C">
              <w:t xml:space="preserve"> Eine Tennisballmaschine steht 1</w:t>
            </w:r>
            <w:r w:rsidR="00E354D6" w:rsidRPr="0071784C">
              <w:t>7</w:t>
            </w:r>
            <w:r w:rsidR="00691776" w:rsidRPr="0071784C">
              <w:t xml:space="preserve">,0 </w:t>
            </w:r>
            <w:r w:rsidRPr="0071784C">
              <w:t>m weit vom Spieler entfernt. Sie wirft Tennisbälle mit einer Anfangsgeschwindigkeit von 15</w:t>
            </w:r>
            <w:r w:rsidR="00584F96" w:rsidRPr="0071784C">
              <w:t>,0</w:t>
            </w:r>
            <w:r w:rsidRPr="0071784C">
              <w:t xml:space="preserve"> ms</w:t>
            </w:r>
            <w:r w:rsidRPr="0071784C">
              <w:rPr>
                <w:vertAlign w:val="superscript"/>
              </w:rPr>
              <w:t>-1</w:t>
            </w:r>
            <w:r w:rsidRPr="0071784C">
              <w:t xml:space="preserve">. Um den Spieler zu überraschen, </w:t>
            </w:r>
            <w:r w:rsidR="00441605" w:rsidRPr="0071784C">
              <w:t>soll sie so programmiert werden, dass sie 2 Bälle hintereinander auf verschiedenen Bahnen wirft, die den Spieler gleichzeitig erreichen.</w:t>
            </w:r>
          </w:p>
          <w:p w14:paraId="73236369" w14:textId="77777777" w:rsidR="004F69B4" w:rsidRPr="0071784C" w:rsidRDefault="004F69B4" w:rsidP="004F69B4">
            <w:r w:rsidRPr="0071784C">
              <w:t xml:space="preserve">In welchem Zeitabstand muss </w:t>
            </w:r>
            <w:r w:rsidR="00691776" w:rsidRPr="0071784C">
              <w:t>die Maschine</w:t>
            </w:r>
            <w:r w:rsidRPr="0071784C">
              <w:t xml:space="preserve"> die Bälle werfen?</w:t>
            </w:r>
          </w:p>
          <w:p w14:paraId="2FA9B0CD" w14:textId="77777777" w:rsidR="00441605" w:rsidRPr="0071784C" w:rsidRDefault="00441605" w:rsidP="004F69B4">
            <w:r w:rsidRPr="0071784C">
              <w:t>Start- und Endpunkt des Wurfes befinden sich in gleicher Höhe und der Luftwiderstand soll unberücksichtigt bleiben.</w:t>
            </w:r>
          </w:p>
          <w:p w14:paraId="1BF0737A" w14:textId="77777777" w:rsidR="004F69B4" w:rsidRPr="00290065" w:rsidRDefault="004F69B4" w:rsidP="00E14754">
            <w:pPr>
              <w:rPr>
                <w:color w:val="FF0000"/>
              </w:rPr>
            </w:pPr>
          </w:p>
        </w:tc>
        <w:tc>
          <w:tcPr>
            <w:tcW w:w="5031" w:type="dxa"/>
            <w:shd w:val="clear" w:color="auto" w:fill="auto"/>
          </w:tcPr>
          <w:p w14:paraId="728AE257" w14:textId="77777777" w:rsidR="004F69B4" w:rsidRPr="00290065" w:rsidRDefault="00215B7B" w:rsidP="00E14754">
            <w:pPr>
              <w:rPr>
                <w:color w:val="FF0000"/>
              </w:rPr>
            </w:pPr>
            <w:r>
              <w:rPr>
                <w:noProof/>
                <w:color w:val="FF0000"/>
              </w:rPr>
              <w:pict w14:anchorId="44D695A8">
                <v:shape id="Bild 142" o:spid="_x0000_i1224" type="#_x0000_t75" alt="m872" style="width:186pt;height:252pt;visibility:visible">
                  <v:imagedata r:id="rId603" o:title="m872"/>
                </v:shape>
              </w:pict>
            </w:r>
          </w:p>
          <w:p w14:paraId="551A0756" w14:textId="77777777" w:rsidR="004F69B4" w:rsidRPr="0071784C" w:rsidRDefault="004F69B4" w:rsidP="00E14754">
            <w:pPr>
              <w:rPr>
                <w:sz w:val="18"/>
                <w:szCs w:val="18"/>
              </w:rPr>
            </w:pPr>
            <w:r w:rsidRPr="0071784C">
              <w:rPr>
                <w:sz w:val="18"/>
                <w:szCs w:val="18"/>
              </w:rPr>
              <w:t>Quelle: http://www.tennis-aaron.de/</w:t>
            </w:r>
          </w:p>
        </w:tc>
      </w:tr>
    </w:tbl>
    <w:p w14:paraId="05B92ED3" w14:textId="77777777" w:rsidR="004F69B4" w:rsidRDefault="004F69B4" w:rsidP="00E14754">
      <w:pPr>
        <w:rPr>
          <w:color w:val="FF0000"/>
        </w:rPr>
      </w:pPr>
    </w:p>
    <w:p w14:paraId="2C46037C" w14:textId="77777777" w:rsidR="00121BE7" w:rsidRDefault="00121BE7" w:rsidP="00E14754"/>
    <w:p w14:paraId="150073AE" w14:textId="0C647103" w:rsidR="00121BE7" w:rsidRDefault="00215B7B" w:rsidP="00E14754">
      <w:hyperlink r:id="rId604" w:anchor="m874" w:history="1">
        <w:r w:rsidR="00121BE7" w:rsidRPr="00121BE7">
          <w:rPr>
            <w:rStyle w:val="Hyperlink"/>
            <w:sz w:val="22"/>
          </w:rPr>
          <w:t>874.</w:t>
        </w:r>
      </w:hyperlink>
      <w:r w:rsidR="00121BE7">
        <w:t xml:space="preserve"> Vergleichen Sie die drei Wurfarten miteinander. (waagerechter, senkrechter, schräger Wurf)</w:t>
      </w:r>
    </w:p>
    <w:p w14:paraId="4D62A690" w14:textId="77777777" w:rsidR="00846F44" w:rsidRDefault="00846F44" w:rsidP="00E14754"/>
    <w:p w14:paraId="5C9CBFAC" w14:textId="04502D47" w:rsidR="00CC21AA" w:rsidRDefault="00215B7B" w:rsidP="00E14754">
      <w:hyperlink r:id="rId605" w:anchor="m894" w:history="1">
        <w:r w:rsidR="00CC21AA" w:rsidRPr="00846F44">
          <w:rPr>
            <w:rStyle w:val="Hyperlink"/>
            <w:sz w:val="22"/>
          </w:rPr>
          <w:t>894.</w:t>
        </w:r>
      </w:hyperlink>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5188"/>
      </w:tblGrid>
      <w:tr w:rsidR="00CC21AA" w:rsidRPr="0071784C" w14:paraId="1B6319E5" w14:textId="77777777" w:rsidTr="00290065">
        <w:tc>
          <w:tcPr>
            <w:tcW w:w="5030" w:type="dxa"/>
            <w:shd w:val="clear" w:color="auto" w:fill="auto"/>
          </w:tcPr>
          <w:p w14:paraId="04720FC4" w14:textId="77777777" w:rsidR="00CC21AA" w:rsidRPr="0071784C" w:rsidRDefault="00215B7B" w:rsidP="00E14754">
            <w:r>
              <w:rPr>
                <w:noProof/>
              </w:rPr>
              <w:pict w14:anchorId="773822FF">
                <v:shape id="Bild 143" o:spid="_x0000_i1225" type="#_x0000_t75" alt="m894_1" style="width:240pt;height:96pt;visibility:visible">
                  <v:imagedata r:id="rId606" o:title="m894_1"/>
                </v:shape>
              </w:pict>
            </w:r>
          </w:p>
        </w:tc>
        <w:tc>
          <w:tcPr>
            <w:tcW w:w="5031" w:type="dxa"/>
            <w:shd w:val="clear" w:color="auto" w:fill="auto"/>
          </w:tcPr>
          <w:p w14:paraId="26D3835C" w14:textId="77777777" w:rsidR="00CC21AA" w:rsidRPr="0071784C" w:rsidRDefault="00215B7B" w:rsidP="00E14754">
            <w:r>
              <w:rPr>
                <w:noProof/>
              </w:rPr>
              <w:pict w14:anchorId="3FA39017">
                <v:shape id="Bild 144" o:spid="_x0000_i1226" type="#_x0000_t75" alt="m894_2" style="width:252pt;height:96pt;visibility:visible">
                  <v:imagedata r:id="rId607" o:title="m894_2"/>
                </v:shape>
              </w:pict>
            </w:r>
          </w:p>
        </w:tc>
      </w:tr>
      <w:tr w:rsidR="00CC21AA" w:rsidRPr="0071784C" w14:paraId="06FB3187" w14:textId="77777777" w:rsidTr="00290065">
        <w:tc>
          <w:tcPr>
            <w:tcW w:w="10061" w:type="dxa"/>
            <w:gridSpan w:val="2"/>
            <w:shd w:val="clear" w:color="auto" w:fill="auto"/>
          </w:tcPr>
          <w:p w14:paraId="43E525E1" w14:textId="77777777" w:rsidR="00CC21AA" w:rsidRPr="0071784C" w:rsidRDefault="00CC21AA" w:rsidP="00CC21AA">
            <w:r w:rsidRPr="0071784C">
              <w:t>Ein 50 cm langes Lineal wird bei 10 cm drehbar gelagert. Bei 30 cm und 50 cm liegen zwei gleiche Geldstücke. Das rechte Ende wird schnell nach unten gedrückt, so dass die Geldstücke nach oben geschleudert werden. Das Geldstück bei 30 cm erreicht eine bestimmte Höhe. Wie hoch fliegt im Vergleich dazu das Geldstück bei 50 cm?</w:t>
            </w:r>
          </w:p>
          <w:p w14:paraId="48EB11B6" w14:textId="77777777" w:rsidR="00CC21AA" w:rsidRPr="0071784C" w:rsidRDefault="00CC21AA" w:rsidP="00CC21AA">
            <w:r w:rsidRPr="0071784C">
              <w:t>a) Genau so hoch.</w:t>
            </w:r>
          </w:p>
          <w:p w14:paraId="7D135F4F" w14:textId="77777777" w:rsidR="00CC21AA" w:rsidRPr="0071784C" w:rsidRDefault="00CC21AA" w:rsidP="00CC21AA">
            <w:r w:rsidRPr="0071784C">
              <w:t>b) Etwa doppelt so hoch.</w:t>
            </w:r>
          </w:p>
          <w:p w14:paraId="6B3C64FD" w14:textId="77777777" w:rsidR="00CC21AA" w:rsidRPr="0071784C" w:rsidRDefault="00CC21AA" w:rsidP="00E14754">
            <w:r w:rsidRPr="0071784C">
              <w:t>c) Deutlich mehr als doppelt so hoch.</w:t>
            </w:r>
          </w:p>
        </w:tc>
      </w:tr>
    </w:tbl>
    <w:p w14:paraId="6DA7C602" w14:textId="77777777" w:rsidR="00CC21AA" w:rsidRPr="005E787F" w:rsidRDefault="00CC21AA" w:rsidP="00E14754"/>
    <w:p w14:paraId="58641CE2" w14:textId="12E59E37" w:rsidR="007C0DEB" w:rsidRPr="005E787F" w:rsidRDefault="00215B7B" w:rsidP="007C0DEB">
      <w:hyperlink r:id="rId608" w:anchor="m929" w:history="1">
        <w:r w:rsidR="007C0DEB" w:rsidRPr="005E787F">
          <w:rPr>
            <w:rStyle w:val="Hyperlink"/>
            <w:sz w:val="22"/>
          </w:rPr>
          <w:t>929.</w:t>
        </w:r>
      </w:hyperlink>
      <w:r w:rsidR="007C0DEB" w:rsidRPr="005E787F">
        <w:t xml:space="preserve"> Aus einem Gartenschlauch kommt das Wasser mit 5,0 m/s herausgeschossen. Der Schlauch wird von dem Gärtner in 1,0 m Höhe gehalten. </w:t>
      </w:r>
    </w:p>
    <w:p w14:paraId="13B4E225" w14:textId="77777777" w:rsidR="007C0DEB" w:rsidRPr="005E787F" w:rsidRDefault="007C0DEB" w:rsidP="007C0DEB">
      <w:r w:rsidRPr="005E787F">
        <w:t>Zeigen Sie so ausführlich wie möglich, dass die maximale Spritzweite NICHT bei einem Winkel von 45° erreicht wird.</w:t>
      </w:r>
    </w:p>
    <w:p w14:paraId="1D546954" w14:textId="77777777" w:rsidR="0047402B" w:rsidRPr="005E787F" w:rsidRDefault="0047402B" w:rsidP="007C0DEB"/>
    <w:tbl>
      <w:tblPr>
        <w:tblW w:w="0" w:type="auto"/>
        <w:tblLook w:val="01E0" w:firstRow="1" w:lastRow="1" w:firstColumn="1" w:lastColumn="1" w:noHBand="0" w:noVBand="0"/>
      </w:tblPr>
      <w:tblGrid>
        <w:gridCol w:w="3561"/>
        <w:gridCol w:w="6576"/>
      </w:tblGrid>
      <w:tr w:rsidR="005E787F" w:rsidRPr="0071784C" w14:paraId="47E6EE17" w14:textId="77777777" w:rsidTr="00290065">
        <w:tc>
          <w:tcPr>
            <w:tcW w:w="3624" w:type="dxa"/>
            <w:shd w:val="clear" w:color="auto" w:fill="auto"/>
          </w:tcPr>
          <w:p w14:paraId="4A5984B8" w14:textId="0DF357E9" w:rsidR="005E787F" w:rsidRPr="0071784C" w:rsidRDefault="00215B7B" w:rsidP="005E787F">
            <w:hyperlink r:id="rId609" w:anchor="m936" w:history="1">
              <w:r w:rsidR="005E787F" w:rsidRPr="00290065">
                <w:rPr>
                  <w:rStyle w:val="Hyperlink"/>
                  <w:sz w:val="22"/>
                </w:rPr>
                <w:t>936.</w:t>
              </w:r>
            </w:hyperlink>
            <w:r w:rsidR="005E787F" w:rsidRPr="0071784C">
              <w:t xml:space="preserve"> </w:t>
            </w:r>
          </w:p>
          <w:p w14:paraId="67457270" w14:textId="77777777" w:rsidR="00A24EF5" w:rsidRPr="0071784C" w:rsidRDefault="00D76D09" w:rsidP="00A24EF5">
            <w:pPr>
              <w:rPr>
                <w:rFonts w:ascii="Helvetica" w:hAnsi="Helvetica" w:cs="Helvetica"/>
              </w:rPr>
            </w:pPr>
            <w:r w:rsidRPr="0071784C">
              <w:t>Ein Körper liegt am Rand einer gleichförmig rotierenden Scheibe.</w:t>
            </w:r>
            <w:r w:rsidR="00A24EF5" w:rsidRPr="0071784C">
              <w:t xml:space="preserve"> </w:t>
            </w:r>
            <w:r w:rsidRPr="0071784C">
              <w:rPr>
                <w:rFonts w:ascii="Helvetica" w:hAnsi="Helvetica" w:cs="Helvetica"/>
              </w:rPr>
              <w:t xml:space="preserve">Die Umlaufdauer beträgt 1,50 s. </w:t>
            </w:r>
          </w:p>
          <w:p w14:paraId="6E442C98" w14:textId="77777777" w:rsidR="00D76D09" w:rsidRPr="0071784C" w:rsidRDefault="00D76D09" w:rsidP="00A24EF5">
            <w:pPr>
              <w:rPr>
                <w:rFonts w:ascii="Helvetica" w:hAnsi="Helvetica" w:cs="Helvetica"/>
              </w:rPr>
            </w:pPr>
            <w:r w:rsidRPr="0071784C">
              <w:rPr>
                <w:rFonts w:ascii="Helvetica" w:hAnsi="Helvetica" w:cs="Helvetica"/>
                <w:b/>
              </w:rPr>
              <w:t>a)</w:t>
            </w:r>
            <w:r w:rsidRPr="0071784C">
              <w:rPr>
                <w:rFonts w:ascii="Helvetica" w:hAnsi="Helvetica" w:cs="Helvetica"/>
              </w:rPr>
              <w:t xml:space="preserve"> Berechnen Sie die Bahngeschwindigkeit des Körpers.</w:t>
            </w:r>
          </w:p>
          <w:p w14:paraId="486FB15D" w14:textId="77777777" w:rsidR="00A24EF5" w:rsidRPr="0071784C" w:rsidRDefault="00A24EF5" w:rsidP="00290065">
            <w:pPr>
              <w:autoSpaceDE w:val="0"/>
              <w:autoSpaceDN w:val="0"/>
              <w:adjustRightInd w:val="0"/>
              <w:rPr>
                <w:rFonts w:ascii="Helvetica" w:hAnsi="Helvetica" w:cs="Helvetica"/>
              </w:rPr>
            </w:pPr>
          </w:p>
          <w:p w14:paraId="7FF41738" w14:textId="77777777" w:rsidR="00D76D09" w:rsidRPr="0071784C" w:rsidRDefault="00D76D09" w:rsidP="00290065">
            <w:pPr>
              <w:autoSpaceDE w:val="0"/>
              <w:autoSpaceDN w:val="0"/>
              <w:adjustRightInd w:val="0"/>
              <w:rPr>
                <w:rFonts w:ascii="Helvetica" w:hAnsi="Helvetica" w:cs="Helvetica"/>
              </w:rPr>
            </w:pPr>
            <w:r w:rsidRPr="0071784C">
              <w:rPr>
                <w:rFonts w:ascii="Helvetica" w:hAnsi="Helvetica" w:cs="Helvetica"/>
              </w:rPr>
              <w:t>Durch Vergrößerung der Drehzahl wird die Bahngeschwindigkeit des Körpers erhöht.</w:t>
            </w:r>
          </w:p>
          <w:p w14:paraId="522BC8C3" w14:textId="77777777" w:rsidR="00D76D09" w:rsidRPr="0071784C" w:rsidRDefault="00A24EF5" w:rsidP="00D76D09">
            <w:r w:rsidRPr="0071784C">
              <w:rPr>
                <w:rFonts w:ascii="Helvetica" w:hAnsi="Helvetica" w:cs="Helvetica"/>
                <w:b/>
              </w:rPr>
              <w:t>b)</w:t>
            </w:r>
            <w:r w:rsidRPr="0071784C">
              <w:rPr>
                <w:rFonts w:ascii="Helvetica" w:hAnsi="Helvetica" w:cs="Helvetica"/>
              </w:rPr>
              <w:t xml:space="preserve"> </w:t>
            </w:r>
            <w:r w:rsidR="00D76D09" w:rsidRPr="0071784C">
              <w:rPr>
                <w:rFonts w:ascii="Helvetica" w:hAnsi="Helvetica" w:cs="Helvetica"/>
              </w:rPr>
              <w:t xml:space="preserve">Zum Zeitpunkt </w:t>
            </w:r>
            <w:r w:rsidR="00D76D09" w:rsidRPr="0071784C">
              <w:rPr>
                <w:rFonts w:ascii="Helvetica-Oblique" w:hAnsi="Helvetica-Oblique" w:cs="Helvetica-Oblique"/>
                <w:i/>
                <w:iCs/>
              </w:rPr>
              <w:t xml:space="preserve">t </w:t>
            </w:r>
            <w:r w:rsidR="00D76D09" w:rsidRPr="0071784C">
              <w:rPr>
                <w:rFonts w:ascii="Symbol" w:hAnsi="Symbol" w:cs="Symbol"/>
              </w:rPr>
              <w:t></w:t>
            </w:r>
            <w:r w:rsidR="00D76D09" w:rsidRPr="0071784C">
              <w:rPr>
                <w:rFonts w:ascii="Symbol" w:hAnsi="Symbol" w:cs="Symbol"/>
              </w:rPr>
              <w:t></w:t>
            </w:r>
            <w:r w:rsidR="00D76D09" w:rsidRPr="0071784C">
              <w:rPr>
                <w:rFonts w:ascii="Helvetica" w:hAnsi="Helvetica" w:cs="Helvetica"/>
              </w:rPr>
              <w:t xml:space="preserve">0 verlässt der Körper mit der Anfangsgeschwindigkeit </w:t>
            </w:r>
            <w:r w:rsidR="00D76D09" w:rsidRPr="0071784C">
              <w:rPr>
                <w:rFonts w:ascii="Helvetica" w:hAnsi="Helvetica" w:cs="Helvetica"/>
                <w:sz w:val="14"/>
                <w:szCs w:val="14"/>
              </w:rPr>
              <w:t xml:space="preserve"> </w:t>
            </w:r>
            <w:r w:rsidR="00D76D09" w:rsidRPr="0071784C">
              <w:rPr>
                <w:rFonts w:ascii="Helvetica" w:hAnsi="Helvetica" w:cs="Helvetica"/>
              </w:rPr>
              <w:t xml:space="preserve">1,25 </w:t>
            </w:r>
            <w:r w:rsidRPr="0071784C">
              <w:rPr>
                <w:rFonts w:ascii="Helvetica" w:hAnsi="Helvetica" w:cs="Helvetica"/>
              </w:rPr>
              <w:t xml:space="preserve">m/s </w:t>
            </w:r>
            <w:r w:rsidR="00D76D09" w:rsidRPr="0071784C">
              <w:rPr>
                <w:rFonts w:ascii="Helvetica" w:hAnsi="Helvetica" w:cs="Helvetica"/>
              </w:rPr>
              <w:t>die Scheibe. Die Bewegung des Körpers nach Verlassen der Scheibe ist ein waagerechter</w:t>
            </w:r>
            <w:r w:rsidRPr="0071784C">
              <w:rPr>
                <w:rFonts w:ascii="Helvetica" w:hAnsi="Helvetica" w:cs="Helvetica"/>
              </w:rPr>
              <w:t xml:space="preserve"> </w:t>
            </w:r>
            <w:r w:rsidR="00D76D09" w:rsidRPr="0071784C">
              <w:rPr>
                <w:rFonts w:ascii="Helvetica" w:hAnsi="Helvetica" w:cs="Helvetica"/>
              </w:rPr>
              <w:t xml:space="preserve">Wurf (siehe Abbildung). </w:t>
            </w:r>
          </w:p>
        </w:tc>
        <w:tc>
          <w:tcPr>
            <w:tcW w:w="6513" w:type="dxa"/>
            <w:shd w:val="clear" w:color="auto" w:fill="auto"/>
          </w:tcPr>
          <w:p w14:paraId="74C1BFC5" w14:textId="77777777" w:rsidR="005E787F" w:rsidRPr="0071784C" w:rsidRDefault="00215B7B" w:rsidP="007C0DEB">
            <w:r>
              <w:rPr>
                <w:noProof/>
              </w:rPr>
              <w:pict w14:anchorId="00DB9B26">
                <v:shape id="Bild 145" o:spid="_x0000_i1227" type="#_x0000_t75" alt="m936" style="width:318pt;height:186pt;visibility:visible">
                  <v:imagedata r:id="rId610" o:title="m936"/>
                </v:shape>
              </w:pict>
            </w:r>
          </w:p>
        </w:tc>
      </w:tr>
    </w:tbl>
    <w:p w14:paraId="0148B636" w14:textId="77777777" w:rsidR="00A24EF5" w:rsidRDefault="00A24EF5" w:rsidP="00A24EF5">
      <w:pPr>
        <w:autoSpaceDE w:val="0"/>
        <w:autoSpaceDN w:val="0"/>
        <w:adjustRightInd w:val="0"/>
        <w:rPr>
          <w:rFonts w:ascii="Helvetica" w:hAnsi="Helvetica" w:cs="Helvetica"/>
        </w:rPr>
      </w:pPr>
      <w:r>
        <w:rPr>
          <w:rFonts w:ascii="Helvetica" w:hAnsi="Helvetica" w:cs="Helvetica"/>
        </w:rPr>
        <w:t>Berechnen Sie unter Nutzung des Energieerhaltungssatzes die Geschwindigkeit, die der Körper unmittelbar vor dem Auftreffen auf dem Boden hat.</w:t>
      </w:r>
    </w:p>
    <w:p w14:paraId="5D82DE87" w14:textId="77777777" w:rsidR="00DA6229" w:rsidRDefault="00A24EF5" w:rsidP="00A24EF5">
      <w:pPr>
        <w:rPr>
          <w:rFonts w:ascii="Helvetica" w:hAnsi="Helvetica" w:cs="Helvetica"/>
        </w:rPr>
      </w:pPr>
      <w:r w:rsidRPr="00A24EF5">
        <w:rPr>
          <w:rFonts w:ascii="Helvetica" w:hAnsi="Helvetica" w:cs="Helvetica"/>
          <w:b/>
        </w:rPr>
        <w:t>c)</w:t>
      </w:r>
      <w:r>
        <w:rPr>
          <w:rFonts w:ascii="Helvetica" w:hAnsi="Helvetica" w:cs="Helvetica"/>
        </w:rPr>
        <w:t xml:space="preserve">  </w:t>
      </w:r>
      <w:r w:rsidRPr="00A24EF5">
        <w:rPr>
          <w:rFonts w:ascii="Helvetica" w:hAnsi="Helvetica" w:cs="Helvetica"/>
        </w:rPr>
        <w:t>Geben Sie für den Zeitpunkt 0,30 s die Beträge der Geschwindigkeitskomponenten</w:t>
      </w:r>
      <w:r>
        <w:rPr>
          <w:rFonts w:ascii="Helvetica" w:hAnsi="Helvetica" w:cs="Helvetica"/>
        </w:rPr>
        <w:t xml:space="preserve"> </w:t>
      </w:r>
      <w:r w:rsidRPr="00A24EF5">
        <w:rPr>
          <w:rFonts w:ascii="Helvetica" w:hAnsi="Helvetica" w:cs="Helvetica"/>
        </w:rPr>
        <w:t>für die x- und die y-Richtung an.</w:t>
      </w:r>
    </w:p>
    <w:p w14:paraId="009FC1A2" w14:textId="77777777" w:rsidR="00A24EF5" w:rsidRDefault="00A24EF5" w:rsidP="00A24EF5">
      <w:pPr>
        <w:rPr>
          <w:rFonts w:ascii="Helvetica" w:hAnsi="Helvetica" w:cs="Helvetica"/>
        </w:rPr>
      </w:pPr>
    </w:p>
    <w:p w14:paraId="0BD4019A" w14:textId="4B803466" w:rsidR="00E413CC" w:rsidRDefault="00215B7B" w:rsidP="00A24EF5">
      <w:pPr>
        <w:rPr>
          <w:rFonts w:ascii="Helvetica" w:hAnsi="Helvetica" w:cs="Helvetica"/>
        </w:rPr>
      </w:pPr>
      <w:hyperlink r:id="rId611" w:anchor="m939" w:history="1">
        <w:r w:rsidR="00E413CC" w:rsidRPr="00B45C8B">
          <w:rPr>
            <w:rStyle w:val="Hyperlink"/>
            <w:rFonts w:ascii="Helvetica" w:hAnsi="Helvetica" w:cs="Helvetica"/>
            <w:sz w:val="22"/>
          </w:rPr>
          <w:t>939.</w:t>
        </w:r>
      </w:hyperlink>
      <w:r w:rsidR="00E413CC">
        <w:rPr>
          <w:rFonts w:ascii="Helvetica" w:hAnsi="Helvetica" w:cs="Helvetica"/>
        </w:rPr>
        <w:t xml:space="preserve"> Von einem Quadrocopter, der mit einer </w:t>
      </w:r>
      <w:r w:rsidR="00206C73">
        <w:rPr>
          <w:rFonts w:ascii="Helvetica" w:hAnsi="Helvetica" w:cs="Helvetica"/>
        </w:rPr>
        <w:t xml:space="preserve">konstanten </w:t>
      </w:r>
      <w:r w:rsidR="00E413CC">
        <w:rPr>
          <w:rFonts w:ascii="Helvetica" w:hAnsi="Helvetica" w:cs="Helvetica"/>
        </w:rPr>
        <w:t xml:space="preserve">Geschwindigkeit von </w:t>
      </w:r>
      <w:r w:rsidR="00436BDC">
        <w:rPr>
          <w:rFonts w:ascii="Helvetica" w:hAnsi="Helvetica" w:cs="Helvetica"/>
        </w:rPr>
        <w:t>8,0</w:t>
      </w:r>
      <w:r w:rsidR="00E413CC">
        <w:rPr>
          <w:rFonts w:ascii="Helvetica" w:hAnsi="Helvetica" w:cs="Helvetica"/>
        </w:rPr>
        <w:t xml:space="preserve"> m/s steigt, fällt in 10 m Höhe auf Grund einer unsauberen Verarbeitung eine </w:t>
      </w:r>
      <w:r w:rsidR="00B45C8B">
        <w:rPr>
          <w:rFonts w:ascii="Helvetica" w:hAnsi="Helvetica" w:cs="Helvetica"/>
        </w:rPr>
        <w:t>Schraube ab. Nach welcher Zeit erreicht sie den Boden, wenn man wegen der geringen Höhe und der Schwere der Schraube die Luftreibung vernachlässigt?</w:t>
      </w:r>
    </w:p>
    <w:p w14:paraId="5F4E28B1" w14:textId="77777777" w:rsidR="00976A6B" w:rsidRDefault="00976A6B" w:rsidP="00A24EF5">
      <w:pPr>
        <w:rPr>
          <w:rFonts w:ascii="Helvetica" w:hAnsi="Helvetica" w:cs="Helveti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A71111" w:rsidRPr="0071784C" w14:paraId="39BEFABD" w14:textId="77777777" w:rsidTr="00290065">
        <w:tc>
          <w:tcPr>
            <w:tcW w:w="5030" w:type="dxa"/>
            <w:shd w:val="clear" w:color="auto" w:fill="auto"/>
          </w:tcPr>
          <w:p w14:paraId="547BF909" w14:textId="10671416" w:rsidR="00A71111" w:rsidRPr="0071784C" w:rsidRDefault="00215B7B" w:rsidP="00A71111">
            <w:pPr>
              <w:rPr>
                <w:rFonts w:ascii="Helvetica" w:hAnsi="Helvetica" w:cs="Helvetica"/>
              </w:rPr>
            </w:pPr>
            <w:hyperlink r:id="rId612" w:anchor="m943" w:history="1">
              <w:r w:rsidR="00A71111" w:rsidRPr="00290065">
                <w:rPr>
                  <w:rStyle w:val="Hyperlink"/>
                  <w:rFonts w:ascii="Helvetica" w:hAnsi="Helvetica" w:cs="Helvetica"/>
                  <w:sz w:val="22"/>
                </w:rPr>
                <w:t>943.</w:t>
              </w:r>
            </w:hyperlink>
            <w:r w:rsidR="00E14381" w:rsidRPr="0071784C">
              <w:rPr>
                <w:rFonts w:ascii="Helvetica" w:hAnsi="Helvetica" w:cs="Helvetica"/>
              </w:rPr>
              <w:t xml:space="preserve"> </w:t>
            </w:r>
            <w:r w:rsidR="00A71111" w:rsidRPr="0071784C">
              <w:rPr>
                <w:rFonts w:ascii="Helvetica" w:hAnsi="Helvetica" w:cs="Helvetica"/>
              </w:rPr>
              <w:t xml:space="preserve">Ein kleiner, schwerer und gut eingefetteter Körper gleitet eine geneigte Ebene </w:t>
            </w:r>
            <w:r w:rsidR="00E14381" w:rsidRPr="0071784C">
              <w:rPr>
                <w:rFonts w:ascii="Helvetica" w:hAnsi="Helvetica" w:cs="Helvetica"/>
              </w:rPr>
              <w:t xml:space="preserve">von der Höhe h aus </w:t>
            </w:r>
            <w:r w:rsidR="00A71111" w:rsidRPr="0071784C">
              <w:rPr>
                <w:rFonts w:ascii="Helvetica" w:hAnsi="Helvetica" w:cs="Helvetica"/>
              </w:rPr>
              <w:t xml:space="preserve">hinunter, rutscht ein Stück auf dem Tisch, fliegt über die Kante und landet in </w:t>
            </w:r>
            <w:r w:rsidR="000B21F0" w:rsidRPr="0071784C">
              <w:rPr>
                <w:rFonts w:ascii="Helvetica" w:hAnsi="Helvetica" w:cs="Helvetica"/>
              </w:rPr>
              <w:t>der Weite w</w:t>
            </w:r>
            <w:r w:rsidR="00A71111" w:rsidRPr="0071784C">
              <w:rPr>
                <w:rFonts w:ascii="Helvetica" w:hAnsi="Helvetica" w:cs="Helvetica"/>
              </w:rPr>
              <w:t xml:space="preserve"> auf dem Boden.</w:t>
            </w:r>
          </w:p>
          <w:p w14:paraId="330DB1A0" w14:textId="77777777" w:rsidR="00A71111" w:rsidRPr="0071784C" w:rsidRDefault="00A71111" w:rsidP="00A71111">
            <w:pPr>
              <w:rPr>
                <w:rFonts w:ascii="Helvetica" w:hAnsi="Helvetica" w:cs="Helvetica"/>
              </w:rPr>
            </w:pPr>
            <w:r w:rsidRPr="0071784C">
              <w:rPr>
                <w:rFonts w:ascii="Helvetica" w:hAnsi="Helvetica" w:cs="Helvetica"/>
              </w:rPr>
              <w:t xml:space="preserve">Wie groß muss Starthöhe des Körpers </w:t>
            </w:r>
            <w:r w:rsidR="00E14381" w:rsidRPr="0071784C">
              <w:rPr>
                <w:rFonts w:ascii="Helvetica" w:hAnsi="Helvetica" w:cs="Helvetica"/>
              </w:rPr>
              <w:t xml:space="preserve">im Vergleich zu h </w:t>
            </w:r>
            <w:r w:rsidRPr="0071784C">
              <w:rPr>
                <w:rFonts w:ascii="Helvetica" w:hAnsi="Helvetica" w:cs="Helvetica"/>
              </w:rPr>
              <w:t>sein, damit er bei einer zweiten Rutschpartie doppelt so weit fliegt?</w:t>
            </w:r>
            <w:r w:rsidR="000B21F0" w:rsidRPr="0071784C">
              <w:rPr>
                <w:rFonts w:ascii="Helvetica" w:hAnsi="Helvetica" w:cs="Helvetica"/>
              </w:rPr>
              <w:t xml:space="preserve"> (w</w:t>
            </w:r>
            <w:r w:rsidR="000B21F0" w:rsidRPr="0071784C">
              <w:rPr>
                <w:rFonts w:ascii="Helvetica" w:hAnsi="Helvetica" w:cs="Helvetica"/>
                <w:vertAlign w:val="subscript"/>
              </w:rPr>
              <w:t>neu</w:t>
            </w:r>
            <w:r w:rsidR="000B21F0" w:rsidRPr="0071784C">
              <w:rPr>
                <w:rFonts w:ascii="Helvetica" w:hAnsi="Helvetica" w:cs="Helvetica"/>
              </w:rPr>
              <w:t xml:space="preserve"> = 2∙w</w:t>
            </w:r>
            <w:r w:rsidR="000B21F0" w:rsidRPr="0071784C">
              <w:rPr>
                <w:rFonts w:ascii="Helvetica" w:hAnsi="Helvetica" w:cs="Helvetica"/>
                <w:vertAlign w:val="subscript"/>
              </w:rPr>
              <w:t>alt</w:t>
            </w:r>
            <w:r w:rsidR="000B21F0" w:rsidRPr="0071784C">
              <w:rPr>
                <w:rFonts w:ascii="Helvetica" w:hAnsi="Helvetica" w:cs="Helvetica"/>
              </w:rPr>
              <w:t>)</w:t>
            </w:r>
          </w:p>
          <w:p w14:paraId="2F641B6C" w14:textId="77777777" w:rsidR="00E14381" w:rsidRPr="0071784C" w:rsidRDefault="00E14381" w:rsidP="00A71111">
            <w:pPr>
              <w:rPr>
                <w:rFonts w:ascii="Helvetica" w:hAnsi="Helvetica" w:cs="Helvetica"/>
              </w:rPr>
            </w:pPr>
            <w:r w:rsidRPr="0071784C">
              <w:rPr>
                <w:rFonts w:ascii="Helvetica" w:hAnsi="Helvetica" w:cs="Helvetica"/>
              </w:rPr>
              <w:t>(Jegliche Reibungsverluste können vernachlässigt werden)</w:t>
            </w:r>
          </w:p>
          <w:p w14:paraId="2E7CBEF9" w14:textId="77777777" w:rsidR="00E14381" w:rsidRPr="0071784C" w:rsidRDefault="00E14381" w:rsidP="00A71111">
            <w:pPr>
              <w:rPr>
                <w:rFonts w:ascii="Helvetica" w:hAnsi="Helvetica" w:cs="Helvetica"/>
              </w:rPr>
            </w:pPr>
            <w:r w:rsidRPr="0071784C">
              <w:rPr>
                <w:rFonts w:ascii="Helvetica" w:hAnsi="Helvetica" w:cs="Helvetica"/>
              </w:rPr>
              <w:t>a) doppelt so groß.</w:t>
            </w:r>
          </w:p>
          <w:p w14:paraId="02B72DE7" w14:textId="77777777" w:rsidR="00E14381" w:rsidRPr="0071784C" w:rsidRDefault="00E14381" w:rsidP="00A71111">
            <w:pPr>
              <w:rPr>
                <w:rFonts w:ascii="Helvetica" w:hAnsi="Helvetica" w:cs="Helvetica"/>
              </w:rPr>
            </w:pPr>
            <w:r w:rsidRPr="0071784C">
              <w:rPr>
                <w:rFonts w:ascii="Helvetica" w:hAnsi="Helvetica" w:cs="Helvetica"/>
              </w:rPr>
              <w:t>b) dreimal so groß</w:t>
            </w:r>
          </w:p>
          <w:p w14:paraId="4868A96B" w14:textId="77777777" w:rsidR="00E14381" w:rsidRPr="0071784C" w:rsidRDefault="00E14381" w:rsidP="00A71111">
            <w:pPr>
              <w:rPr>
                <w:rFonts w:ascii="Helvetica" w:hAnsi="Helvetica" w:cs="Helvetica"/>
              </w:rPr>
            </w:pPr>
            <w:r w:rsidRPr="0071784C">
              <w:rPr>
                <w:rFonts w:ascii="Helvetica" w:hAnsi="Helvetica" w:cs="Helvetica"/>
              </w:rPr>
              <w:t>c) viermal so groß</w:t>
            </w:r>
          </w:p>
          <w:p w14:paraId="7238580B" w14:textId="77777777" w:rsidR="00E14381" w:rsidRPr="0071784C" w:rsidRDefault="00E14381" w:rsidP="00A71111">
            <w:pPr>
              <w:rPr>
                <w:rFonts w:ascii="Helvetica" w:hAnsi="Helvetica" w:cs="Helvetica"/>
              </w:rPr>
            </w:pPr>
            <w:r w:rsidRPr="0071784C">
              <w:rPr>
                <w:rFonts w:ascii="Helvetica" w:hAnsi="Helvetica" w:cs="Helvetica"/>
              </w:rPr>
              <w:t xml:space="preserve">d) fünfmal so groß </w:t>
            </w:r>
          </w:p>
          <w:p w14:paraId="76969D99" w14:textId="77777777" w:rsidR="00A71111" w:rsidRPr="0071784C" w:rsidRDefault="00A71111" w:rsidP="00A24EF5">
            <w:pPr>
              <w:rPr>
                <w:rFonts w:ascii="Helvetica" w:hAnsi="Helvetica" w:cs="Helvetica"/>
              </w:rPr>
            </w:pPr>
          </w:p>
        </w:tc>
        <w:tc>
          <w:tcPr>
            <w:tcW w:w="5031" w:type="dxa"/>
            <w:shd w:val="clear" w:color="auto" w:fill="auto"/>
          </w:tcPr>
          <w:p w14:paraId="0B28DD50" w14:textId="77777777" w:rsidR="00A71111" w:rsidRPr="0071784C" w:rsidRDefault="00215B7B" w:rsidP="00A24EF5">
            <w:pPr>
              <w:rPr>
                <w:rFonts w:ascii="Helvetica" w:hAnsi="Helvetica" w:cs="Helvetica"/>
              </w:rPr>
            </w:pPr>
            <w:r>
              <w:rPr>
                <w:rFonts w:ascii="Helvetica" w:hAnsi="Helvetica" w:cs="Helvetica"/>
                <w:noProof/>
              </w:rPr>
              <w:pict w14:anchorId="03DBBDA7">
                <v:shape id="Bild 146" o:spid="_x0000_i1228" type="#_x0000_t75" alt="m943" style="width:3in;height:156pt;visibility:visible">
                  <v:imagedata r:id="rId613" o:title="m943"/>
                </v:shape>
              </w:pict>
            </w:r>
          </w:p>
        </w:tc>
      </w:tr>
    </w:tbl>
    <w:p w14:paraId="6EA5F2BC" w14:textId="77777777" w:rsidR="00A71111" w:rsidRDefault="00A71111" w:rsidP="00A24EF5">
      <w:pPr>
        <w:rPr>
          <w:rFonts w:ascii="Helvetica" w:hAnsi="Helvetica" w:cs="Helvetica"/>
        </w:rPr>
      </w:pPr>
    </w:p>
    <w:p w14:paraId="6F5DFA79" w14:textId="77777777" w:rsidR="003855A0" w:rsidRDefault="003855A0" w:rsidP="00A24EF5">
      <w:pPr>
        <w:rPr>
          <w:rFonts w:ascii="Helvetica" w:hAnsi="Helvetica" w:cs="Helvetica"/>
        </w:rPr>
      </w:pPr>
    </w:p>
    <w:tbl>
      <w:tblPr>
        <w:tblW w:w="0" w:type="auto"/>
        <w:tblLook w:val="04A0" w:firstRow="1" w:lastRow="0" w:firstColumn="1" w:lastColumn="0" w:noHBand="0" w:noVBand="1"/>
      </w:tblPr>
      <w:tblGrid>
        <w:gridCol w:w="10137"/>
      </w:tblGrid>
      <w:tr w:rsidR="003855A0" w:rsidRPr="0071784C" w14:paraId="2CE3CA07" w14:textId="77777777" w:rsidTr="00AA63A3">
        <w:tc>
          <w:tcPr>
            <w:tcW w:w="10133" w:type="dxa"/>
            <w:shd w:val="clear" w:color="auto" w:fill="auto"/>
          </w:tcPr>
          <w:p w14:paraId="035EEE9E" w14:textId="5D7A3A1A" w:rsidR="003855A0" w:rsidRPr="0071784C" w:rsidRDefault="00215B7B" w:rsidP="00A24EF5">
            <w:pPr>
              <w:rPr>
                <w:rFonts w:ascii="Helvetica" w:hAnsi="Helvetica" w:cs="Helvetica"/>
              </w:rPr>
            </w:pPr>
            <w:hyperlink r:id="rId614" w:anchor="m950" w:history="1">
              <w:r w:rsidR="002B0895" w:rsidRPr="00BE321B">
                <w:rPr>
                  <w:rStyle w:val="Hyperlink"/>
                  <w:rFonts w:ascii="Helvetica" w:hAnsi="Helvetica" w:cs="Helvetica"/>
                  <w:sz w:val="22"/>
                </w:rPr>
                <w:t>950.</w:t>
              </w:r>
            </w:hyperlink>
            <w:r w:rsidR="002B0895" w:rsidRPr="0071784C">
              <w:rPr>
                <w:rFonts w:ascii="Helvetica" w:hAnsi="Helvetica" w:cs="Helvetica"/>
              </w:rPr>
              <w:t xml:space="preserve"> Der folgende Text stammt aus MAKE: 4/2016, Seite 20 (Maker Media GMBH) und darf mit freundlicher Genehmigung des Verlages verwendet werden.</w:t>
            </w:r>
          </w:p>
          <w:p w14:paraId="6BF4E436" w14:textId="77777777" w:rsidR="002B0895" w:rsidRPr="0071784C" w:rsidRDefault="002B0895" w:rsidP="003219B6">
            <w:pPr>
              <w:rPr>
                <w:rFonts w:ascii="Helvetica" w:hAnsi="Helvetica" w:cs="Helvetica"/>
              </w:rPr>
            </w:pPr>
            <w:r w:rsidRPr="0071784C">
              <w:rPr>
                <w:rFonts w:ascii="Helvetica" w:hAnsi="Helvetica" w:cs="Helvetica"/>
              </w:rPr>
              <w:t xml:space="preserve">Im Text sind einige Fehler enthalten. </w:t>
            </w:r>
            <w:r w:rsidR="003219B6" w:rsidRPr="0071784C">
              <w:rPr>
                <w:rFonts w:ascii="Helvetica" w:hAnsi="Helvetica" w:cs="Helvetica"/>
              </w:rPr>
              <w:t>F</w:t>
            </w:r>
            <w:r w:rsidRPr="0071784C">
              <w:rPr>
                <w:rFonts w:ascii="Helvetica" w:hAnsi="Helvetica" w:cs="Helvetica"/>
              </w:rPr>
              <w:t>inden Sie diese Fehler und korrigieren Sie die Aussagen.</w:t>
            </w:r>
          </w:p>
        </w:tc>
      </w:tr>
      <w:tr w:rsidR="003855A0" w:rsidRPr="0071784C" w14:paraId="1F843212" w14:textId="77777777" w:rsidTr="00AA63A3">
        <w:tc>
          <w:tcPr>
            <w:tcW w:w="10133" w:type="dxa"/>
            <w:shd w:val="clear" w:color="auto" w:fill="auto"/>
          </w:tcPr>
          <w:p w14:paraId="39CA434A" w14:textId="77777777" w:rsidR="003855A0" w:rsidRPr="0071784C" w:rsidRDefault="00215B7B" w:rsidP="00A24EF5">
            <w:pPr>
              <w:rPr>
                <w:rFonts w:ascii="Helvetica" w:hAnsi="Helvetica" w:cs="Helvetica"/>
              </w:rPr>
            </w:pPr>
            <w:r>
              <w:rPr>
                <w:rFonts w:ascii="Helvetica" w:hAnsi="Helvetica" w:cs="Helvetica"/>
                <w:noProof/>
              </w:rPr>
              <w:lastRenderedPageBreak/>
              <w:pict w14:anchorId="20074FAA">
                <v:shape id="Bild 147" o:spid="_x0000_i1229" type="#_x0000_t75" alt="a950" style="width:498pt;height:330pt;visibility:visible">
                  <v:imagedata r:id="rId615" o:title="a950"/>
                </v:shape>
              </w:pict>
            </w:r>
          </w:p>
        </w:tc>
      </w:tr>
    </w:tbl>
    <w:p w14:paraId="2D819B41" w14:textId="77777777" w:rsidR="003855A0" w:rsidRPr="00A24EF5" w:rsidRDefault="003855A0" w:rsidP="00A24EF5">
      <w:pPr>
        <w:rPr>
          <w:rFonts w:ascii="Helvetica" w:hAnsi="Helvetica" w:cs="Helvetica"/>
        </w:rPr>
      </w:pPr>
    </w:p>
    <w:tbl>
      <w:tblPr>
        <w:tblW w:w="0" w:type="auto"/>
        <w:tblLook w:val="04A0" w:firstRow="1" w:lastRow="0" w:firstColumn="1" w:lastColumn="0" w:noHBand="0" w:noVBand="1"/>
      </w:tblPr>
      <w:tblGrid>
        <w:gridCol w:w="5030"/>
        <w:gridCol w:w="5031"/>
      </w:tblGrid>
      <w:tr w:rsidR="00AA5A39" w:rsidRPr="0071784C" w14:paraId="2CCAAF50" w14:textId="77777777" w:rsidTr="00B73DC4">
        <w:tc>
          <w:tcPr>
            <w:tcW w:w="5030" w:type="dxa"/>
            <w:shd w:val="clear" w:color="auto" w:fill="auto"/>
          </w:tcPr>
          <w:p w14:paraId="602DE7B9" w14:textId="2241840E" w:rsidR="00AA5A39" w:rsidRPr="0071784C" w:rsidRDefault="00215B7B" w:rsidP="00AA5A39">
            <w:hyperlink r:id="rId616" w:anchor="m955" w:history="1">
              <w:r w:rsidR="00AA5A39" w:rsidRPr="00B73DC4">
                <w:rPr>
                  <w:rStyle w:val="Hyperlink"/>
                  <w:sz w:val="22"/>
                </w:rPr>
                <w:t>955.</w:t>
              </w:r>
            </w:hyperlink>
            <w:r w:rsidR="00AA5A39" w:rsidRPr="0071784C">
              <w:t xml:space="preserve"> Aus einem Wasserspeier kommt Wasser mit 0,50 m/s herausgeschossen. Die Öffnung des Wasserspeiers ist um 45° gegen die Senkrechte </w:t>
            </w:r>
            <w:r w:rsidR="00DF105C" w:rsidRPr="0071784C">
              <w:t xml:space="preserve">nach unten </w:t>
            </w:r>
            <w:r w:rsidR="00AA5A39" w:rsidRPr="0071784C">
              <w:t xml:space="preserve">geneigt. Die Öffnung befindet sich in einer Höhe von </w:t>
            </w:r>
            <w:r w:rsidR="00DC2BA4" w:rsidRPr="0071784C">
              <w:t>1</w:t>
            </w:r>
            <w:r w:rsidR="00AA5A39" w:rsidRPr="0071784C">
              <w:t xml:space="preserve">,0 m </w:t>
            </w:r>
            <w:r w:rsidR="00DF105C" w:rsidRPr="0071784C">
              <w:t xml:space="preserve">über der Wasseroberfläche des Brunnens </w:t>
            </w:r>
            <w:r w:rsidR="00AA5A39" w:rsidRPr="0071784C">
              <w:t xml:space="preserve">und 0,20 m von der Wand entfernt. In welcher Entfernung </w:t>
            </w:r>
            <w:r w:rsidR="00DC2BA4" w:rsidRPr="0071784C">
              <w:t xml:space="preserve">von der Wand </w:t>
            </w:r>
            <w:r w:rsidR="00D93AB8" w:rsidRPr="0071784C">
              <w:t>trifft das Wasser in den Brunnen?</w:t>
            </w:r>
            <w:r w:rsidR="00AC4110" w:rsidRPr="0071784C">
              <w:t xml:space="preserve"> (Auf dem kurzen Flugweg vernachlässigt man die Luftreibung)</w:t>
            </w:r>
          </w:p>
          <w:p w14:paraId="5C1F9F9D" w14:textId="77777777" w:rsidR="00AA5A39" w:rsidRPr="0071784C" w:rsidRDefault="00AA5A39" w:rsidP="00E14754"/>
        </w:tc>
        <w:tc>
          <w:tcPr>
            <w:tcW w:w="5031" w:type="dxa"/>
            <w:shd w:val="clear" w:color="auto" w:fill="auto"/>
          </w:tcPr>
          <w:p w14:paraId="443B2A18" w14:textId="77777777" w:rsidR="00AA5A39" w:rsidRPr="0071784C" w:rsidRDefault="00215B7B" w:rsidP="00E14754">
            <w:r>
              <w:rPr>
                <w:noProof/>
              </w:rPr>
              <w:pict w14:anchorId="5388013C">
                <v:shape id="Bild 148" o:spid="_x0000_i1230" type="#_x0000_t75" alt="m955" style="width:204pt;height:150pt;visibility:visible">
                  <v:imagedata r:id="rId617" o:title="m955"/>
                </v:shape>
              </w:pict>
            </w:r>
          </w:p>
        </w:tc>
      </w:tr>
    </w:tbl>
    <w:p w14:paraId="76B46CAC" w14:textId="77777777" w:rsidR="00210EAB" w:rsidRDefault="00210EAB" w:rsidP="00E14754"/>
    <w:p w14:paraId="02B9EFCF" w14:textId="54C969C2" w:rsidR="009D3D5D" w:rsidRDefault="00215B7B" w:rsidP="00E14754">
      <w:hyperlink r:id="rId618" w:anchor="m984" w:history="1">
        <w:r w:rsidR="002568C0" w:rsidRPr="006E2988">
          <w:rPr>
            <w:rStyle w:val="Hyperlink"/>
            <w:sz w:val="22"/>
          </w:rPr>
          <w:t>984.</w:t>
        </w:r>
      </w:hyperlink>
      <w:r w:rsidR="002568C0" w:rsidRPr="009D3D5D">
        <w:t xml:space="preserve"> </w:t>
      </w:r>
      <w:r w:rsidR="009D3D5D" w:rsidRPr="009D3D5D">
        <w:t>Die erste Etage am Pont du Gard hat eine Höhe 22</w:t>
      </w:r>
      <w:r w:rsidR="00B15877">
        <w:t>,0</w:t>
      </w:r>
      <w:r w:rsidR="009D3D5D" w:rsidRPr="009D3D5D">
        <w:t xml:space="preserve"> m. </w:t>
      </w:r>
      <w:r w:rsidR="009D3D5D">
        <w:t>V</w:t>
      </w:r>
      <w:r w:rsidR="009D3D5D" w:rsidRPr="009D3D5D">
        <w:t xml:space="preserve">on dieser Höhe </w:t>
      </w:r>
      <w:r w:rsidR="009D3D5D">
        <w:t xml:space="preserve">lässt man </w:t>
      </w:r>
      <w:r w:rsidR="009D3D5D" w:rsidRPr="009D3D5D">
        <w:t xml:space="preserve">einen Stein  </w:t>
      </w:r>
      <w:r w:rsidR="009D3D5D">
        <w:t>in den Gardon frei fallen</w:t>
      </w:r>
    </w:p>
    <w:p w14:paraId="32318C47" w14:textId="77777777" w:rsidR="002568C0" w:rsidRDefault="009D3D5D" w:rsidP="00E14754">
      <w:r>
        <w:t>Ein zweiter Stein wird mit 10</w:t>
      </w:r>
      <w:r w:rsidR="00B15877">
        <w:t>,0</w:t>
      </w:r>
      <w:r>
        <w:t xml:space="preserve"> m/s nach unten geworfen und erreicht gleichzeitig mit dem ersten Stein den Fluss. Wieviel später wurde der zweite Stein geworfen?</w:t>
      </w:r>
      <w:r w:rsidR="002568C0" w:rsidRPr="009D3D5D">
        <w:t xml:space="preserve"> </w:t>
      </w:r>
    </w:p>
    <w:p w14:paraId="31DF3C7D" w14:textId="77777777" w:rsidR="009D3D5D" w:rsidRDefault="009D3D5D" w:rsidP="00E14754">
      <w:r>
        <w:t>(Die bremsende Wirkung der Luft wird vernachlässigt)</w:t>
      </w:r>
    </w:p>
    <w:p w14:paraId="5C2056D5" w14:textId="77777777" w:rsidR="00D95D3E" w:rsidRDefault="00D95D3E" w:rsidP="00E14754"/>
    <w:tbl>
      <w:tblPr>
        <w:tblW w:w="0" w:type="auto"/>
        <w:tblLook w:val="04A0" w:firstRow="1" w:lastRow="0" w:firstColumn="1" w:lastColumn="0" w:noHBand="0" w:noVBand="1"/>
      </w:tblPr>
      <w:tblGrid>
        <w:gridCol w:w="10061"/>
      </w:tblGrid>
      <w:tr w:rsidR="00431895" w:rsidRPr="0071784C" w14:paraId="0C8F83A9" w14:textId="77777777" w:rsidTr="00D65D83">
        <w:tc>
          <w:tcPr>
            <w:tcW w:w="10061" w:type="dxa"/>
            <w:shd w:val="clear" w:color="auto" w:fill="auto"/>
          </w:tcPr>
          <w:p w14:paraId="5FB017E6" w14:textId="4DEB2399" w:rsidR="00431895" w:rsidRPr="0071784C" w:rsidRDefault="00215B7B" w:rsidP="00E14754">
            <w:hyperlink r:id="rId619" w:anchor="m1014" w:history="1">
              <w:r w:rsidR="00431895" w:rsidRPr="00D65D83">
                <w:rPr>
                  <w:rStyle w:val="Hyperlink"/>
                  <w:sz w:val="22"/>
                </w:rPr>
                <w:t>1014.</w:t>
              </w:r>
            </w:hyperlink>
            <w:r w:rsidR="00431895" w:rsidRPr="0071784C">
              <w:t xml:space="preserve"> (LK 2019</w:t>
            </w:r>
            <w:r w:rsidR="00795503" w:rsidRPr="0071784C">
              <w:t>, Hilfsmittelfrei</w:t>
            </w:r>
            <w:r w:rsidR="00431895" w:rsidRPr="0071784C">
              <w:t>)</w:t>
            </w:r>
          </w:p>
          <w:p w14:paraId="0191A953" w14:textId="77777777" w:rsidR="00431895" w:rsidRPr="0071784C" w:rsidRDefault="00431895" w:rsidP="00E14754">
            <w:r w:rsidRPr="0071784C">
              <w:t xml:space="preserve">Ein Körper führt reibungsfrei einen schrägen Wurf aus und durchläuft nacheinander die Orte A, B, C und D mit der jeweiligen Bahngeschwindigkeit </w:t>
            </w:r>
            <w:r w:rsidRPr="0071784C">
              <w:rPr>
                <w:position w:val="-4"/>
              </w:rPr>
              <w:object w:dxaOrig="200" w:dyaOrig="279" w14:anchorId="23A4387F">
                <v:shape id="_x0000_i1231" type="#_x0000_t75" style="width:6pt;height:12pt" o:ole="">
                  <v:imagedata r:id="rId620" o:title=""/>
                </v:shape>
                <o:OLEObject Type="Embed" ProgID="Equation.DSMT4" ShapeID="_x0000_i1231" DrawAspect="Content" ObjectID="_1735305632" r:id="rId621"/>
              </w:object>
            </w:r>
            <w:r w:rsidRPr="0071784C">
              <w:t xml:space="preserve"> . Am Ort B hat der Körper die maximale Höhe.</w:t>
            </w:r>
          </w:p>
          <w:p w14:paraId="4C1995AA" w14:textId="77777777" w:rsidR="00431895" w:rsidRPr="0071784C" w:rsidRDefault="00431895" w:rsidP="00E14754">
            <w:r w:rsidRPr="0071784C">
              <w:t>Die Abbildung zeigt das zugehörige y(x)-Diagramm.</w:t>
            </w:r>
          </w:p>
        </w:tc>
      </w:tr>
      <w:tr w:rsidR="00431895" w:rsidRPr="0071784C" w14:paraId="2DB3FE3E" w14:textId="77777777" w:rsidTr="00D65D83">
        <w:tc>
          <w:tcPr>
            <w:tcW w:w="10061" w:type="dxa"/>
            <w:shd w:val="clear" w:color="auto" w:fill="auto"/>
          </w:tcPr>
          <w:p w14:paraId="78BAB4B8" w14:textId="77777777" w:rsidR="00431895" w:rsidRPr="0071784C" w:rsidRDefault="00215B7B" w:rsidP="00E14754">
            <w:r>
              <w:lastRenderedPageBreak/>
              <w:pict w14:anchorId="6E182C43">
                <v:shape id="_x0000_i1232" type="#_x0000_t75" style="width:444pt;height:324pt">
                  <v:imagedata r:id="rId622" o:title="m1014"/>
                </v:shape>
              </w:pict>
            </w:r>
          </w:p>
        </w:tc>
      </w:tr>
    </w:tbl>
    <w:p w14:paraId="6D2D4CB0" w14:textId="77777777" w:rsidR="00431895" w:rsidRDefault="00CB7663" w:rsidP="00E14754">
      <w:r w:rsidRPr="00261444">
        <w:rPr>
          <w:b/>
        </w:rPr>
        <w:t>a)</w:t>
      </w:r>
      <w:r>
        <w:t xml:space="preserve"> Ordnen Sie die kinetischen Energie E</w:t>
      </w:r>
      <w:r w:rsidRPr="00CB7663">
        <w:rPr>
          <w:vertAlign w:val="subscript"/>
        </w:rPr>
        <w:t>kin,A</w:t>
      </w:r>
      <w:r>
        <w:t>, E</w:t>
      </w:r>
      <w:r w:rsidRPr="00CB7663">
        <w:rPr>
          <w:vertAlign w:val="subscript"/>
        </w:rPr>
        <w:t>kin,B</w:t>
      </w:r>
      <w:r>
        <w:t>, E</w:t>
      </w:r>
      <w:r w:rsidRPr="00CB7663">
        <w:rPr>
          <w:vertAlign w:val="subscript"/>
        </w:rPr>
        <w:t>kin,C</w:t>
      </w:r>
      <w:r>
        <w:t xml:space="preserve"> und E</w:t>
      </w:r>
      <w:r w:rsidRPr="00CB7663">
        <w:rPr>
          <w:vertAlign w:val="subscript"/>
        </w:rPr>
        <w:t>kin,D</w:t>
      </w:r>
      <w:r>
        <w:t xml:space="preserve"> des Körpers der Größe nach. Beginne Sie mit dem größten Betrag.</w:t>
      </w:r>
    </w:p>
    <w:p w14:paraId="7DE3F6AB" w14:textId="04539327" w:rsidR="00261444" w:rsidRDefault="00261444" w:rsidP="00E14754">
      <w:r w:rsidRPr="00261444">
        <w:rPr>
          <w:b/>
        </w:rPr>
        <w:t>b)</w:t>
      </w:r>
      <w:r>
        <w:t xml:space="preserve"> Die Bewegung des Körpers vom Ort A zum Ort D dauert 2,0 s. Berechnen Sie den Betrag der Komponente </w:t>
      </w:r>
      <w:r w:rsidR="00F31B10" w:rsidRPr="00A80C6A">
        <w:rPr>
          <w:position w:val="-12"/>
        </w:rPr>
        <w:object w:dxaOrig="300" w:dyaOrig="360" w14:anchorId="647C0187">
          <v:shape id="_x0000_i1233" type="#_x0000_t75" style="width:18pt;height:18pt" o:ole="">
            <v:imagedata r:id="rId623" o:title=""/>
          </v:shape>
          <o:OLEObject Type="Embed" ProgID="Equation.DSMT4" ShapeID="_x0000_i1233" DrawAspect="Content" ObjectID="_1735305633" r:id="rId624"/>
        </w:object>
      </w:r>
      <w:r>
        <w:t xml:space="preserve"> der Bahngeschwindigkeit.</w:t>
      </w:r>
    </w:p>
    <w:p w14:paraId="2D7AEC58" w14:textId="1F49E306" w:rsidR="00795503" w:rsidRDefault="00795503" w:rsidP="00E14754">
      <w:r w:rsidRPr="00795503">
        <w:rPr>
          <w:b/>
        </w:rPr>
        <w:t>c)</w:t>
      </w:r>
      <w:r>
        <w:t xml:space="preserve"> Für den Ort B gilt </w:t>
      </w:r>
      <w:r w:rsidR="00F31B10" w:rsidRPr="00A80C6A">
        <w:rPr>
          <w:position w:val="-12"/>
        </w:rPr>
        <w:object w:dxaOrig="639" w:dyaOrig="360" w14:anchorId="431532C7">
          <v:shape id="_x0000_i1234" type="#_x0000_t75" style="width:30pt;height:18pt" o:ole="">
            <v:imagedata r:id="rId625" o:title=""/>
          </v:shape>
          <o:OLEObject Type="Embed" ProgID="Equation.DSMT4" ShapeID="_x0000_i1234" DrawAspect="Content" ObjectID="_1735305634" r:id="rId626"/>
        </w:object>
      </w:r>
      <w:r>
        <w:t xml:space="preserve"> . Begründen Sie, dass diese Aussage wahr ist.</w:t>
      </w:r>
    </w:p>
    <w:p w14:paraId="5FC9A6F0" w14:textId="3F7FD7C4" w:rsidR="00704C33" w:rsidRDefault="003A470E" w:rsidP="00E14754">
      <w:r w:rsidRPr="00704C33">
        <w:rPr>
          <w:b/>
        </w:rPr>
        <w:t>d)</w:t>
      </w:r>
      <w:r>
        <w:t xml:space="preserve"> </w:t>
      </w:r>
      <w:r w:rsidR="00704C33">
        <w:t xml:space="preserve">Tragen Sie den Vektorpfeil </w:t>
      </w:r>
      <w:r w:rsidR="001C454C" w:rsidRPr="00A80C6A">
        <w:rPr>
          <w:position w:val="-12"/>
        </w:rPr>
        <w:object w:dxaOrig="300" w:dyaOrig="360" w14:anchorId="3D8C03F0">
          <v:shape id="_x0000_i1235" type="#_x0000_t75" style="width:18pt;height:18pt" o:ole="">
            <v:imagedata r:id="rId627" o:title=""/>
          </v:shape>
          <o:OLEObject Type="Embed" ProgID="Equation.DSMT4" ShapeID="_x0000_i1235" DrawAspect="Content" ObjectID="_1735305635" r:id="rId628"/>
        </w:object>
      </w:r>
      <w:r w:rsidR="00704C33">
        <w:t>für den Ort C in die Abbildung ein. Ermitteln Sie zeichnerisch den Betrag der Bahngeschwindigkeit für diesen Ort.</w:t>
      </w:r>
    </w:p>
    <w:p w14:paraId="56161D27" w14:textId="77777777" w:rsidR="003A470E" w:rsidRDefault="00704C33" w:rsidP="00E14754">
      <w:r>
        <w:t xml:space="preserve"> </w:t>
      </w:r>
    </w:p>
    <w:p w14:paraId="29694473" w14:textId="50C1828B" w:rsidR="0011051B" w:rsidRDefault="00215B7B" w:rsidP="00E14754">
      <w:hyperlink r:id="rId629" w:anchor="m1016" w:history="1">
        <w:r w:rsidR="0011051B" w:rsidRPr="00CA3BEE">
          <w:rPr>
            <w:rStyle w:val="Hyperlink"/>
            <w:sz w:val="22"/>
          </w:rPr>
          <w:t>1016.</w:t>
        </w:r>
      </w:hyperlink>
      <w:r w:rsidR="0011051B">
        <w:t xml:space="preserve"> Im neu gebauten Freibad hat das </w:t>
      </w:r>
      <w:r w:rsidR="00F207EE">
        <w:t>Sprungbecken</w:t>
      </w:r>
      <w:r w:rsidR="0011051B">
        <w:t xml:space="preserve"> für den 10-m-Turm die Abmessung 18m mal 18 m.</w:t>
      </w:r>
      <w:r w:rsidR="00F207EE">
        <w:t xml:space="preserve"> Die 5 m lange und 10 m hohe Plattform ragt 3 m in das Becken hinein.</w:t>
      </w:r>
    </w:p>
    <w:p w14:paraId="4673BD1A" w14:textId="24D6FFD2" w:rsidR="00F207EE" w:rsidRDefault="00F207EE" w:rsidP="00E14754">
      <w:r>
        <w:t>Bei der Sicherheitsabnahme des Bades kamen Bedenken auf, dass ein Turmspringer den gegenüberliegenden Ra</w:t>
      </w:r>
      <w:r w:rsidR="00010655">
        <w:t xml:space="preserve">nd des Beckens erreichen könnte, wenn er </w:t>
      </w:r>
      <w:r w:rsidR="00135311">
        <w:t>waagerecht vo</w:t>
      </w:r>
      <w:r w:rsidR="00250F26">
        <w:t>n</w:t>
      </w:r>
      <w:r w:rsidR="00135311">
        <w:t xml:space="preserve"> der Plattform abspringt.</w:t>
      </w:r>
      <w:r>
        <w:t xml:space="preserve"> </w:t>
      </w:r>
    </w:p>
    <w:p w14:paraId="612A79AA" w14:textId="2C6C4018" w:rsidR="00A40162" w:rsidRDefault="00135311" w:rsidP="00E14754">
      <w:r>
        <w:t xml:space="preserve">Zeigen Sie, dass </w:t>
      </w:r>
      <w:r w:rsidR="00A40162">
        <w:t xml:space="preserve">diese Bedenken </w:t>
      </w:r>
      <w:r>
        <w:t xml:space="preserve">nicht </w:t>
      </w:r>
      <w:r w:rsidR="00A40162">
        <w:t>gerechtfertigt sind.</w:t>
      </w:r>
    </w:p>
    <w:p w14:paraId="6D0D5056" w14:textId="77777777" w:rsidR="0077096C" w:rsidRDefault="0077096C" w:rsidP="00E14754"/>
    <w:p w14:paraId="32CFD699" w14:textId="03884A49" w:rsidR="0077096C" w:rsidRDefault="0077096C" w:rsidP="00E14754">
      <w:r>
        <w:t>Nachdem die Bedenken zerstreut sind, kommt ein Physiker des Weges und zweifelt das Ergebnis an. Er meint, dass bei einem schrägen Sprung nach oben eine größere Weite erzielt werden kann. Beurteilen Sie den Einwand des Physikers.</w:t>
      </w:r>
    </w:p>
    <w:p w14:paraId="3A1D995F" w14:textId="77777777" w:rsidR="00135311" w:rsidRDefault="00135311" w:rsidP="00E14754"/>
    <w:p w14:paraId="1C91AF8D" w14:textId="0942B26B" w:rsidR="00135311" w:rsidRDefault="00135311" w:rsidP="00E14754"/>
    <w:p w14:paraId="358A6C30" w14:textId="77777777" w:rsidR="00795503" w:rsidRDefault="00795503" w:rsidP="00E14754"/>
    <w:p w14:paraId="25BF9281" w14:textId="74300839" w:rsidR="00B27AE5" w:rsidRDefault="00261444" w:rsidP="00E14754">
      <w:r>
        <w:t xml:space="preserve"> </w:t>
      </w:r>
    </w:p>
    <w:tbl>
      <w:tblPr>
        <w:tblW w:w="0" w:type="auto"/>
        <w:tblLook w:val="04A0" w:firstRow="1" w:lastRow="0" w:firstColumn="1" w:lastColumn="0" w:noHBand="0" w:noVBand="1"/>
      </w:tblPr>
      <w:tblGrid>
        <w:gridCol w:w="4882"/>
        <w:gridCol w:w="5255"/>
      </w:tblGrid>
      <w:tr w:rsidR="00B27AE5" w:rsidRPr="0071784C" w14:paraId="2A26423B" w14:textId="77777777" w:rsidTr="0071784C">
        <w:tc>
          <w:tcPr>
            <w:tcW w:w="5030" w:type="dxa"/>
            <w:shd w:val="clear" w:color="auto" w:fill="auto"/>
          </w:tcPr>
          <w:p w14:paraId="234640B3" w14:textId="2AB9DFCB" w:rsidR="00B27AE5" w:rsidRPr="0071784C" w:rsidRDefault="00215B7B" w:rsidP="00E14754">
            <w:hyperlink r:id="rId630" w:anchor="m1035" w:history="1">
              <w:r w:rsidR="00B27AE5" w:rsidRPr="0071784C">
                <w:rPr>
                  <w:rStyle w:val="Hyperlink"/>
                  <w:sz w:val="22"/>
                </w:rPr>
                <w:t>1035.</w:t>
              </w:r>
            </w:hyperlink>
            <w:r w:rsidR="00B27AE5" w:rsidRPr="0071784C">
              <w:t xml:space="preserve"> Ein Körper schlägt nach einem waagerechten Wurf mit der Geschwindigkeit v = 14 m </w:t>
            </w:r>
            <w:r w:rsidR="00B27AE5" w:rsidRPr="0071784C">
              <w:sym w:font="Symbol" w:char="F0D7"/>
            </w:r>
            <w:r w:rsidR="00B27AE5" w:rsidRPr="0071784C">
              <w:t xml:space="preserve"> s</w:t>
            </w:r>
            <w:r w:rsidR="00B27AE5" w:rsidRPr="0071784C">
              <w:rPr>
                <w:vertAlign w:val="superscript"/>
              </w:rPr>
              <w:t>-1</w:t>
            </w:r>
            <w:r w:rsidR="00B27AE5" w:rsidRPr="0071784C">
              <w:t xml:space="preserve"> unter einem Winkel von 45° zum Boden auf. Berechnen Sie die Anfangsgeschwindigkeit v</w:t>
            </w:r>
            <w:r w:rsidR="00B27AE5" w:rsidRPr="0071784C">
              <w:rPr>
                <w:vertAlign w:val="subscript"/>
              </w:rPr>
              <w:t>0</w:t>
            </w:r>
            <w:r w:rsidR="00B27AE5" w:rsidRPr="0071784C">
              <w:t xml:space="preserve"> und die Starthöhe h über dem Boden.</w:t>
            </w:r>
          </w:p>
        </w:tc>
        <w:tc>
          <w:tcPr>
            <w:tcW w:w="5031" w:type="dxa"/>
            <w:shd w:val="clear" w:color="auto" w:fill="auto"/>
          </w:tcPr>
          <w:p w14:paraId="592CE3A6" w14:textId="085EC3EE" w:rsidR="00B27AE5" w:rsidRPr="0071784C" w:rsidRDefault="00215B7B" w:rsidP="00E14754">
            <w:r>
              <w:pict w14:anchorId="71BC7C62">
                <v:shape id="_x0000_i1236" type="#_x0000_t75" style="width:252pt;height:186pt">
                  <v:imagedata r:id="rId631" o:title="m1035"/>
                </v:shape>
              </w:pict>
            </w:r>
          </w:p>
        </w:tc>
      </w:tr>
    </w:tbl>
    <w:p w14:paraId="1A6549D4" w14:textId="74ACD6F6" w:rsidR="00261444" w:rsidRDefault="00261444" w:rsidP="00E14754"/>
    <w:p w14:paraId="3ACDFC12" w14:textId="37CB4BA8" w:rsidR="00CB7663" w:rsidRDefault="00215B7B" w:rsidP="00E14754">
      <w:hyperlink r:id="rId632" w:anchor="m1044" w:history="1">
        <w:r w:rsidR="00B87E6C" w:rsidRPr="00564CEE">
          <w:rPr>
            <w:rStyle w:val="Hyperlink"/>
            <w:sz w:val="22"/>
          </w:rPr>
          <w:t>1044.</w:t>
        </w:r>
      </w:hyperlink>
      <w:r w:rsidR="00B87E6C">
        <w:t xml:space="preserve"> Frau Lieblich ist stinksauer: Ihr Mann hat ihren Geburtstag schon wieder vergessen. Mit 5 m/s wirft sie ihm einen Blumentopf nach, während er senkrecht unter dem Küchenfenster langgeht. Fam. Lieblich wohnt in der 5. Etage in 15 m Höhe.</w:t>
      </w:r>
    </w:p>
    <w:p w14:paraId="5189F519" w14:textId="32AA7EDB" w:rsidR="00B87E6C" w:rsidRDefault="00B87E6C" w:rsidP="00E14754">
      <w:r>
        <w:t>Da ihr Mann genau in dem Augenblick nach oben schaut, wo der Topf die reizende Hand seiner Frau verlässt, versucht er zur Seite zu springen.</w:t>
      </w:r>
    </w:p>
    <w:p w14:paraId="2662AD99" w14:textId="6374ED4C" w:rsidR="00B87E6C" w:rsidRDefault="00B87E6C" w:rsidP="00E14754">
      <w:r>
        <w:t>Wie lange hat er Zeit</w:t>
      </w:r>
      <w:r w:rsidR="00564CEE">
        <w:t>,</w:t>
      </w:r>
      <w:r>
        <w:t xml:space="preserve"> um dem Blumentop</w:t>
      </w:r>
      <w:r w:rsidR="00564CEE">
        <w:t>f</w:t>
      </w:r>
      <w:r>
        <w:t xml:space="preserve"> auszuweichen, damit er auch wirklich nicht getroffen wird?</w:t>
      </w:r>
    </w:p>
    <w:p w14:paraId="563B76B3" w14:textId="77777777" w:rsidR="00B87E6C" w:rsidRDefault="00B87E6C" w:rsidP="00E14754"/>
    <w:p w14:paraId="0B4BFEE8" w14:textId="1D0F3706" w:rsidR="00D95D3E" w:rsidRDefault="00D95D3E" w:rsidP="00E14754"/>
    <w:tbl>
      <w:tblPr>
        <w:tblW w:w="0" w:type="auto"/>
        <w:tblLook w:val="04A0" w:firstRow="1" w:lastRow="0" w:firstColumn="1" w:lastColumn="0" w:noHBand="0" w:noVBand="1"/>
      </w:tblPr>
      <w:tblGrid>
        <w:gridCol w:w="3562"/>
        <w:gridCol w:w="6575"/>
      </w:tblGrid>
      <w:tr w:rsidR="001F4FB7" w:rsidRPr="0071784C" w14:paraId="741BD1D7" w14:textId="77777777" w:rsidTr="0071784C">
        <w:tc>
          <w:tcPr>
            <w:tcW w:w="5030" w:type="dxa"/>
            <w:shd w:val="clear" w:color="auto" w:fill="auto"/>
          </w:tcPr>
          <w:p w14:paraId="34380448" w14:textId="0D224EDD" w:rsidR="001F4FB7" w:rsidRPr="0071784C" w:rsidRDefault="00215B7B" w:rsidP="00E14754">
            <w:hyperlink r:id="rId633" w:anchor="m1049" w:history="1">
              <w:r w:rsidR="003922E0" w:rsidRPr="0071784C">
                <w:rPr>
                  <w:rStyle w:val="Hyperlink"/>
                  <w:sz w:val="22"/>
                </w:rPr>
                <w:t>1049.</w:t>
              </w:r>
            </w:hyperlink>
            <w:r w:rsidR="003922E0" w:rsidRPr="0071784C">
              <w:t xml:space="preserve"> (LK Sachsen-Anhalt, 2001)</w:t>
            </w:r>
          </w:p>
          <w:p w14:paraId="56A2CFF7" w14:textId="77777777" w:rsidR="003922E0" w:rsidRPr="0071784C" w:rsidRDefault="003922E0" w:rsidP="00E14754">
            <w:pPr>
              <w:rPr>
                <w:b/>
              </w:rPr>
            </w:pPr>
            <w:r w:rsidRPr="0071784C">
              <w:rPr>
                <w:b/>
              </w:rPr>
              <w:t>Verladen von Schüttgut</w:t>
            </w:r>
          </w:p>
          <w:p w14:paraId="615CD9D6" w14:textId="77777777" w:rsidR="003922E0" w:rsidRPr="0071784C" w:rsidRDefault="003922E0" w:rsidP="00E14754">
            <w:r w:rsidRPr="0071784C">
              <w:t xml:space="preserve">Im Bild ist schematisch eine </w:t>
            </w:r>
            <w:r w:rsidR="003C57F6" w:rsidRPr="0071784C">
              <w:t xml:space="preserve">Verladestation für Kies dargestellt. Dabei gelangt Kies vom Vorratsbehälter auf das Förderband und von dort in den Waggon. </w:t>
            </w:r>
          </w:p>
          <w:p w14:paraId="4BF4691F" w14:textId="03F992C0" w:rsidR="003C57F6" w:rsidRPr="0071784C" w:rsidRDefault="003C57F6" w:rsidP="00E14754">
            <w:r w:rsidRPr="0071784C">
              <w:t>In fünf Minuten wird ein Waggon mit 30 t Kies beladen. Das Antriebsrad des Förderbandes hat einen Radius von 10 cm und dreht sich in einer Minute 143,25 Mal.</w:t>
            </w:r>
          </w:p>
        </w:tc>
        <w:tc>
          <w:tcPr>
            <w:tcW w:w="5031" w:type="dxa"/>
            <w:shd w:val="clear" w:color="auto" w:fill="auto"/>
          </w:tcPr>
          <w:p w14:paraId="7A71A034" w14:textId="508D3561" w:rsidR="001F4FB7" w:rsidRPr="0071784C" w:rsidRDefault="00215B7B" w:rsidP="00E14754">
            <w:r>
              <w:pict w14:anchorId="5445B263">
                <v:shape id="_x0000_i1237" type="#_x0000_t75" style="width:318pt;height:186pt">
                  <v:imagedata r:id="rId634" o:title="m1049"/>
                </v:shape>
              </w:pict>
            </w:r>
          </w:p>
        </w:tc>
      </w:tr>
    </w:tbl>
    <w:p w14:paraId="6BED3572" w14:textId="0191D245" w:rsidR="00D44FA9" w:rsidRDefault="003C57F6" w:rsidP="00E14754">
      <w:r>
        <w:t>Das Förderband ist 5,6 m über dem Boden eines leeren Waggons. Der leere Waggon hat eine Masse von 10,0 t.</w:t>
      </w:r>
    </w:p>
    <w:p w14:paraId="71B9D79F" w14:textId="77777777" w:rsidR="003C57F6" w:rsidRDefault="003C57F6" w:rsidP="00E14754"/>
    <w:p w14:paraId="523C5CEF" w14:textId="37E4868D" w:rsidR="003C57F6" w:rsidRDefault="003C57F6" w:rsidP="00E14754">
      <w:r w:rsidRPr="002F4D81">
        <w:rPr>
          <w:b/>
        </w:rPr>
        <w:t>a)</w:t>
      </w:r>
      <w:r>
        <w:t xml:space="preserve"> </w:t>
      </w:r>
      <w:r w:rsidR="00B26C00">
        <w:t>Beschreiben Sie die Bewegung des Kieses vom Verlassen des Vorratsbehälters bis zum Auftreffen auf dem Boden des Waggons.</w:t>
      </w:r>
    </w:p>
    <w:p w14:paraId="5BCF39AD" w14:textId="10301B7D" w:rsidR="00B26C00" w:rsidRDefault="00B26C00" w:rsidP="00E14754">
      <w:r w:rsidRPr="002F4D81">
        <w:rPr>
          <w:b/>
        </w:rPr>
        <w:t>b)</w:t>
      </w:r>
      <w:r>
        <w:t xml:space="preserve"> Berechnen Sie die Geschwindigkeit eines Kiesteilchens beim Auftreffen auf dem Boden des Waggons.</w:t>
      </w:r>
    </w:p>
    <w:p w14:paraId="1F9405CE" w14:textId="733149F0" w:rsidR="00B26C00" w:rsidRDefault="00B26C00" w:rsidP="00E14754">
      <w:r w:rsidRPr="002F4D81">
        <w:rPr>
          <w:b/>
        </w:rPr>
        <w:t>c)</w:t>
      </w:r>
      <w:r>
        <w:t xml:space="preserve"> Die Haftreibungskraft beträgt 1% der Gewichtskraft. Entscheiden Sie durch Rechnung, ob dieser Waggon ohne zusätzliche Bremseinrichtung beladen werden kann.</w:t>
      </w:r>
    </w:p>
    <w:p w14:paraId="44EE6490" w14:textId="0894C334" w:rsidR="00BB1020" w:rsidRDefault="00BB1020" w:rsidP="00E14754"/>
    <w:p w14:paraId="7728012F" w14:textId="78383E29" w:rsidR="00BB1020" w:rsidRDefault="00215B7B" w:rsidP="00E14754">
      <w:hyperlink r:id="rId635" w:anchor="m1055" w:history="1">
        <w:r w:rsidR="00BB1020" w:rsidRPr="007D1B99">
          <w:rPr>
            <w:rStyle w:val="Hyperlink"/>
            <w:sz w:val="22"/>
          </w:rPr>
          <w:t>1055.</w:t>
        </w:r>
      </w:hyperlink>
      <w:r w:rsidR="00BB1020">
        <w:t xml:space="preserve"> </w:t>
      </w:r>
    </w:p>
    <w:p w14:paraId="3E869BCD" w14:textId="5F49A192" w:rsidR="00BB1020" w:rsidRDefault="00BB1020" w:rsidP="00E14754">
      <w:r>
        <w:t>(LK Sachsen 2021)</w:t>
      </w:r>
    </w:p>
    <w:p w14:paraId="4E116207" w14:textId="56CDA2F4" w:rsidR="00BB1020" w:rsidRDefault="00BB1020" w:rsidP="00E14754">
      <w:r>
        <w:t xml:space="preserve">Eine Standartsituation beim Fußball ist der Einwurf von der Seitenauslinie. Dabei wird der Ball mit beiden Händen über den </w:t>
      </w:r>
      <w:r w:rsidR="00D975A5">
        <w:t xml:space="preserve">Kopf in das Spielfeld geworfen. </w:t>
      </w:r>
    </w:p>
    <w:p w14:paraId="2B7CCB08" w14:textId="36D92F1A" w:rsidR="00D975A5" w:rsidRDefault="00D975A5" w:rsidP="00E14754">
      <w:r>
        <w:lastRenderedPageBreak/>
        <w:t>Dieser Vorgang wird modellhaft als schräger Wurf vereinfacht. Für die Wurfbahn gilt die Gleichung:</w:t>
      </w:r>
    </w:p>
    <w:p w14:paraId="44F0CA58" w14:textId="20284E12" w:rsidR="00D975A5" w:rsidRDefault="00D975A5" w:rsidP="00E14754">
      <w:r w:rsidRPr="00D975A5">
        <w:rPr>
          <w:position w:val="-30"/>
        </w:rPr>
        <w:object w:dxaOrig="3879" w:dyaOrig="680" w14:anchorId="21C3E759">
          <v:shape id="_x0000_i1238" type="#_x0000_t75" style="width:192pt;height:36pt" o:ole="">
            <v:imagedata r:id="rId636" o:title=""/>
          </v:shape>
          <o:OLEObject Type="Embed" ProgID="Equation.DSMT4" ShapeID="_x0000_i1238" DrawAspect="Content" ObjectID="_1735305636" r:id="rId637"/>
        </w:object>
      </w:r>
    </w:p>
    <w:p w14:paraId="4547C11C" w14:textId="729DA421" w:rsidR="00615B95" w:rsidRDefault="00615B95" w:rsidP="00E14754">
      <w:r w:rsidRPr="00693E3F">
        <w:rPr>
          <w:b/>
        </w:rPr>
        <w:t>a)</w:t>
      </w:r>
      <w:r>
        <w:t xml:space="preserve"> Erläutern Sie das Superpositionsprinzip am Beispiel des schrägen Wurfes.</w:t>
      </w:r>
    </w:p>
    <w:p w14:paraId="24AE7436" w14:textId="53ACF696" w:rsidR="00615B95" w:rsidRDefault="00615B95" w:rsidP="00E14754"/>
    <w:p w14:paraId="2D7CB076" w14:textId="70A7FBB0" w:rsidR="00615B95" w:rsidRDefault="00615B95" w:rsidP="00E14754">
      <w:r>
        <w:t>Ein Fußballer übt den Einwurf.</w:t>
      </w:r>
    </w:p>
    <w:p w14:paraId="776F92F5" w14:textId="73618796" w:rsidR="00615B95" w:rsidRDefault="00615B95" w:rsidP="00E14754">
      <w:r>
        <w:t>Der Abwurfwinkel beträgt 45°, die Abwurfhöhe 2,20 m.</w:t>
      </w:r>
    </w:p>
    <w:p w14:paraId="7F9B87A4" w14:textId="087D39CC" w:rsidR="00615B95" w:rsidRDefault="00693E3F" w:rsidP="00E14754">
      <w:r>
        <w:rPr>
          <w:b/>
        </w:rPr>
        <w:t>b</w:t>
      </w:r>
      <w:r w:rsidRPr="00693E3F">
        <w:rPr>
          <w:b/>
        </w:rPr>
        <w:t>)</w:t>
      </w:r>
      <w:r>
        <w:t xml:space="preserve"> Die horizontale Wurfweite beträgt 20,0 m. Ermitteln Sie die Geschwindigkeit, mit der der Ball abgeworfen wurde.</w:t>
      </w:r>
    </w:p>
    <w:p w14:paraId="481EF1B3" w14:textId="662B3080" w:rsidR="00693E3F" w:rsidRDefault="00693E3F" w:rsidP="00E14754"/>
    <w:p w14:paraId="21F07B7D" w14:textId="0BE43226" w:rsidR="00693E3F" w:rsidRDefault="00693E3F" w:rsidP="00E14754">
      <w:r>
        <w:rPr>
          <w:b/>
        </w:rPr>
        <w:t>c</w:t>
      </w:r>
      <w:r w:rsidRPr="00693E3F">
        <w:rPr>
          <w:b/>
        </w:rPr>
        <w:t>)</w:t>
      </w:r>
      <w:r>
        <w:t xml:space="preserve"> Der Fußballer wirft den Ball mit der Abwurfgeschwindigkeit v</w:t>
      </w:r>
      <w:r w:rsidRPr="00693E3F">
        <w:rPr>
          <w:vertAlign w:val="subscript"/>
        </w:rPr>
        <w:t>0</w:t>
      </w:r>
      <w:r>
        <w:t> = 13,3 m ∙ s</w:t>
      </w:r>
      <w:r w:rsidRPr="00693E3F">
        <w:rPr>
          <w:vertAlign w:val="superscript"/>
        </w:rPr>
        <w:t>-1</w:t>
      </w:r>
      <w:r>
        <w:t xml:space="preserve">.  </w:t>
      </w:r>
    </w:p>
    <w:p w14:paraId="2F94FB5C" w14:textId="0D8F23E3" w:rsidR="00693E3F" w:rsidRDefault="00693E3F" w:rsidP="00E14754">
      <w:r>
        <w:t>In diesem Moment läuft ein Mitspieler geradlinig mit konstanter Geschwindigkeit genau in Richtung des Werfers, er ist zum Zeitpunkt des Abwurfs 28,0 m von ihm entfernt. Der Ball trifft den Mitspieler in der Höhe 1,4 m auf dessen Brust.</w:t>
      </w:r>
    </w:p>
    <w:p w14:paraId="4760851F" w14:textId="666F8ACB" w:rsidR="00693E3F" w:rsidRDefault="00693E3F" w:rsidP="00E14754">
      <w:r>
        <w:t>Ermitteln Sie für diesen Zeitpunkt die Entfernung von Werfer und Mitspieler sowie die Geschwindigkeit des Mitspielers.</w:t>
      </w:r>
    </w:p>
    <w:p w14:paraId="602C80C2" w14:textId="24C3B5A9" w:rsidR="00693E3F" w:rsidRDefault="00693E3F" w:rsidP="00E1475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1"/>
      </w:tblGrid>
      <w:tr w:rsidR="007C6479" w14:paraId="15F7CFAA" w14:textId="77777777" w:rsidTr="00DA5340">
        <w:tc>
          <w:tcPr>
            <w:tcW w:w="10061" w:type="dxa"/>
          </w:tcPr>
          <w:p w14:paraId="2B766E62" w14:textId="7046175D" w:rsidR="007C6479" w:rsidRDefault="00215B7B" w:rsidP="007C6479">
            <w:hyperlink r:id="rId638" w:anchor="m1077" w:history="1">
              <w:r w:rsidR="007C6479" w:rsidRPr="00AD4ECC">
                <w:rPr>
                  <w:rStyle w:val="Hyperlink"/>
                  <w:sz w:val="22"/>
                </w:rPr>
                <w:t>1077.</w:t>
              </w:r>
            </w:hyperlink>
          </w:p>
          <w:p w14:paraId="79756A02" w14:textId="77777777" w:rsidR="007C6479" w:rsidRDefault="007C6479" w:rsidP="007C6479">
            <w:r>
              <w:t>Ein fürchterliches Piratenschiff von 30 m Länge nähert sich mit 9 Knoten der steil abfallenden Küste. Die Piraten wollen an Land gehen und Plündern.</w:t>
            </w:r>
          </w:p>
          <w:p w14:paraId="2870C8B6" w14:textId="77777777" w:rsidR="007C6479" w:rsidRDefault="007C6479" w:rsidP="007C6479">
            <w:r>
              <w:t xml:space="preserve">Auf der Küstenfelsen steht in 100 m Höhe eine Kanone, dessen Rohr exakt waagerecht ausgerichtet ist. Der erfahrene Kanonier hat die Kanone so geladen, dass die Kugel mit 200 m/s abgeschossen wird. </w:t>
            </w:r>
          </w:p>
          <w:p w14:paraId="09D0BCDF" w14:textId="77777777" w:rsidR="007C6479" w:rsidRDefault="007C6479" w:rsidP="007C6479">
            <w:r>
              <w:t>Wie weit muss der Kanonier das Piratenschiff an die Küste rankommen lassen, damit er es mit dem ersten Schuss genau in der Mitte trifft. Ein zweiter Schuss ist nicht möglich.</w:t>
            </w:r>
          </w:p>
          <w:p w14:paraId="5622F402" w14:textId="7393D947" w:rsidR="007C6479" w:rsidRDefault="007C6479" w:rsidP="00E14754"/>
        </w:tc>
      </w:tr>
      <w:tr w:rsidR="007C6479" w14:paraId="364F685F" w14:textId="77777777" w:rsidTr="00DA5340">
        <w:tc>
          <w:tcPr>
            <w:tcW w:w="10061" w:type="dxa"/>
          </w:tcPr>
          <w:p w14:paraId="1D85EFDB" w14:textId="08E450AC" w:rsidR="007C6479" w:rsidRDefault="007C6479" w:rsidP="00E14754">
            <w:r>
              <w:rPr>
                <w:noProof/>
                <w:snapToGrid/>
              </w:rPr>
              <w:drawing>
                <wp:inline distT="0" distB="0" distL="0" distR="0" wp14:anchorId="39F78850" wp14:editId="683536E2">
                  <wp:extent cx="4504953" cy="242316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1077.png"/>
                          <pic:cNvPicPr/>
                        </pic:nvPicPr>
                        <pic:blipFill>
                          <a:blip r:embed="rId639" cstate="print">
                            <a:extLst>
                              <a:ext uri="{28A0092B-C50C-407E-A947-70E740481C1C}">
                                <a14:useLocalDpi xmlns:a14="http://schemas.microsoft.com/office/drawing/2010/main" val="0"/>
                              </a:ext>
                            </a:extLst>
                          </a:blip>
                          <a:stretch>
                            <a:fillRect/>
                          </a:stretch>
                        </pic:blipFill>
                        <pic:spPr>
                          <a:xfrm>
                            <a:off x="0" y="0"/>
                            <a:ext cx="4504953" cy="2423165"/>
                          </a:xfrm>
                          <a:prstGeom prst="rect">
                            <a:avLst/>
                          </a:prstGeom>
                        </pic:spPr>
                      </pic:pic>
                    </a:graphicData>
                  </a:graphic>
                </wp:inline>
              </w:drawing>
            </w:r>
          </w:p>
        </w:tc>
      </w:tr>
    </w:tbl>
    <w:p w14:paraId="05789016" w14:textId="77777777" w:rsidR="00251A6D" w:rsidRDefault="00251A6D" w:rsidP="00E14754"/>
    <w:p w14:paraId="4399E2EA" w14:textId="7501695C" w:rsidR="00606C67" w:rsidRDefault="00215B7B" w:rsidP="00E14754">
      <w:pPr>
        <w:rPr>
          <w:noProof/>
          <w:snapToGrid/>
        </w:rPr>
      </w:pPr>
      <w:hyperlink r:id="rId640" w:anchor="m1079" w:history="1">
        <w:r w:rsidR="00606C67" w:rsidRPr="00C30088">
          <w:rPr>
            <w:rStyle w:val="Hyperlink"/>
            <w:sz w:val="22"/>
          </w:rPr>
          <w:t>1079.</w:t>
        </w:r>
      </w:hyperlink>
      <w:r w:rsidR="00606C67">
        <w:t xml:space="preserve"> In einer Metallbaufirma </w:t>
      </w:r>
      <w:r w:rsidR="007B2509">
        <w:rPr>
          <w:noProof/>
          <w:snapToGrid/>
        </w:rPr>
        <w:t xml:space="preserve">werden Bauteile innerhalb der Produktionslinien auf unterschiedliche Art und Weise transportiert. </w:t>
      </w:r>
    </w:p>
    <w:p w14:paraId="55A08BDE" w14:textId="7BE797EB" w:rsidR="007B2509" w:rsidRDefault="007B2509" w:rsidP="00E14754">
      <w:pPr>
        <w:rPr>
          <w:noProof/>
          <w:snapToGrid/>
        </w:rPr>
      </w:pPr>
      <w:r>
        <w:rPr>
          <w:noProof/>
          <w:snapToGrid/>
        </w:rPr>
        <w:t>Ein Bauteil wird auf einem horizontalen Förderband zum Ort A(0; h</w:t>
      </w:r>
      <w:r w:rsidRPr="007B2509">
        <w:rPr>
          <w:noProof/>
          <w:snapToGrid/>
          <w:vertAlign w:val="subscript"/>
        </w:rPr>
        <w:t>1</w:t>
      </w:r>
      <w:r>
        <w:rPr>
          <w:noProof/>
          <w:snapToGrid/>
        </w:rPr>
        <w:t>) transportiert und dort zum Zeitpunkt t</w:t>
      </w:r>
      <w:r w:rsidRPr="00C30088">
        <w:rPr>
          <w:noProof/>
          <w:snapToGrid/>
          <w:vertAlign w:val="subscript"/>
        </w:rPr>
        <w:t>1</w:t>
      </w:r>
      <w:r>
        <w:rPr>
          <w:noProof/>
          <w:snapToGrid/>
        </w:rPr>
        <w:t xml:space="preserve"> waagerecht geworfen. Es trifft am Ort B(x</w:t>
      </w:r>
      <w:r w:rsidRPr="007B2509">
        <w:rPr>
          <w:noProof/>
          <w:snapToGrid/>
          <w:vertAlign w:val="subscript"/>
        </w:rPr>
        <w:t>max</w:t>
      </w:r>
      <w:r>
        <w:rPr>
          <w:noProof/>
          <w:snapToGrid/>
        </w:rPr>
        <w:t>; 0) auf dem Boden eines Auffangbehälters auf. Reibungseinflüsse können vernachlässigt werden.</w:t>
      </w:r>
    </w:p>
    <w:p w14:paraId="5AD131E2" w14:textId="4D48057E" w:rsidR="007B2509" w:rsidRDefault="007B2509" w:rsidP="00E14754">
      <w:pPr>
        <w:rPr>
          <w:noProof/>
          <w:snapToGrid/>
        </w:rPr>
      </w:pPr>
      <w:r>
        <w:rPr>
          <w:noProof/>
          <w:snapToGrid/>
        </w:rPr>
        <w:t>Die Wertetabelle zeigt Wertepaare aus der Messung dieser Bewegung.</w:t>
      </w:r>
    </w:p>
    <w:p w14:paraId="4C4E4DD4" w14:textId="77777777" w:rsidR="007B2509" w:rsidRDefault="007B2509" w:rsidP="00E14754">
      <w:pPr>
        <w:rPr>
          <w:noProof/>
          <w:snapToGrid/>
        </w:rPr>
      </w:pPr>
    </w:p>
    <w:tbl>
      <w:tblPr>
        <w:tblW w:w="0" w:type="auto"/>
        <w:tblInd w:w="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629"/>
        <w:gridCol w:w="794"/>
        <w:gridCol w:w="794"/>
        <w:gridCol w:w="794"/>
        <w:gridCol w:w="794"/>
        <w:gridCol w:w="794"/>
      </w:tblGrid>
      <w:tr w:rsidR="0060081E" w14:paraId="4DA8DA64" w14:textId="77777777" w:rsidTr="0060081E">
        <w:trPr>
          <w:trHeight w:val="454"/>
        </w:trPr>
        <w:tc>
          <w:tcPr>
            <w:tcW w:w="959" w:type="dxa"/>
            <w:shd w:val="clear" w:color="auto" w:fill="auto"/>
            <w:vAlign w:val="center"/>
          </w:tcPr>
          <w:p w14:paraId="2F007C57" w14:textId="33E76A8B" w:rsidR="007B2509" w:rsidRDefault="007B2509" w:rsidP="00E14754">
            <w:r>
              <w:t>x in m</w:t>
            </w:r>
          </w:p>
        </w:tc>
        <w:tc>
          <w:tcPr>
            <w:tcW w:w="629" w:type="dxa"/>
            <w:shd w:val="clear" w:color="auto" w:fill="auto"/>
            <w:vAlign w:val="center"/>
          </w:tcPr>
          <w:p w14:paraId="40AED84B" w14:textId="246098F6" w:rsidR="007B2509" w:rsidRDefault="007B2509" w:rsidP="0060081E">
            <w:pPr>
              <w:jc w:val="center"/>
            </w:pPr>
            <w:r>
              <w:t>0</w:t>
            </w:r>
          </w:p>
        </w:tc>
        <w:tc>
          <w:tcPr>
            <w:tcW w:w="794" w:type="dxa"/>
            <w:shd w:val="clear" w:color="auto" w:fill="auto"/>
            <w:vAlign w:val="center"/>
          </w:tcPr>
          <w:p w14:paraId="0EAC820D" w14:textId="28D8E159" w:rsidR="007B2509" w:rsidRDefault="007B2509" w:rsidP="0060081E">
            <w:pPr>
              <w:jc w:val="center"/>
            </w:pPr>
            <w:r>
              <w:t>0,20</w:t>
            </w:r>
          </w:p>
        </w:tc>
        <w:tc>
          <w:tcPr>
            <w:tcW w:w="794" w:type="dxa"/>
            <w:shd w:val="clear" w:color="auto" w:fill="auto"/>
            <w:vAlign w:val="center"/>
          </w:tcPr>
          <w:p w14:paraId="0B05E72C" w14:textId="2349CDDA" w:rsidR="007B2509" w:rsidRDefault="007B2509" w:rsidP="0060081E">
            <w:pPr>
              <w:jc w:val="center"/>
            </w:pPr>
            <w:r>
              <w:t>0,40</w:t>
            </w:r>
          </w:p>
        </w:tc>
        <w:tc>
          <w:tcPr>
            <w:tcW w:w="794" w:type="dxa"/>
            <w:shd w:val="clear" w:color="auto" w:fill="auto"/>
            <w:vAlign w:val="center"/>
          </w:tcPr>
          <w:p w14:paraId="7C822A2B" w14:textId="616AF8B6" w:rsidR="007B2509" w:rsidRDefault="007B2509" w:rsidP="0060081E">
            <w:pPr>
              <w:jc w:val="center"/>
            </w:pPr>
            <w:r>
              <w:t>0,60</w:t>
            </w:r>
          </w:p>
        </w:tc>
        <w:tc>
          <w:tcPr>
            <w:tcW w:w="794" w:type="dxa"/>
            <w:shd w:val="clear" w:color="auto" w:fill="auto"/>
            <w:vAlign w:val="center"/>
          </w:tcPr>
          <w:p w14:paraId="2898B3C0" w14:textId="5FD45A1F" w:rsidR="007B2509" w:rsidRDefault="007B2509" w:rsidP="0060081E">
            <w:pPr>
              <w:jc w:val="center"/>
            </w:pPr>
            <w:r>
              <w:t>0,80</w:t>
            </w:r>
          </w:p>
        </w:tc>
        <w:tc>
          <w:tcPr>
            <w:tcW w:w="794" w:type="dxa"/>
            <w:shd w:val="clear" w:color="auto" w:fill="auto"/>
            <w:vAlign w:val="center"/>
          </w:tcPr>
          <w:p w14:paraId="0534979B" w14:textId="709248B3" w:rsidR="007B2509" w:rsidRDefault="007B2509" w:rsidP="0060081E">
            <w:pPr>
              <w:jc w:val="center"/>
            </w:pPr>
            <w:r>
              <w:t>x</w:t>
            </w:r>
            <w:r w:rsidRPr="0060081E">
              <w:rPr>
                <w:vertAlign w:val="subscript"/>
              </w:rPr>
              <w:t>max</w:t>
            </w:r>
          </w:p>
        </w:tc>
      </w:tr>
      <w:tr w:rsidR="0060081E" w14:paraId="30C29553" w14:textId="77777777" w:rsidTr="0060081E">
        <w:trPr>
          <w:trHeight w:val="454"/>
        </w:trPr>
        <w:tc>
          <w:tcPr>
            <w:tcW w:w="959" w:type="dxa"/>
            <w:shd w:val="clear" w:color="auto" w:fill="auto"/>
            <w:vAlign w:val="center"/>
          </w:tcPr>
          <w:p w14:paraId="61CF1A4C" w14:textId="4FEF24B8" w:rsidR="007B2509" w:rsidRDefault="007B2509" w:rsidP="00E14754">
            <w:r>
              <w:lastRenderedPageBreak/>
              <w:t>y in m</w:t>
            </w:r>
          </w:p>
        </w:tc>
        <w:tc>
          <w:tcPr>
            <w:tcW w:w="629" w:type="dxa"/>
            <w:shd w:val="clear" w:color="auto" w:fill="auto"/>
            <w:vAlign w:val="center"/>
          </w:tcPr>
          <w:p w14:paraId="6130CBFF" w14:textId="7EBC10D9" w:rsidR="007B2509" w:rsidRDefault="007B2509" w:rsidP="0060081E">
            <w:pPr>
              <w:jc w:val="center"/>
            </w:pPr>
            <w:r>
              <w:t>h</w:t>
            </w:r>
            <w:r w:rsidRPr="0060081E">
              <w:rPr>
                <w:vertAlign w:val="subscript"/>
              </w:rPr>
              <w:t>1</w:t>
            </w:r>
          </w:p>
        </w:tc>
        <w:tc>
          <w:tcPr>
            <w:tcW w:w="794" w:type="dxa"/>
            <w:shd w:val="clear" w:color="auto" w:fill="auto"/>
            <w:vAlign w:val="center"/>
          </w:tcPr>
          <w:p w14:paraId="280ECF2E" w14:textId="0FDF460D" w:rsidR="007B2509" w:rsidRDefault="007B2509" w:rsidP="0060081E">
            <w:pPr>
              <w:jc w:val="center"/>
            </w:pPr>
            <w:r>
              <w:t>0,24</w:t>
            </w:r>
          </w:p>
        </w:tc>
        <w:tc>
          <w:tcPr>
            <w:tcW w:w="794" w:type="dxa"/>
            <w:shd w:val="clear" w:color="auto" w:fill="auto"/>
            <w:vAlign w:val="center"/>
          </w:tcPr>
          <w:p w14:paraId="5B2ECD82" w14:textId="038F25E3" w:rsidR="007B2509" w:rsidRDefault="007B2509" w:rsidP="0060081E">
            <w:pPr>
              <w:jc w:val="center"/>
            </w:pPr>
            <w:r>
              <w:t>0,20</w:t>
            </w:r>
          </w:p>
        </w:tc>
        <w:tc>
          <w:tcPr>
            <w:tcW w:w="794" w:type="dxa"/>
            <w:shd w:val="clear" w:color="auto" w:fill="auto"/>
            <w:vAlign w:val="center"/>
          </w:tcPr>
          <w:p w14:paraId="2D8EDE1A" w14:textId="25AD1BAE" w:rsidR="007B2509" w:rsidRDefault="007B2509" w:rsidP="0060081E">
            <w:pPr>
              <w:jc w:val="center"/>
            </w:pPr>
            <w:r>
              <w:t>0,14</w:t>
            </w:r>
          </w:p>
        </w:tc>
        <w:tc>
          <w:tcPr>
            <w:tcW w:w="794" w:type="dxa"/>
            <w:shd w:val="clear" w:color="auto" w:fill="auto"/>
            <w:vAlign w:val="center"/>
          </w:tcPr>
          <w:p w14:paraId="5CEB582C" w14:textId="7D0BAE1C" w:rsidR="007B2509" w:rsidRDefault="007B2509" w:rsidP="0060081E">
            <w:pPr>
              <w:jc w:val="center"/>
            </w:pPr>
            <w:r>
              <w:t>0,05</w:t>
            </w:r>
          </w:p>
        </w:tc>
        <w:tc>
          <w:tcPr>
            <w:tcW w:w="794" w:type="dxa"/>
            <w:shd w:val="clear" w:color="auto" w:fill="auto"/>
            <w:vAlign w:val="center"/>
          </w:tcPr>
          <w:p w14:paraId="4BA269D3" w14:textId="44236873" w:rsidR="007B2509" w:rsidRDefault="007B2509" w:rsidP="0060081E">
            <w:pPr>
              <w:jc w:val="center"/>
            </w:pPr>
            <w:r>
              <w:t>0</w:t>
            </w:r>
          </w:p>
        </w:tc>
      </w:tr>
    </w:tbl>
    <w:p w14:paraId="71DD2E59" w14:textId="77777777" w:rsidR="007B2509" w:rsidRDefault="007B2509" w:rsidP="00E14754"/>
    <w:p w14:paraId="1F4C6343" w14:textId="7BCE59FE" w:rsidR="00251A6D" w:rsidRDefault="007B2509" w:rsidP="00E14754">
      <w:r w:rsidRPr="00EF262B">
        <w:rPr>
          <w:b/>
        </w:rPr>
        <w:t>a)</w:t>
      </w:r>
      <w:r>
        <w:t xml:space="preserve"> Ermitteln Sie die Gleichung für diese Wurfbahn.</w:t>
      </w:r>
    </w:p>
    <w:p w14:paraId="70ACF394" w14:textId="77777777" w:rsidR="00622A99" w:rsidRDefault="007B2509" w:rsidP="00E14754">
      <w:r w:rsidRPr="00EF262B">
        <w:rPr>
          <w:b/>
        </w:rPr>
        <w:t>b)</w:t>
      </w:r>
      <w:r>
        <w:t xml:space="preserve"> Geben Sie die Abwurfhöhe h</w:t>
      </w:r>
      <w:r w:rsidRPr="00C30088">
        <w:rPr>
          <w:vertAlign w:val="subscript"/>
        </w:rPr>
        <w:t>1</w:t>
      </w:r>
      <w:r>
        <w:t xml:space="preserve"> und die Wurfweite x</w:t>
      </w:r>
      <w:r w:rsidRPr="00383ABA">
        <w:rPr>
          <w:vertAlign w:val="subscript"/>
        </w:rPr>
        <w:t>max</w:t>
      </w:r>
      <w:r>
        <w:t xml:space="preserve"> an. </w:t>
      </w:r>
    </w:p>
    <w:p w14:paraId="3ACA6A03" w14:textId="53C905F9" w:rsidR="007B2509" w:rsidRDefault="00622A99" w:rsidP="00E14754">
      <w:r w:rsidRPr="00622A99">
        <w:rPr>
          <w:b/>
        </w:rPr>
        <w:t>c)</w:t>
      </w:r>
      <w:r>
        <w:t xml:space="preserve"> </w:t>
      </w:r>
      <w:r w:rsidR="007B2509">
        <w:t>Ermitteln Sie die Abwurfgeschwindigkeit.</w:t>
      </w:r>
    </w:p>
    <w:p w14:paraId="4AD9ED62" w14:textId="5BFC39CE" w:rsidR="007B2509" w:rsidRDefault="00622A99" w:rsidP="00E14754">
      <w:r>
        <w:rPr>
          <w:b/>
        </w:rPr>
        <w:t>d</w:t>
      </w:r>
      <w:r w:rsidR="007B2509" w:rsidRPr="00EF262B">
        <w:rPr>
          <w:b/>
        </w:rPr>
        <w:t>)</w:t>
      </w:r>
      <w:r w:rsidR="007B2509">
        <w:t xml:space="preserve"> Ein zweites Bauteil wird zum Zeitpunkt t</w:t>
      </w:r>
      <w:r w:rsidR="007B2509" w:rsidRPr="00C30088">
        <w:rPr>
          <w:vertAlign w:val="subscript"/>
        </w:rPr>
        <w:t>1</w:t>
      </w:r>
      <w:r w:rsidR="007B2509">
        <w:t xml:space="preserve"> senkrecht über dem Ort B frei </w:t>
      </w:r>
      <w:r w:rsidR="00026277">
        <w:t>fallengelassen,</w:t>
      </w:r>
      <w:r w:rsidR="007B2509">
        <w:t xml:space="preserve"> so dass beide Bauteile gleichzeitig auf dem Boden des Behälters auftreffen. Geben Sie die </w:t>
      </w:r>
      <w:r w:rsidR="00026277">
        <w:t>Fallhöhe h</w:t>
      </w:r>
      <w:r w:rsidR="00026277" w:rsidRPr="00C30088">
        <w:rPr>
          <w:vertAlign w:val="subscript"/>
        </w:rPr>
        <w:t>2</w:t>
      </w:r>
      <w:r w:rsidR="00026277">
        <w:t xml:space="preserve"> für dieses Bauteil an. Begründen Sie ihre Angabe.</w:t>
      </w:r>
    </w:p>
    <w:p w14:paraId="0FE9B8C2" w14:textId="6F1CE482" w:rsidR="00026277" w:rsidRDefault="00622A99" w:rsidP="00E14754">
      <w:r>
        <w:rPr>
          <w:b/>
        </w:rPr>
        <w:t>e</w:t>
      </w:r>
      <w:r w:rsidR="00026277" w:rsidRPr="00EF262B">
        <w:rPr>
          <w:b/>
        </w:rPr>
        <w:t>)</w:t>
      </w:r>
      <w:r w:rsidR="00026277">
        <w:t xml:space="preserve"> Vergleichen Sie die Beträge der Auftreffgeschwindigkeiten beider Bauteile. Begründen Sie das Ergebnis.</w:t>
      </w:r>
    </w:p>
    <w:p w14:paraId="2C2A14E7" w14:textId="77777777" w:rsidR="00026277" w:rsidRDefault="00026277" w:rsidP="00E14754"/>
    <w:p w14:paraId="2F86E2AB" w14:textId="77777777" w:rsidR="00026277" w:rsidRDefault="00026277" w:rsidP="00E1475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7194"/>
      </w:tblGrid>
      <w:tr w:rsidR="00505AA6" w14:paraId="4B5A088D" w14:textId="77777777" w:rsidTr="00505AA6">
        <w:tc>
          <w:tcPr>
            <w:tcW w:w="2943" w:type="dxa"/>
          </w:tcPr>
          <w:p w14:paraId="79ABA934" w14:textId="552F24E6" w:rsidR="00505AA6" w:rsidRDefault="00215B7B" w:rsidP="00E14754">
            <w:hyperlink r:id="rId641" w:anchor="m1085" w:history="1">
              <w:r w:rsidR="00505AA6" w:rsidRPr="00505AA6">
                <w:rPr>
                  <w:rStyle w:val="Hyperlink"/>
                  <w:sz w:val="22"/>
                </w:rPr>
                <w:t>1085.</w:t>
              </w:r>
            </w:hyperlink>
            <w:r w:rsidR="00505AA6">
              <w:t xml:space="preserve"> Vom Punkt A gleitet ein 100 g schwerer Körper die </w:t>
            </w:r>
            <w:r w:rsidR="0097374F">
              <w:t xml:space="preserve">50 cm lange </w:t>
            </w:r>
            <w:r w:rsidR="00505AA6">
              <w:t xml:space="preserve">geneigte Ebene zum Punkt B hinauf. Die Reibungszahl auf der gesamten Ebene ist 0,2. </w:t>
            </w:r>
          </w:p>
          <w:p w14:paraId="71D75A3F" w14:textId="3DF4C64E" w:rsidR="00505AA6" w:rsidRDefault="00505AA6" w:rsidP="00E14754">
            <w:r>
              <w:t>Ab Punkt B fliegt der Körper frei durch die Luft und landet im Punkt C.</w:t>
            </w:r>
          </w:p>
        </w:tc>
        <w:tc>
          <w:tcPr>
            <w:tcW w:w="7194" w:type="dxa"/>
          </w:tcPr>
          <w:p w14:paraId="6DAE1B4B" w14:textId="64740B14" w:rsidR="00505AA6" w:rsidRDefault="00505AA6" w:rsidP="00E14754">
            <w:r>
              <w:rPr>
                <w:noProof/>
                <w:snapToGrid/>
              </w:rPr>
              <w:drawing>
                <wp:inline distT="0" distB="0" distL="0" distR="0" wp14:anchorId="52D9F69A" wp14:editId="4C828293">
                  <wp:extent cx="4041656" cy="146913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1085.png"/>
                          <pic:cNvPicPr/>
                        </pic:nvPicPr>
                        <pic:blipFill>
                          <a:blip r:embed="rId642" cstate="print">
                            <a:extLst>
                              <a:ext uri="{28A0092B-C50C-407E-A947-70E740481C1C}">
                                <a14:useLocalDpi xmlns:a14="http://schemas.microsoft.com/office/drawing/2010/main" val="0"/>
                              </a:ext>
                            </a:extLst>
                          </a:blip>
                          <a:stretch>
                            <a:fillRect/>
                          </a:stretch>
                        </pic:blipFill>
                        <pic:spPr>
                          <a:xfrm>
                            <a:off x="0" y="0"/>
                            <a:ext cx="4041656" cy="1469139"/>
                          </a:xfrm>
                          <a:prstGeom prst="rect">
                            <a:avLst/>
                          </a:prstGeom>
                        </pic:spPr>
                      </pic:pic>
                    </a:graphicData>
                  </a:graphic>
                </wp:inline>
              </w:drawing>
            </w:r>
          </w:p>
        </w:tc>
      </w:tr>
    </w:tbl>
    <w:p w14:paraId="54AB10EA" w14:textId="199FE4E6" w:rsidR="00505AA6" w:rsidRDefault="00505AA6" w:rsidP="00E14754">
      <w:r w:rsidRPr="00505AA6">
        <w:rPr>
          <w:b/>
        </w:rPr>
        <w:t>a)</w:t>
      </w:r>
      <w:r>
        <w:t xml:space="preserve"> </w:t>
      </w:r>
      <w:r w:rsidR="002D0945">
        <w:t>Zeigen Sie, dass der Körper im Punkt A 2,57 m/s schnell sein muss, um überhaupt den Punkt B zu erreichen.</w:t>
      </w:r>
    </w:p>
    <w:p w14:paraId="70B62F50" w14:textId="493B975B" w:rsidR="00CD7E9B" w:rsidRDefault="00CD7E9B" w:rsidP="00E14754">
      <w:r w:rsidRPr="002D0945">
        <w:rPr>
          <w:b/>
        </w:rPr>
        <w:t>b)</w:t>
      </w:r>
      <w:r>
        <w:t xml:space="preserve"> Der Körper startet im Punkt A mit 5 m/s. Wie weit ist der Auftreffpunkt C entfernt, wie groß ist also w?</w:t>
      </w:r>
    </w:p>
    <w:p w14:paraId="0E2A5B6C" w14:textId="77777777" w:rsidR="00371104" w:rsidRDefault="00371104" w:rsidP="00E1475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1"/>
        <w:gridCol w:w="5846"/>
      </w:tblGrid>
      <w:tr w:rsidR="00371104" w14:paraId="3C48A1BB" w14:textId="77777777" w:rsidTr="001C76A3">
        <w:tc>
          <w:tcPr>
            <w:tcW w:w="5030" w:type="dxa"/>
          </w:tcPr>
          <w:p w14:paraId="4C7FFA67" w14:textId="1DA24DAA" w:rsidR="00371104" w:rsidRDefault="00215B7B" w:rsidP="00E14754">
            <w:hyperlink r:id="rId643" w:anchor="m1093" w:history="1">
              <w:r w:rsidR="00371104" w:rsidRPr="001C76A3">
                <w:rPr>
                  <w:rStyle w:val="Hyperlink"/>
                  <w:sz w:val="22"/>
                </w:rPr>
                <w:t>1093.</w:t>
              </w:r>
            </w:hyperlink>
            <w:r w:rsidR="00371104">
              <w:t xml:space="preserve"> In einer Ladestation steht ein um 30° gegen die Horizontale geneigtes Förderband. Mit welcher Geschwindigkeit muss sich das Förderband bewegen, damit der Sand in einem leeren Wagon genau in der Mitte landet?</w:t>
            </w:r>
          </w:p>
        </w:tc>
        <w:tc>
          <w:tcPr>
            <w:tcW w:w="5031" w:type="dxa"/>
          </w:tcPr>
          <w:p w14:paraId="64B62F7C" w14:textId="256CFC89" w:rsidR="00371104" w:rsidRDefault="00371104" w:rsidP="00E14754">
            <w:r>
              <w:rPr>
                <w:noProof/>
                <w:snapToGrid/>
              </w:rPr>
              <w:drawing>
                <wp:inline distT="0" distB="0" distL="0" distR="0" wp14:anchorId="6120CD75" wp14:editId="66E1A87B">
                  <wp:extent cx="3575311" cy="1694691"/>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644" cstate="print">
                            <a:extLst>
                              <a:ext uri="{28A0092B-C50C-407E-A947-70E740481C1C}">
                                <a14:useLocalDpi xmlns:a14="http://schemas.microsoft.com/office/drawing/2010/main" val="0"/>
                              </a:ext>
                            </a:extLst>
                          </a:blip>
                          <a:stretch>
                            <a:fillRect/>
                          </a:stretch>
                        </pic:blipFill>
                        <pic:spPr>
                          <a:xfrm>
                            <a:off x="0" y="0"/>
                            <a:ext cx="3575311" cy="1694691"/>
                          </a:xfrm>
                          <a:prstGeom prst="rect">
                            <a:avLst/>
                          </a:prstGeom>
                        </pic:spPr>
                      </pic:pic>
                    </a:graphicData>
                  </a:graphic>
                </wp:inline>
              </w:drawing>
            </w:r>
          </w:p>
        </w:tc>
      </w:tr>
    </w:tbl>
    <w:p w14:paraId="546E56EF" w14:textId="73B5F7F8" w:rsidR="00505AA6" w:rsidRDefault="0023004F" w:rsidP="00E14754">
      <w:r>
        <w:t xml:space="preserve"> </w:t>
      </w:r>
    </w:p>
    <w:p w14:paraId="17DBDB09" w14:textId="77777777" w:rsidR="003B0908" w:rsidRDefault="003B0908" w:rsidP="00E14754"/>
    <w:p w14:paraId="50935A5D" w14:textId="3FCA6C04" w:rsidR="0023004F" w:rsidRDefault="00DA5340" w:rsidP="00E14754">
      <w:r>
        <w:tab/>
      </w:r>
    </w:p>
    <w:p w14:paraId="54224941" w14:textId="77777777" w:rsidR="007C6479" w:rsidRDefault="007C6479" w:rsidP="00E14754"/>
    <w:p w14:paraId="14809AEA" w14:textId="77777777" w:rsidR="00693E3F" w:rsidRDefault="00693E3F" w:rsidP="00E14754"/>
    <w:p w14:paraId="1310CED8" w14:textId="77777777" w:rsidR="00B26C00" w:rsidRDefault="00B26C00" w:rsidP="00E14754"/>
    <w:p w14:paraId="7D7EBEE1" w14:textId="77777777" w:rsidR="009D3D5D" w:rsidRDefault="009D3D5D" w:rsidP="00E14754"/>
    <w:p w14:paraId="026DAB36" w14:textId="77777777" w:rsidR="009D3D5D" w:rsidRPr="009D3D5D" w:rsidRDefault="009D3D5D"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E196783" w14:textId="77777777" w:rsidTr="00E14754">
        <w:trPr>
          <w:trHeight w:val="397"/>
        </w:trPr>
        <w:tc>
          <w:tcPr>
            <w:tcW w:w="5030" w:type="dxa"/>
            <w:vAlign w:val="center"/>
          </w:tcPr>
          <w:p w14:paraId="444DF8A1" w14:textId="77777777" w:rsidR="00E14754" w:rsidRPr="0071784C" w:rsidRDefault="00E14754" w:rsidP="006F790D">
            <w:pPr>
              <w:pStyle w:val="berschrift4"/>
              <w:ind w:left="709"/>
            </w:pPr>
            <w:bookmarkStart w:id="1165" w:name="t3"/>
            <w:bookmarkEnd w:id="1165"/>
            <w:r w:rsidRPr="0071784C">
              <w:t>Drehbewegung</w:t>
            </w:r>
          </w:p>
        </w:tc>
        <w:tc>
          <w:tcPr>
            <w:tcW w:w="5030" w:type="dxa"/>
            <w:vAlign w:val="center"/>
          </w:tcPr>
          <w:p w14:paraId="7E48134D"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166" w:name="_Hlt495888577"/>
              <w:r w:rsidR="00E14754">
                <w:rPr>
                  <w:rStyle w:val="Hyperlink"/>
                  <w:sz w:val="22"/>
                </w:rPr>
                <w:t>m</w:t>
              </w:r>
              <w:bookmarkStart w:id="1167" w:name="_Hlt102803730"/>
              <w:bookmarkEnd w:id="1166"/>
              <w:r w:rsidR="00E14754">
                <w:rPr>
                  <w:rStyle w:val="Hyperlink"/>
                  <w:sz w:val="22"/>
                </w:rPr>
                <w:t xml:space="preserve"> </w:t>
              </w:r>
              <w:bookmarkStart w:id="1168" w:name="_Hlt521888189"/>
              <w:bookmarkEnd w:id="1167"/>
              <w:r w:rsidR="00E14754">
                <w:rPr>
                  <w:rStyle w:val="Hyperlink"/>
                  <w:sz w:val="22"/>
                </w:rPr>
                <w:t>I</w:t>
              </w:r>
              <w:bookmarkStart w:id="1169" w:name="_Hlt495644758"/>
              <w:bookmarkEnd w:id="1168"/>
              <w:r w:rsidR="00E14754">
                <w:rPr>
                  <w:rStyle w:val="Hyperlink"/>
                  <w:sz w:val="22"/>
                </w:rPr>
                <w:t>n</w:t>
              </w:r>
              <w:bookmarkStart w:id="1170" w:name="_Hlt495844912"/>
              <w:bookmarkEnd w:id="1169"/>
              <w:r w:rsidR="00E14754">
                <w:rPr>
                  <w:rStyle w:val="Hyperlink"/>
                  <w:sz w:val="22"/>
                </w:rPr>
                <w:t>h</w:t>
              </w:r>
              <w:bookmarkStart w:id="1171" w:name="_Hlt51309655"/>
              <w:bookmarkStart w:id="1172" w:name="_Hlt526919097"/>
              <w:bookmarkEnd w:id="1170"/>
              <w:bookmarkEnd w:id="1171"/>
              <w:r w:rsidR="00E14754">
                <w:rPr>
                  <w:rStyle w:val="Hyperlink"/>
                  <w:sz w:val="22"/>
                </w:rPr>
                <w:t>a</w:t>
              </w:r>
              <w:bookmarkStart w:id="1173" w:name="_Hlt168359456"/>
              <w:bookmarkEnd w:id="1172"/>
              <w:r w:rsidR="00E14754">
                <w:rPr>
                  <w:rStyle w:val="Hyperlink"/>
                  <w:sz w:val="22"/>
                </w:rPr>
                <w:t>l</w:t>
              </w:r>
              <w:bookmarkStart w:id="1174" w:name="_Hlt521161549"/>
              <w:bookmarkEnd w:id="1173"/>
              <w:r w:rsidR="00E14754">
                <w:rPr>
                  <w:rStyle w:val="Hyperlink"/>
                  <w:sz w:val="22"/>
                </w:rPr>
                <w:t>t</w:t>
              </w:r>
              <w:bookmarkStart w:id="1175" w:name="_Hlt495888756"/>
              <w:bookmarkEnd w:id="1174"/>
              <w:r w:rsidR="00E14754">
                <w:rPr>
                  <w:rStyle w:val="Hyperlink"/>
                  <w:sz w:val="22"/>
                </w:rPr>
                <w:t>s</w:t>
              </w:r>
              <w:bookmarkEnd w:id="1175"/>
              <w:r w:rsidR="00E14754">
                <w:rPr>
                  <w:rStyle w:val="Hyperlink"/>
                  <w:sz w:val="22"/>
                </w:rPr>
                <w:t>v</w:t>
              </w:r>
              <w:bookmarkStart w:id="1176" w:name="_Hlt495583463"/>
              <w:r w:rsidR="00E14754">
                <w:rPr>
                  <w:rStyle w:val="Hyperlink"/>
                  <w:sz w:val="22"/>
                </w:rPr>
                <w:t>e</w:t>
              </w:r>
              <w:bookmarkStart w:id="1177" w:name="_Hlt131983978"/>
              <w:bookmarkEnd w:id="1176"/>
              <w:r w:rsidR="00E14754">
                <w:rPr>
                  <w:rStyle w:val="Hyperlink"/>
                  <w:sz w:val="22"/>
                </w:rPr>
                <w:t>r</w:t>
              </w:r>
              <w:bookmarkStart w:id="1178" w:name="_Hlt524144022"/>
              <w:bookmarkEnd w:id="1177"/>
              <w:r w:rsidR="00E14754">
                <w:rPr>
                  <w:rStyle w:val="Hyperlink"/>
                  <w:sz w:val="22"/>
                </w:rPr>
                <w:t>z</w:t>
              </w:r>
              <w:bookmarkStart w:id="1179" w:name="_Hlt60876286"/>
              <w:bookmarkEnd w:id="1178"/>
              <w:r w:rsidR="00E14754">
                <w:rPr>
                  <w:rStyle w:val="Hyperlink"/>
                  <w:sz w:val="22"/>
                </w:rPr>
                <w:t>e</w:t>
              </w:r>
              <w:bookmarkEnd w:id="1179"/>
              <w:r w:rsidR="00E14754">
                <w:rPr>
                  <w:rStyle w:val="Hyperlink"/>
                  <w:sz w:val="22"/>
                </w:rPr>
                <w:t>i</w:t>
              </w:r>
              <w:bookmarkStart w:id="1180" w:name="_Hlt47535223"/>
              <w:r w:rsidR="00E14754">
                <w:rPr>
                  <w:rStyle w:val="Hyperlink"/>
                  <w:sz w:val="22"/>
                </w:rPr>
                <w:t>c</w:t>
              </w:r>
              <w:bookmarkEnd w:id="1180"/>
              <w:r w:rsidR="00E14754">
                <w:rPr>
                  <w:rStyle w:val="Hyperlink"/>
                  <w:sz w:val="22"/>
                </w:rPr>
                <w:t>hnis )</w:t>
              </w:r>
            </w:hyperlink>
          </w:p>
        </w:tc>
      </w:tr>
      <w:tr w:rsidR="00E14754" w:rsidRPr="0071784C" w14:paraId="107A060E" w14:textId="77777777" w:rsidTr="00E14754">
        <w:trPr>
          <w:trHeight w:val="397"/>
        </w:trPr>
        <w:tc>
          <w:tcPr>
            <w:tcW w:w="10060" w:type="dxa"/>
            <w:gridSpan w:val="2"/>
            <w:vAlign w:val="center"/>
          </w:tcPr>
          <w:p w14:paraId="1FA4CDDB" w14:textId="5233E6E8" w:rsidR="00E14754" w:rsidRDefault="00215B7B" w:rsidP="00E14754">
            <w:pPr>
              <w:widowControl w:val="0"/>
              <w:jc w:val="center"/>
              <w:rPr>
                <w:rStyle w:val="Hyperlink"/>
                <w:sz w:val="22"/>
              </w:rPr>
            </w:pPr>
            <w:hyperlink r:id="rId645" w:anchor="drehbewegung" w:history="1">
              <w:r w:rsidR="00E14754" w:rsidRPr="002A4F7E">
                <w:rPr>
                  <w:rStyle w:val="Hyperlink"/>
                  <w:sz w:val="22"/>
                </w:rPr>
                <w:t>Formeln zum Thema</w:t>
              </w:r>
            </w:hyperlink>
          </w:p>
        </w:tc>
      </w:tr>
    </w:tbl>
    <w:p w14:paraId="3447031B" w14:textId="77777777" w:rsidR="00E14754" w:rsidRDefault="00E14754" w:rsidP="00E14754">
      <w:pPr>
        <w:widowControl w:val="0"/>
      </w:pPr>
      <w:bookmarkStart w:id="1181" w:name="_Hlt167676092"/>
      <w:bookmarkStart w:id="1182" w:name="_Hlt496412042"/>
      <w:bookmarkEnd w:id="1181"/>
    </w:p>
    <w:p w14:paraId="234EE93E" w14:textId="2C2E2F1E" w:rsidR="00E14754" w:rsidRDefault="00215B7B" w:rsidP="00E14754">
      <w:pPr>
        <w:widowControl w:val="0"/>
      </w:pPr>
      <w:hyperlink r:id="rId646" w:anchor="m43" w:history="1">
        <w:r w:rsidR="00E14754">
          <w:rPr>
            <w:rStyle w:val="Hyperlink"/>
            <w:sz w:val="22"/>
          </w:rPr>
          <w:t>43.</w:t>
        </w:r>
      </w:hyperlink>
      <w:bookmarkEnd w:id="1182"/>
      <w:r w:rsidR="00E14754">
        <w:t xml:space="preserve"> Der Erdradius beträgt etwa 6370 km. Ein Satellit umkreist die Erde in einem Abstand von 300 km zur Oberfläche. Welche Geschwindigkeit besitzt der Satellit gegenüber der Oberfläche, wenn er eine </w:t>
      </w:r>
      <w:r w:rsidR="00E14754">
        <w:lastRenderedPageBreak/>
        <w:t>Erdumkreisung in 2 Stunden vollendet?</w:t>
      </w:r>
      <w:r w:rsidR="00E14754">
        <w:br/>
      </w:r>
      <w:r w:rsidR="00E14754">
        <w:sym w:font="Symbol" w:char="F02A"/>
      </w:r>
      <w:r w:rsidR="00E14754">
        <w:sym w:font="Symbol" w:char="F02A"/>
      </w:r>
    </w:p>
    <w:p w14:paraId="2556BF79" w14:textId="59496BA4" w:rsidR="00E14754" w:rsidRDefault="00E14754" w:rsidP="00E14754">
      <w:pPr>
        <w:widowControl w:val="0"/>
      </w:pPr>
      <w:r>
        <w:rPr>
          <w:color w:val="FF0000"/>
        </w:rPr>
        <w:sym w:font="Symbol" w:char="F02A"/>
      </w:r>
      <w:bookmarkStart w:id="1183" w:name="_Hlt42930925"/>
      <w:bookmarkStart w:id="1184" w:name="_Hlt42930689"/>
      <w:bookmarkEnd w:id="1183"/>
      <w:r>
        <w:fldChar w:fldCharType="begin"/>
      </w:r>
      <w:r w:rsidR="00626526">
        <w:instrText>HYPERLINK "lsgmech.docx" \l "m44"</w:instrText>
      </w:r>
      <w:r>
        <w:fldChar w:fldCharType="separate"/>
      </w:r>
      <w:r>
        <w:rPr>
          <w:rStyle w:val="Hyperlink"/>
          <w:sz w:val="22"/>
        </w:rPr>
        <w:t>4</w:t>
      </w:r>
      <w:bookmarkStart w:id="1185" w:name="_Hlt496412048"/>
      <w:r>
        <w:rPr>
          <w:rStyle w:val="Hyperlink"/>
          <w:sz w:val="22"/>
        </w:rPr>
        <w:t>4</w:t>
      </w:r>
      <w:bookmarkEnd w:id="1185"/>
      <w:r>
        <w:rPr>
          <w:rStyle w:val="Hyperlink"/>
          <w:sz w:val="22"/>
        </w:rPr>
        <w:t>.</w:t>
      </w:r>
      <w:r>
        <w:fldChar w:fldCharType="end"/>
      </w:r>
      <w:bookmarkEnd w:id="1184"/>
      <w:r>
        <w:t xml:space="preserve"> Der Erdradius beträgt etwa 6370 km. Mit welcher Geschwindigkeit bewegt sich ein Punkt auf der Erdoberfläche des Äquators bei der Erddrehung? Beachten Sie: Die Erde dreht sich in einem Tag einmal um sich selbst.</w:t>
      </w:r>
      <w:r>
        <w:br/>
      </w:r>
      <w:r>
        <w:sym w:font="Symbol" w:char="F02A"/>
      </w:r>
      <w:r>
        <w:sym w:font="Symbol" w:char="F02A"/>
      </w:r>
    </w:p>
    <w:p w14:paraId="0BFC5788" w14:textId="297B4229" w:rsidR="00E14754" w:rsidRDefault="00E14754" w:rsidP="00E14754">
      <w:pPr>
        <w:widowControl w:val="0"/>
      </w:pPr>
      <w:bookmarkStart w:id="1186" w:name="_Hlt42931173"/>
      <w:r>
        <w:rPr>
          <w:color w:val="FF0000"/>
        </w:rPr>
        <w:sym w:font="Symbol" w:char="F02A"/>
      </w:r>
      <w:bookmarkStart w:id="1187" w:name="_Hlt42932083"/>
      <w:r>
        <w:fldChar w:fldCharType="begin"/>
      </w:r>
      <w:r w:rsidR="00626526">
        <w:instrText>HYPERLINK "lsgmech.docx" \l "m45"</w:instrText>
      </w:r>
      <w:r>
        <w:fldChar w:fldCharType="separate"/>
      </w:r>
      <w:r>
        <w:rPr>
          <w:rStyle w:val="Hyperlink"/>
          <w:sz w:val="22"/>
        </w:rPr>
        <w:t>4</w:t>
      </w:r>
      <w:bookmarkStart w:id="1188" w:name="_Hlt496412052"/>
      <w:r>
        <w:rPr>
          <w:rStyle w:val="Hyperlink"/>
          <w:sz w:val="22"/>
        </w:rPr>
        <w:t>5</w:t>
      </w:r>
      <w:bookmarkEnd w:id="1188"/>
      <w:r>
        <w:rPr>
          <w:rStyle w:val="Hyperlink"/>
          <w:sz w:val="22"/>
        </w:rPr>
        <w:t>.</w:t>
      </w:r>
      <w:r>
        <w:fldChar w:fldCharType="end"/>
      </w:r>
      <w:bookmarkEnd w:id="1186"/>
      <w:bookmarkEnd w:id="1187"/>
      <w:r>
        <w:t xml:space="preserve"> </w:t>
      </w:r>
      <w:bookmarkStart w:id="1189" w:name="_Hlt42931670"/>
      <w:bookmarkStart w:id="1190" w:name="_Hlt42931621"/>
      <w:bookmarkEnd w:id="1189"/>
      <w:r>
        <w:t>Die Erde bewegt sich auf einer annähernd kreisförmigen Bahn um die Sonne. Der Radius dieser Kreisbahn beträgt etwa 150 Millionen Kilometer. Mit welcher Geschwindigkeit bewegt sich die Erde auf dieser Bahn? Drücken Sie die Geschwindigkeit im km/s aus.</w:t>
      </w:r>
      <w:r>
        <w:br/>
      </w:r>
      <w:bookmarkEnd w:id="1190"/>
      <w:r>
        <w:sym w:font="Symbol" w:char="F02A"/>
      </w:r>
      <w:r>
        <w:sym w:font="Symbol" w:char="F02A"/>
      </w:r>
    </w:p>
    <w:bookmarkStart w:id="1191" w:name="_Hlt496412055"/>
    <w:p w14:paraId="6AB6B653" w14:textId="666A7113" w:rsidR="00E14754" w:rsidRDefault="00E14754" w:rsidP="00E14754">
      <w:pPr>
        <w:widowControl w:val="0"/>
      </w:pPr>
      <w:r>
        <w:fldChar w:fldCharType="begin"/>
      </w:r>
      <w:r w:rsidR="00626526">
        <w:instrText>HYPERLINK "lsgmech.docx" \l "m124"</w:instrText>
      </w:r>
      <w:r>
        <w:fldChar w:fldCharType="separate"/>
      </w:r>
      <w:r>
        <w:rPr>
          <w:rStyle w:val="Hyperlink"/>
          <w:sz w:val="22"/>
        </w:rPr>
        <w:t>124.</w:t>
      </w:r>
      <w:r>
        <w:fldChar w:fldCharType="end"/>
      </w:r>
      <w:bookmarkEnd w:id="1191"/>
      <w:r>
        <w:t xml:space="preserve"> Eine Kugel wird an einer 80 cm langen Schnur in einem horizontalen Kreis herumgeschleudert. Sie führt zwei volle Umdrehungen in einer Sekunde aus. Welche Bahngeschwindigkeit besitzt die Kugel?</w:t>
      </w:r>
      <w:r>
        <w:br/>
      </w:r>
      <w:r>
        <w:sym w:font="Symbol" w:char="F02A"/>
      </w:r>
      <w:r>
        <w:sym w:font="Symbol" w:char="F02A"/>
      </w:r>
    </w:p>
    <w:p w14:paraId="7E7D77A6" w14:textId="5C007E42" w:rsidR="00E14754" w:rsidRDefault="00215B7B" w:rsidP="00E14754">
      <w:pPr>
        <w:widowControl w:val="0"/>
      </w:pPr>
      <w:hyperlink r:id="rId647" w:anchor="m125" w:history="1">
        <w:r w:rsidR="00E14754">
          <w:rPr>
            <w:rStyle w:val="Hyperlink"/>
            <w:sz w:val="22"/>
          </w:rPr>
          <w:t>1</w:t>
        </w:r>
        <w:bookmarkStart w:id="1192" w:name="_Hlt496412058"/>
        <w:r w:rsidR="00E14754">
          <w:rPr>
            <w:rStyle w:val="Hyperlink"/>
            <w:sz w:val="22"/>
          </w:rPr>
          <w:t>2</w:t>
        </w:r>
        <w:bookmarkEnd w:id="1192"/>
        <w:r w:rsidR="00E14754">
          <w:rPr>
            <w:rStyle w:val="Hyperlink"/>
            <w:sz w:val="22"/>
          </w:rPr>
          <w:t>5.</w:t>
        </w:r>
      </w:hyperlink>
      <w:r w:rsidR="00E14754">
        <w:t xml:space="preserve"> Eine Kugel der Masse 29 g wird an einer 70 cm langen Schnur in einem horizontalen Kreis herumgeschleudert. Sie </w:t>
      </w:r>
      <w:r w:rsidR="006632BC">
        <w:t xml:space="preserve"> </w:t>
      </w:r>
      <w:r w:rsidR="00E14754">
        <w:t>führt 5 Umkreisungen in 2 Sekunden durch. Welche Bahngeschwindigkeit besitzt die Kugel und mit welcher Kraft wird die Schnur gespannt?</w:t>
      </w:r>
      <w:r w:rsidR="00E14754">
        <w:br/>
      </w:r>
      <w:r w:rsidR="00E14754">
        <w:sym w:font="Symbol" w:char="F02A"/>
      </w:r>
      <w:r w:rsidR="00E14754">
        <w:sym w:font="Symbol" w:char="F02A"/>
      </w:r>
    </w:p>
    <w:p w14:paraId="2E6411EB" w14:textId="19F889E3" w:rsidR="00E14754" w:rsidRDefault="00E14754" w:rsidP="00E14754">
      <w:pPr>
        <w:widowControl w:val="0"/>
      </w:pPr>
      <w:r>
        <w:rPr>
          <w:color w:val="FF0000"/>
        </w:rPr>
        <w:sym w:font="Symbol" w:char="F02A"/>
      </w:r>
      <w:hyperlink r:id="rId648" w:anchor="m129" w:history="1">
        <w:r>
          <w:rPr>
            <w:rStyle w:val="Hyperlink"/>
            <w:sz w:val="22"/>
          </w:rPr>
          <w:t>1</w:t>
        </w:r>
        <w:bookmarkStart w:id="1193" w:name="_Hlt34714845"/>
        <w:r>
          <w:rPr>
            <w:rStyle w:val="Hyperlink"/>
            <w:sz w:val="22"/>
          </w:rPr>
          <w:t>2</w:t>
        </w:r>
        <w:bookmarkStart w:id="1194" w:name="_Hlt496412060"/>
        <w:bookmarkEnd w:id="1193"/>
        <w:r>
          <w:rPr>
            <w:rStyle w:val="Hyperlink"/>
            <w:sz w:val="22"/>
          </w:rPr>
          <w:t>9</w:t>
        </w:r>
        <w:bookmarkEnd w:id="1194"/>
        <w:r>
          <w:rPr>
            <w:rStyle w:val="Hyperlink"/>
            <w:sz w:val="22"/>
          </w:rPr>
          <w:t>.</w:t>
        </w:r>
      </w:hyperlink>
      <w:r>
        <w:t xml:space="preserve"> </w:t>
      </w:r>
      <w:bookmarkStart w:id="1195" w:name="_Hlt43902542"/>
      <w:bookmarkStart w:id="1196" w:name="_Hlt43902540"/>
      <w:bookmarkEnd w:id="1195"/>
      <w:r>
        <w:t>Wie viel Umdrehungen pro Minute macht ein Fahrradreifen mit dem Durchmesser 60 cm bei einer Geschwindigkeit von 20 km/h?</w:t>
      </w:r>
      <w:bookmarkEnd w:id="1196"/>
      <w:r>
        <w:br/>
      </w:r>
      <w:r>
        <w:sym w:font="Symbol" w:char="F02A"/>
      </w:r>
      <w:r>
        <w:sym w:font="Symbol" w:char="F02A"/>
      </w:r>
    </w:p>
    <w:p w14:paraId="50102C87" w14:textId="6ECE901F" w:rsidR="00E14754" w:rsidRDefault="00E14754" w:rsidP="00E14754">
      <w:pPr>
        <w:widowControl w:val="0"/>
      </w:pPr>
      <w:bookmarkStart w:id="1197" w:name="_Hlt43966964"/>
      <w:r>
        <w:rPr>
          <w:color w:val="FF0000"/>
        </w:rPr>
        <w:sym w:font="Symbol" w:char="F02A"/>
      </w:r>
      <w:hyperlink r:id="rId649" w:anchor="m131" w:history="1">
        <w:r>
          <w:rPr>
            <w:rStyle w:val="Hyperlink"/>
            <w:sz w:val="22"/>
          </w:rPr>
          <w:t>1</w:t>
        </w:r>
        <w:bookmarkStart w:id="1198" w:name="_Hlt496412063"/>
        <w:r>
          <w:rPr>
            <w:rStyle w:val="Hyperlink"/>
            <w:sz w:val="22"/>
          </w:rPr>
          <w:t>3</w:t>
        </w:r>
        <w:bookmarkEnd w:id="1198"/>
        <w:r>
          <w:rPr>
            <w:rStyle w:val="Hyperlink"/>
            <w:sz w:val="22"/>
          </w:rPr>
          <w:t>1.</w:t>
        </w:r>
      </w:hyperlink>
      <w:bookmarkEnd w:id="1197"/>
      <w:r>
        <w:t xml:space="preserve"> Welche Geschwindigkeit besitzt ein Punkt am Äquator bei der Erdrotation? Wie groß ist die Geschwindigkeit in </w:t>
      </w:r>
      <w:r w:rsidR="0094562F">
        <w:t>Eilenburg</w:t>
      </w:r>
      <w:r>
        <w:t xml:space="preserve"> (</w:t>
      </w:r>
      <w:r w:rsidR="0094562F">
        <w:t>52</w:t>
      </w:r>
      <w:r>
        <w:t xml:space="preserve">° nördliche Breite) und am Pol? </w:t>
      </w:r>
      <w:r>
        <w:br/>
      </w:r>
      <w:r>
        <w:sym w:font="Symbol" w:char="F02A"/>
      </w:r>
      <w:r>
        <w:sym w:font="Symbol" w:char="F02A"/>
      </w:r>
      <w:r>
        <w:sym w:font="Symbol" w:char="F02A"/>
      </w:r>
    </w:p>
    <w:p w14:paraId="17890DD0" w14:textId="1FF5E451" w:rsidR="00E14754" w:rsidRDefault="00215B7B" w:rsidP="00E14754">
      <w:pPr>
        <w:widowControl w:val="0"/>
      </w:pPr>
      <w:hyperlink r:id="rId650" w:anchor="m182" w:history="1">
        <w:r w:rsidR="00E14754">
          <w:rPr>
            <w:rStyle w:val="Hyperlink"/>
            <w:sz w:val="22"/>
          </w:rPr>
          <w:t>18</w:t>
        </w:r>
        <w:bookmarkStart w:id="1199" w:name="_Hlt496412067"/>
        <w:r w:rsidR="00E14754">
          <w:rPr>
            <w:rStyle w:val="Hyperlink"/>
            <w:sz w:val="22"/>
          </w:rPr>
          <w:t>2</w:t>
        </w:r>
        <w:bookmarkEnd w:id="1199"/>
        <w:proofErr w:type="gramStart"/>
        <w:r w:rsidR="00E14754">
          <w:rPr>
            <w:rStyle w:val="Hyperlink"/>
            <w:sz w:val="22"/>
          </w:rPr>
          <w:t>.</w:t>
        </w:r>
        <w:proofErr w:type="gramEnd"/>
      </w:hyperlink>
      <w:r w:rsidR="00E14754">
        <w:t>Zur stroboskopischen Messung der Winkelgeschwindigkeit werden auf einem Kreisumfang in eine runde Scheibe 63 Löcher in gleichem Abstand eingestanzt. Durch die Löcher fällt Licht auf eine Fotozelle, die mit einem Impulszähler verbunden ist.</w:t>
      </w:r>
      <w:r w:rsidR="00E14754">
        <w:br/>
        <w:t>a) Es werden in 1,0s 10 Impulse gezählt. Berechnen Sie die Winkelgeschwindigkeit der Scheibe!</w:t>
      </w:r>
      <w:r w:rsidR="00E14754">
        <w:br/>
        <w:t>b) In welchem Verhältnis stehen Lochabstand und Radius des Lochkreises?</w:t>
      </w:r>
      <w:r w:rsidR="00E14754">
        <w:br/>
        <w:t>c) Erläutern Sie, wie die Anordnung zur Messung von Winkelgeschwindigkeiten genutzt werden kann!</w:t>
      </w:r>
      <w:r w:rsidR="00E14754">
        <w:br/>
      </w:r>
      <w:r w:rsidR="00E14754">
        <w:sym w:font="Symbol" w:char="F02A"/>
      </w:r>
      <w:r w:rsidR="00E14754">
        <w:sym w:font="Symbol" w:char="F02A"/>
      </w:r>
      <w:r w:rsidR="00E14754">
        <w:sym w:font="Symbol" w:char="F02A"/>
      </w:r>
    </w:p>
    <w:bookmarkStart w:id="1200" w:name="_Hlt496412196"/>
    <w:p w14:paraId="7FE3A512" w14:textId="114EA090" w:rsidR="00E14754" w:rsidRDefault="00E14754" w:rsidP="00E14754">
      <w:pPr>
        <w:widowControl w:val="0"/>
      </w:pPr>
      <w:r>
        <w:fldChar w:fldCharType="begin"/>
      </w:r>
      <w:r w:rsidR="00626526">
        <w:instrText>HYPERLINK "lsgmech.docx" \l "m254"</w:instrText>
      </w:r>
      <w:r>
        <w:fldChar w:fldCharType="separate"/>
      </w:r>
      <w:r>
        <w:rPr>
          <w:rStyle w:val="Hyperlink"/>
          <w:sz w:val="22"/>
        </w:rPr>
        <w:t>2</w:t>
      </w:r>
      <w:bookmarkStart w:id="1201" w:name="_Hlt496412071"/>
      <w:r>
        <w:rPr>
          <w:rStyle w:val="Hyperlink"/>
          <w:sz w:val="22"/>
        </w:rPr>
        <w:t>5</w:t>
      </w:r>
      <w:bookmarkStart w:id="1202" w:name="_Hlt496412082"/>
      <w:bookmarkEnd w:id="1201"/>
      <w:r>
        <w:rPr>
          <w:rStyle w:val="Hyperlink"/>
          <w:sz w:val="22"/>
        </w:rPr>
        <w:t>4</w:t>
      </w:r>
      <w:bookmarkEnd w:id="1202"/>
      <w:r>
        <w:rPr>
          <w:rStyle w:val="Hyperlink"/>
          <w:sz w:val="22"/>
        </w:rPr>
        <w:t>.</w:t>
      </w:r>
      <w:r>
        <w:fldChar w:fldCharType="end"/>
      </w:r>
      <w:bookmarkEnd w:id="1200"/>
      <w:r>
        <w:t xml:space="preserve"> Skizzieren Sie ein </w:t>
      </w:r>
      <w:r>
        <w:sym w:font="Symbol" w:char="F073"/>
      </w:r>
      <w:r>
        <w:t xml:space="preserve">-t-Diagramm, ein </w:t>
      </w:r>
      <w:r>
        <w:rPr>
          <w:rFonts w:ascii="Symbol" w:hAnsi="Symbol"/>
        </w:rPr>
        <w:t></w:t>
      </w:r>
      <w:r>
        <w:t xml:space="preserve">-t-Diagramm und ein </w:t>
      </w:r>
      <w:r>
        <w:rPr>
          <w:rFonts w:ascii="Symbol" w:hAnsi="Symbol"/>
        </w:rPr>
        <w:t></w:t>
      </w:r>
      <w:r>
        <w:t>-t-Diagramm für eine gleichförmige Kreisbewegung.</w:t>
      </w:r>
      <w:r>
        <w:br/>
      </w:r>
      <w:r>
        <w:sym w:font="Symbol" w:char="F02A"/>
      </w:r>
      <w:r>
        <w:sym w:font="Symbol" w:char="F02A"/>
      </w:r>
    </w:p>
    <w:p w14:paraId="5B40B2CD" w14:textId="3744B5D8" w:rsidR="00E14754" w:rsidRDefault="00E14754" w:rsidP="00E14754">
      <w:pPr>
        <w:widowControl w:val="0"/>
        <w:tabs>
          <w:tab w:val="left" w:pos="8647"/>
        </w:tabs>
      </w:pPr>
      <w:bookmarkStart w:id="1203" w:name="_Hlt15456166"/>
      <w:bookmarkEnd w:id="1203"/>
      <w:r>
        <w:rPr>
          <w:color w:val="FF0000"/>
        </w:rPr>
        <w:sym w:font="Symbol" w:char="F02A"/>
      </w:r>
      <w:hyperlink r:id="rId651" w:anchor="m268" w:history="1">
        <w:r>
          <w:rPr>
            <w:rStyle w:val="Hyperlink"/>
            <w:sz w:val="22"/>
          </w:rPr>
          <w:t>2</w:t>
        </w:r>
        <w:bookmarkStart w:id="1204" w:name="_Hlt496412254"/>
        <w:r>
          <w:rPr>
            <w:rStyle w:val="Hyperlink"/>
            <w:sz w:val="22"/>
          </w:rPr>
          <w:t>6</w:t>
        </w:r>
        <w:bookmarkStart w:id="1205" w:name="_Hlt43903787"/>
        <w:bookmarkStart w:id="1206" w:name="_Hlt43903781"/>
        <w:bookmarkEnd w:id="1204"/>
        <w:bookmarkEnd w:id="1205"/>
        <w:r>
          <w:rPr>
            <w:rStyle w:val="Hyperlink"/>
            <w:sz w:val="22"/>
          </w:rPr>
          <w:t>8</w:t>
        </w:r>
        <w:bookmarkEnd w:id="1206"/>
        <w:r>
          <w:rPr>
            <w:rStyle w:val="Hyperlink"/>
            <w:sz w:val="22"/>
          </w:rPr>
          <w:t>.</w:t>
        </w:r>
      </w:hyperlink>
      <w:r>
        <w:t xml:space="preserve"> Ein Rad drehe sich zunächst mit einer Winkelgeschwindigkeit </w:t>
      </w:r>
      <w:r w:rsidR="001C454C" w:rsidRPr="00A80C6A">
        <w:rPr>
          <w:position w:val="-12"/>
        </w:rPr>
        <w:object w:dxaOrig="960" w:dyaOrig="380" w14:anchorId="30FB6DBB">
          <v:shape id="_x0000_i1239" type="#_x0000_t75" style="width:48pt;height:18pt" o:ole="">
            <v:imagedata r:id="rId652" o:title=""/>
          </v:shape>
          <o:OLEObject Type="Embed" ProgID="Equation.DSMT4" ShapeID="_x0000_i1239" DrawAspect="Content" ObjectID="_1735305637" r:id="rId653"/>
        </w:object>
      </w:r>
      <w:r>
        <w:t xml:space="preserve"> und werde dann mit einer Winkelbeschleunigung </w:t>
      </w:r>
      <w:r w:rsidR="001C454C" w:rsidRPr="00A80C6A">
        <w:rPr>
          <w:position w:val="-10"/>
        </w:rPr>
        <w:object w:dxaOrig="859" w:dyaOrig="360" w14:anchorId="5A88A3C2">
          <v:shape id="_x0000_i1240" type="#_x0000_t75" style="width:42pt;height:18pt" o:ole="">
            <v:imagedata r:id="rId654" o:title=""/>
          </v:shape>
          <o:OLEObject Type="Embed" ProgID="Equation.DSMT4" ShapeID="_x0000_i1240" DrawAspect="Content" ObjectID="_1735305638" r:id="rId655"/>
        </w:object>
      </w:r>
      <w:r>
        <w:t xml:space="preserve"> fünf Sekunden lang beschleunigt. </w:t>
      </w:r>
      <w:r>
        <w:br/>
        <w:t>a) Wie groß ist die Winkelgeschwindigkeit nach der Beschleunigung?</w:t>
      </w:r>
      <w:r>
        <w:br/>
        <w:t xml:space="preserve">b) Wie viel Umdrehungen wurden in den fünf Sekunden durchgeführt? </w:t>
      </w:r>
      <w:r>
        <w:br/>
      </w:r>
      <w:r>
        <w:sym w:font="Symbol" w:char="F02A"/>
      </w:r>
      <w:r>
        <w:sym w:font="Symbol" w:char="F02A"/>
      </w:r>
      <w:r>
        <w:sym w:font="Symbol" w:char="F02A"/>
      </w:r>
      <w:r>
        <w:sym w:font="Symbol" w:char="F02A"/>
      </w:r>
    </w:p>
    <w:p w14:paraId="5C1847B3" w14:textId="6200DEB5" w:rsidR="00E14754" w:rsidRDefault="00E14754" w:rsidP="00E14754">
      <w:pPr>
        <w:widowControl w:val="0"/>
        <w:tabs>
          <w:tab w:val="left" w:pos="8647"/>
        </w:tabs>
      </w:pPr>
      <w:r>
        <w:rPr>
          <w:color w:val="FF0000"/>
        </w:rPr>
        <w:sym w:font="Symbol" w:char="F02A"/>
      </w:r>
      <w:hyperlink r:id="rId656" w:anchor="m269" w:history="1">
        <w:r>
          <w:rPr>
            <w:rStyle w:val="Hyperlink"/>
            <w:sz w:val="22"/>
          </w:rPr>
          <w:t>2</w:t>
        </w:r>
        <w:bookmarkStart w:id="1207" w:name="_Hlt529192835"/>
        <w:bookmarkStart w:id="1208" w:name="_Hlt495844806"/>
        <w:bookmarkEnd w:id="1207"/>
        <w:r>
          <w:rPr>
            <w:rStyle w:val="Hyperlink"/>
            <w:sz w:val="22"/>
          </w:rPr>
          <w:t>6</w:t>
        </w:r>
        <w:bookmarkStart w:id="1209" w:name="_Hlt516282774"/>
        <w:bookmarkEnd w:id="1208"/>
        <w:r>
          <w:rPr>
            <w:rStyle w:val="Hyperlink"/>
            <w:sz w:val="22"/>
          </w:rPr>
          <w:t>9</w:t>
        </w:r>
        <w:bookmarkEnd w:id="1209"/>
        <w:r>
          <w:rPr>
            <w:rStyle w:val="Hyperlink"/>
            <w:sz w:val="22"/>
          </w:rPr>
          <w:t>.</w:t>
        </w:r>
      </w:hyperlink>
      <w:r>
        <w:t xml:space="preserve"> Das Rad eines Autos dreht sich mit der </w:t>
      </w:r>
      <w:r w:rsidR="00EA12D9">
        <w:t>Drehzahl</w:t>
      </w:r>
      <w:r w:rsidR="001C454C" w:rsidRPr="00A80C6A">
        <w:rPr>
          <w:position w:val="-12"/>
        </w:rPr>
        <w:object w:dxaOrig="1040" w:dyaOrig="380" w14:anchorId="1B52B86B">
          <v:shape id="_x0000_i1241" type="#_x0000_t75" style="width:54pt;height:18pt" o:ole="">
            <v:imagedata r:id="rId657" o:title=""/>
          </v:shape>
          <o:OLEObject Type="Embed" ProgID="Equation.DSMT4" ShapeID="_x0000_i1241" DrawAspect="Content" ObjectID="_1735305639" r:id="rId658"/>
        </w:object>
      </w:r>
      <w:r>
        <w:t xml:space="preserve">. Bei einer gleichmäßigen sanften Abbremsung dauert es 30 s, bis das Auto steht. </w:t>
      </w:r>
      <w:r>
        <w:br/>
        <w:t>a) Wie viel Umdrehungen macht das Rad noch, bis es zum Stillstand kommt?</w:t>
      </w:r>
      <w:r>
        <w:br/>
        <w:t>b) Das Rad hat einen Radius von 30 cm. Wie groß ist dann der Anhalteweg?</w:t>
      </w:r>
      <w:r>
        <w:br/>
        <w:t>c) Wie groß war die anfängliche Bahngeschwindigkeit des Autos?</w:t>
      </w:r>
      <w:r>
        <w:br/>
      </w:r>
      <w:r>
        <w:sym w:font="Symbol" w:char="F02A"/>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3898"/>
        <w:gridCol w:w="6162"/>
      </w:tblGrid>
      <w:tr w:rsidR="00E14754" w:rsidRPr="0071784C" w14:paraId="7D0487FB" w14:textId="77777777" w:rsidTr="00E14754">
        <w:tc>
          <w:tcPr>
            <w:tcW w:w="3898" w:type="dxa"/>
          </w:tcPr>
          <w:p w14:paraId="2A838714" w14:textId="566CAB48" w:rsidR="00E14754" w:rsidRPr="0071784C" w:rsidRDefault="00215B7B" w:rsidP="00E14754">
            <w:pPr>
              <w:widowControl w:val="0"/>
              <w:tabs>
                <w:tab w:val="left" w:pos="8647"/>
              </w:tabs>
            </w:pPr>
            <w:hyperlink r:id="rId659" w:anchor="m276" w:history="1">
              <w:r w:rsidR="00E14754">
                <w:rPr>
                  <w:rStyle w:val="Hyperlink"/>
                  <w:sz w:val="22"/>
                </w:rPr>
                <w:t>2</w:t>
              </w:r>
              <w:bookmarkStart w:id="1210" w:name="_Hlt496412261"/>
              <w:r w:rsidR="00E14754">
                <w:rPr>
                  <w:rStyle w:val="Hyperlink"/>
                  <w:sz w:val="22"/>
                </w:rPr>
                <w:t>7</w:t>
              </w:r>
              <w:bookmarkEnd w:id="1210"/>
              <w:r w:rsidR="00E14754">
                <w:rPr>
                  <w:rStyle w:val="Hyperlink"/>
                  <w:sz w:val="22"/>
                </w:rPr>
                <w:t>6.</w:t>
              </w:r>
            </w:hyperlink>
            <w:r w:rsidR="00E14754" w:rsidRPr="0071784C">
              <w:t xml:space="preserve"> Im Jahre 1849 führte Armad Fizeau (1819-1896) seine berühmt gewordene </w:t>
            </w:r>
            <w:bookmarkStart w:id="1211" w:name="_Hlt228507265"/>
            <w:bookmarkEnd w:id="1211"/>
            <w:r w:rsidR="00E14754" w:rsidRPr="0071784C">
              <w:t>Messung der Lichtgeschwindigkeit aus.</w:t>
            </w:r>
            <w:r w:rsidR="00E14754" w:rsidRPr="0071784C">
              <w:br/>
              <w:t xml:space="preserve">Das Licht aus einer Lichtquelle L wurde von einer Glasplatte durch die Lücke zwischen zwei Zähnen des Zahnrades auf einen 8630m entfernten Spiegel reflektiert. Nach der Rückkehr vom Spiegel traf es in das Auge des Beobachters. Wenn das Zahnrad mit seinen 720 Zähnen 12,6 Umdrehungen in der Sekunde ausführte, wurde der rückkehrende Lichtstrahl vom folgenden Zahn abgedeckt. </w:t>
            </w:r>
            <w:r w:rsidR="00E14754" w:rsidRPr="0071784C">
              <w:br/>
              <w:t xml:space="preserve">Welchen Wert für c konnte Fizeau daraus berechnen? </w:t>
            </w:r>
            <w:r w:rsidR="00E14754" w:rsidRPr="0071784C">
              <w:sym w:font="Symbol" w:char="F02A"/>
            </w:r>
            <w:r w:rsidR="00E14754" w:rsidRPr="0071784C">
              <w:sym w:font="Symbol" w:char="F02A"/>
            </w:r>
            <w:r w:rsidR="00E14754" w:rsidRPr="0071784C">
              <w:sym w:font="Symbol" w:char="F02A"/>
            </w:r>
          </w:p>
        </w:tc>
        <w:tc>
          <w:tcPr>
            <w:tcW w:w="6162" w:type="dxa"/>
          </w:tcPr>
          <w:p w14:paraId="12E1D712" w14:textId="77777777" w:rsidR="00E14754" w:rsidRPr="0071784C" w:rsidRDefault="00215B7B" w:rsidP="00E14754">
            <w:pPr>
              <w:widowControl w:val="0"/>
              <w:tabs>
                <w:tab w:val="left" w:pos="8647"/>
              </w:tabs>
            </w:pPr>
            <w:r>
              <w:rPr>
                <w:noProof/>
              </w:rPr>
              <w:pict w14:anchorId="099B5B4D">
                <v:shape id="Bild 152" o:spid="_x0000_i1242" type="#_x0000_t75" alt="m267" style="width:4in;height:150pt;visibility:visible">
                  <v:imagedata r:id="rId660" o:title="m267"/>
                </v:shape>
              </w:pict>
            </w:r>
          </w:p>
        </w:tc>
      </w:tr>
    </w:tbl>
    <w:p w14:paraId="31E19C19" w14:textId="21F3C7B8" w:rsidR="00E14754" w:rsidRDefault="00E14754" w:rsidP="00E14754">
      <w:pPr>
        <w:widowControl w:val="0"/>
      </w:pPr>
      <w:bookmarkStart w:id="1212" w:name="_Hlt35609912"/>
      <w:r>
        <w:rPr>
          <w:color w:val="FF0000"/>
        </w:rPr>
        <w:sym w:font="Symbol" w:char="F02A"/>
      </w:r>
      <w:hyperlink r:id="rId661" w:anchor="m334" w:history="1">
        <w:r>
          <w:rPr>
            <w:rStyle w:val="Hyperlink"/>
            <w:sz w:val="22"/>
          </w:rPr>
          <w:t>3</w:t>
        </w:r>
        <w:bookmarkStart w:id="1213" w:name="_Hlt496412269"/>
        <w:r>
          <w:rPr>
            <w:rStyle w:val="Hyperlink"/>
            <w:sz w:val="22"/>
          </w:rPr>
          <w:t>3</w:t>
        </w:r>
        <w:bookmarkStart w:id="1214" w:name="_Hlt496018670"/>
        <w:bookmarkEnd w:id="1213"/>
        <w:r>
          <w:rPr>
            <w:rStyle w:val="Hyperlink"/>
            <w:sz w:val="22"/>
          </w:rPr>
          <w:t>4</w:t>
        </w:r>
        <w:bookmarkEnd w:id="1214"/>
        <w:r>
          <w:rPr>
            <w:rStyle w:val="Hyperlink"/>
            <w:sz w:val="22"/>
          </w:rPr>
          <w:t>.</w:t>
        </w:r>
      </w:hyperlink>
      <w:bookmarkEnd w:id="1212"/>
      <w:r>
        <w:t xml:space="preserve"> Die Sp</w:t>
      </w:r>
      <w:bookmarkStart w:id="1215" w:name="_Hlt45288382"/>
      <w:bookmarkEnd w:id="1215"/>
      <w:r>
        <w:t>itze des Minutenzeigers einer Turmuhr hat die Geschwindigkeit 1,5 mms</w:t>
      </w:r>
      <w:r>
        <w:rPr>
          <w:vertAlign w:val="superscript"/>
        </w:rPr>
        <w:t>-1</w:t>
      </w:r>
      <w:r>
        <w:t>. Wie lang ist der Zeiger?</w:t>
      </w:r>
      <w:r>
        <w:br/>
      </w:r>
      <w:r>
        <w:sym w:font="Symbol" w:char="F02A"/>
      </w:r>
      <w:r>
        <w:sym w:font="Symbol" w:char="F02A"/>
      </w:r>
    </w:p>
    <w:p w14:paraId="372E44EC" w14:textId="19A5A25F" w:rsidR="00E14754" w:rsidRDefault="00E14754" w:rsidP="00E14754">
      <w:pPr>
        <w:widowControl w:val="0"/>
      </w:pPr>
      <w:bookmarkStart w:id="1216" w:name="_Hlt496018746"/>
      <w:r>
        <w:rPr>
          <w:color w:val="FF0000"/>
        </w:rPr>
        <w:sym w:font="Symbol" w:char="F02A"/>
      </w:r>
      <w:hyperlink r:id="rId662" w:anchor="m336" w:history="1">
        <w:r>
          <w:rPr>
            <w:rStyle w:val="Hyperlink"/>
            <w:sz w:val="22"/>
          </w:rPr>
          <w:t>3</w:t>
        </w:r>
        <w:bookmarkStart w:id="1217" w:name="_Hlt35319054"/>
        <w:r>
          <w:rPr>
            <w:rStyle w:val="Hyperlink"/>
            <w:sz w:val="22"/>
          </w:rPr>
          <w:t>3</w:t>
        </w:r>
        <w:bookmarkStart w:id="1218" w:name="_Hlt45288283"/>
        <w:bookmarkStart w:id="1219" w:name="_Hlt496412272"/>
        <w:bookmarkEnd w:id="1217"/>
        <w:bookmarkEnd w:id="1218"/>
        <w:r>
          <w:rPr>
            <w:rStyle w:val="Hyperlink"/>
            <w:sz w:val="22"/>
          </w:rPr>
          <w:t>6</w:t>
        </w:r>
        <w:bookmarkEnd w:id="1219"/>
        <w:r>
          <w:rPr>
            <w:rStyle w:val="Hyperlink"/>
            <w:sz w:val="22"/>
          </w:rPr>
          <w:t>.</w:t>
        </w:r>
      </w:hyperlink>
      <w:bookmarkEnd w:id="1216"/>
      <w:r>
        <w:t xml:space="preserve"> Wie viel Umdrehungen pro Minute macht ein Rad eines Fahrrades bei einer Geschwindigkeit von 25 kmh</w:t>
      </w:r>
      <w:r>
        <w:rPr>
          <w:vertAlign w:val="superscript"/>
        </w:rPr>
        <w:t>-1</w:t>
      </w:r>
      <w:r>
        <w:t>? (Bei einem 28er-Fahrrad beträgt der Durchmesser eines Rades 28 Zoll = 711 mm.)</w:t>
      </w:r>
      <w:r>
        <w:br/>
      </w:r>
      <w:r>
        <w:sym w:font="Symbol" w:char="F02A"/>
      </w:r>
      <w:r>
        <w:sym w:font="Symbol" w:char="F02A"/>
      </w:r>
      <w:r>
        <w:sym w:font="Symbol" w:char="F02A"/>
      </w:r>
      <w:r>
        <w:br/>
      </w:r>
      <w:r>
        <w:rPr>
          <w:color w:val="FF0000"/>
        </w:rPr>
        <w:sym w:font="Symbol" w:char="F02A"/>
      </w:r>
      <w:hyperlink r:id="rId663" w:anchor="m439" w:history="1">
        <w:r>
          <w:rPr>
            <w:rStyle w:val="Hyperlink"/>
            <w:sz w:val="22"/>
          </w:rPr>
          <w:t>4</w:t>
        </w:r>
        <w:bookmarkStart w:id="1220" w:name="_Hlt220722494"/>
        <w:bookmarkStart w:id="1221" w:name="_Hlt532540957"/>
        <w:bookmarkEnd w:id="1220"/>
        <w:r>
          <w:rPr>
            <w:rStyle w:val="Hyperlink"/>
            <w:sz w:val="22"/>
          </w:rPr>
          <w:t>3</w:t>
        </w:r>
        <w:bookmarkStart w:id="1222" w:name="_Hlt220720553"/>
        <w:bookmarkEnd w:id="1221"/>
        <w:r>
          <w:rPr>
            <w:rStyle w:val="Hyperlink"/>
            <w:sz w:val="22"/>
          </w:rPr>
          <w:t>9</w:t>
        </w:r>
        <w:bookmarkEnd w:id="1222"/>
        <w:r>
          <w:rPr>
            <w:rStyle w:val="Hyperlink"/>
            <w:sz w:val="22"/>
          </w:rPr>
          <w:t>.</w:t>
        </w:r>
      </w:hyperlink>
      <w:r>
        <w:t xml:space="preserve"> Eine Ultrazentrifuge erreicht 23 940 Umdrehungen pro Minute bei einem Radius von 10 cm. Welchen Weg legt ein Teilchen in einer Millisekunde zurück?</w:t>
      </w:r>
      <w:r>
        <w:br/>
      </w:r>
      <w:r>
        <w:sym w:font="Symbol" w:char="F02A"/>
      </w:r>
      <w:r>
        <w:sym w:font="Symbol" w:char="F02A"/>
      </w:r>
      <w:r>
        <w:sym w:font="Symbol" w:char="F02A"/>
      </w:r>
      <w:r>
        <w:br/>
      </w:r>
      <w:bookmarkStart w:id="1223" w:name="_Hlt25293303"/>
      <w:r>
        <w:rPr>
          <w:color w:val="FF0000"/>
        </w:rPr>
        <w:sym w:font="Symbol" w:char="F02A"/>
      </w:r>
      <w:bookmarkStart w:id="1224" w:name="_Hlt61703428"/>
      <w:r>
        <w:fldChar w:fldCharType="begin"/>
      </w:r>
      <w:r w:rsidR="00626526">
        <w:instrText>HYPERLINK "lsgmech.docx" \l "m454"</w:instrText>
      </w:r>
      <w:r>
        <w:fldChar w:fldCharType="separate"/>
      </w:r>
      <w:r>
        <w:rPr>
          <w:rStyle w:val="Hyperlink"/>
          <w:sz w:val="22"/>
        </w:rPr>
        <w:t>4</w:t>
      </w:r>
      <w:bookmarkStart w:id="1225" w:name="_Hlt25304326"/>
      <w:bookmarkStart w:id="1226" w:name="_Hlt25293306"/>
      <w:bookmarkEnd w:id="1225"/>
      <w:r>
        <w:rPr>
          <w:rStyle w:val="Hyperlink"/>
          <w:sz w:val="22"/>
        </w:rPr>
        <w:t>5</w:t>
      </w:r>
      <w:bookmarkEnd w:id="1226"/>
      <w:r>
        <w:rPr>
          <w:rStyle w:val="Hyperlink"/>
          <w:sz w:val="22"/>
        </w:rPr>
        <w:t>4.</w:t>
      </w:r>
      <w:r>
        <w:fldChar w:fldCharType="end"/>
      </w:r>
      <w:bookmarkEnd w:id="1223"/>
      <w:bookmarkEnd w:id="1224"/>
      <w:r>
        <w:t xml:space="preserve"> Der Ort Peenemünde auf Usedom (geografische Breite 54°) wurde durch die vor und im Zweiten Weltkrieg </w:t>
      </w:r>
      <w:proofErr w:type="gramStart"/>
      <w:r>
        <w:t>durchgeführten Raketenversuche</w:t>
      </w:r>
      <w:proofErr w:type="gramEnd"/>
      <w:r>
        <w:t xml:space="preserve"> berühmt und berüchtigt. Viele große Raketenpioniere haben unter Leitung von Wernher von Braun an der Entwicklung des Aggregates 4 (A4) gearbeitet. Das A4 wurde später Grundlage aller Weltraumraketen und ist  als V2 beim Beschuss von London unrühmlich in die Geschichte eingegangen. </w:t>
      </w:r>
      <w:r>
        <w:br/>
        <w:t>Heutige Raketenstartplätze befinden sich immer in der Nähe des Erdäquators, damit die Geschwindigkeit der Erdrotation maximal ausgenutzt wird. Wie groß ist die maximale zusätzliche Geschwindigkeit, die eine Rakete in Peenemünde erhalten würde, wenn die Rakete in Richtung der Erdrotation (Osten) starten würde?</w:t>
      </w:r>
      <w:r>
        <w:br/>
      </w:r>
      <w:r>
        <w:sym w:font="Symbol" w:char="F02A"/>
      </w:r>
      <w:r>
        <w:sym w:font="Symbol" w:char="F02A"/>
      </w:r>
      <w:r>
        <w:sym w:font="Symbol" w:char="F02A"/>
      </w:r>
      <w:r>
        <w:br/>
      </w:r>
      <w:bookmarkStart w:id="1227" w:name="_Hlt35320501"/>
      <w:r>
        <w:rPr>
          <w:color w:val="FF0000"/>
        </w:rPr>
        <w:sym w:font="Symbol" w:char="F02A"/>
      </w:r>
      <w:hyperlink r:id="rId664" w:anchor="m461" w:history="1">
        <w:r>
          <w:rPr>
            <w:rStyle w:val="Hyperlink"/>
            <w:sz w:val="22"/>
          </w:rPr>
          <w:t>4</w:t>
        </w:r>
        <w:bookmarkStart w:id="1228" w:name="_Hlt82906744"/>
        <w:bookmarkStart w:id="1229" w:name="_Hlt35321443"/>
        <w:bookmarkEnd w:id="1228"/>
        <w:r>
          <w:rPr>
            <w:rStyle w:val="Hyperlink"/>
            <w:sz w:val="22"/>
          </w:rPr>
          <w:t>6</w:t>
        </w:r>
        <w:bookmarkEnd w:id="1229"/>
        <w:r>
          <w:rPr>
            <w:rStyle w:val="Hyperlink"/>
            <w:sz w:val="22"/>
          </w:rPr>
          <w:t>1.</w:t>
        </w:r>
      </w:hyperlink>
      <w:r>
        <w:t xml:space="preserve"> </w:t>
      </w:r>
      <w:bookmarkEnd w:id="1227"/>
      <w:r>
        <w:t>Eine Festplatte macht 7200 Umdrehungen pro Minute. Der äußere Rand hat einen Abstand von 4,5 cm von der Mitte. Wie groß ist die Bahngeschwindigkeit eines Punktes in diesem Abstand? (in km/h)</w:t>
      </w:r>
      <w:bookmarkStart w:id="1230" w:name="_Hlt35321239"/>
      <w:bookmarkEnd w:id="1230"/>
      <w:r>
        <w:br/>
      </w:r>
      <w:r>
        <w:sym w:font="Symbol" w:char="F02A"/>
      </w:r>
      <w:r>
        <w:sym w:font="Symbol" w:char="F02A"/>
      </w:r>
    </w:p>
    <w:p w14:paraId="0516E369" w14:textId="77777777" w:rsidR="00456B7A" w:rsidRDefault="00456B7A" w:rsidP="00E14754">
      <w:pPr>
        <w:widowControl w:val="0"/>
      </w:pPr>
    </w:p>
    <w:bookmarkStart w:id="1231" w:name="_Hlt162410946"/>
    <w:p w14:paraId="5A1EE62B" w14:textId="3F94BBD7" w:rsidR="00E14754" w:rsidRDefault="00E14754" w:rsidP="00E14754">
      <w:pPr>
        <w:widowControl w:val="0"/>
      </w:pPr>
      <w:r>
        <w:fldChar w:fldCharType="begin"/>
      </w:r>
      <w:r w:rsidR="00626526">
        <w:instrText>HYPERLINK "lsgmech.docx" \l "m524"</w:instrText>
      </w:r>
      <w:r>
        <w:fldChar w:fldCharType="separate"/>
      </w:r>
      <w:r>
        <w:rPr>
          <w:rStyle w:val="Hyperlink"/>
          <w:sz w:val="22"/>
        </w:rPr>
        <w:t>5</w:t>
      </w:r>
      <w:bookmarkStart w:id="1232" w:name="_Hlt88729162"/>
      <w:bookmarkStart w:id="1233" w:name="_Hlt88729466"/>
      <w:bookmarkEnd w:id="1232"/>
      <w:r>
        <w:rPr>
          <w:rStyle w:val="Hyperlink"/>
          <w:sz w:val="22"/>
        </w:rPr>
        <w:t>2</w:t>
      </w:r>
      <w:bookmarkEnd w:id="1233"/>
      <w:r>
        <w:rPr>
          <w:rStyle w:val="Hyperlink"/>
          <w:sz w:val="22"/>
        </w:rPr>
        <w:t>4.</w:t>
      </w:r>
      <w:r>
        <w:fldChar w:fldCharType="end"/>
      </w:r>
      <w:bookmarkEnd w:id="1231"/>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B8C9086" w14:textId="77777777" w:rsidTr="00E14754">
        <w:tc>
          <w:tcPr>
            <w:tcW w:w="5030" w:type="dxa"/>
          </w:tcPr>
          <w:p w14:paraId="6E70F435" w14:textId="77777777" w:rsidR="00E14754" w:rsidRPr="0071784C" w:rsidRDefault="00E14754" w:rsidP="00E14754">
            <w:pPr>
              <w:widowControl w:val="0"/>
            </w:pPr>
            <w:r w:rsidRPr="0071784C">
              <w:lastRenderedPageBreak/>
              <w:t xml:space="preserve">In einem sehr hohen Turm, der auf der Erdoberfläche steht, befindet sich ganz oben an der Decke genau in der Mitte eine Kugel. Durch einen Mechanismus kann die Kugel ausgelöst werden, so dass sie frei nach unten fällt. </w:t>
            </w:r>
          </w:p>
          <w:p w14:paraId="7E55875E" w14:textId="77777777" w:rsidR="00E14754" w:rsidRPr="0071784C" w:rsidRDefault="00E14754" w:rsidP="00E14754">
            <w:pPr>
              <w:widowControl w:val="0"/>
            </w:pPr>
            <w:r w:rsidRPr="0071784C">
              <w:t>Der Turm ist durch einen Pumpe (nicht im Bild) luftleer gepumpt worden.</w:t>
            </w:r>
          </w:p>
          <w:p w14:paraId="32371391" w14:textId="77777777" w:rsidR="00E14754" w:rsidRPr="0071784C" w:rsidRDefault="00E14754" w:rsidP="00E14754">
            <w:pPr>
              <w:widowControl w:val="0"/>
            </w:pPr>
            <w:r w:rsidRPr="0071784C">
              <w:t>Wo kommt die Kugel am Boden an?</w:t>
            </w:r>
          </w:p>
          <w:p w14:paraId="05F6633E" w14:textId="77777777" w:rsidR="00E14754" w:rsidRPr="0071784C" w:rsidRDefault="00E14754" w:rsidP="00E14754">
            <w:pPr>
              <w:widowControl w:val="0"/>
            </w:pPr>
            <w:r w:rsidRPr="0071784C">
              <w:t>a) westlich von der Abwurfstelle</w:t>
            </w:r>
          </w:p>
          <w:p w14:paraId="5849F286" w14:textId="77777777" w:rsidR="00E14754" w:rsidRPr="0071784C" w:rsidRDefault="00E14754" w:rsidP="00E14754">
            <w:pPr>
              <w:widowControl w:val="0"/>
            </w:pPr>
            <w:r w:rsidRPr="0071784C">
              <w:t>b) genau unter der Abwurfstelle</w:t>
            </w:r>
          </w:p>
          <w:p w14:paraId="27E9F6F1" w14:textId="77777777" w:rsidR="00E14754" w:rsidRPr="0071784C" w:rsidRDefault="00E14754" w:rsidP="00E14754">
            <w:pPr>
              <w:widowControl w:val="0"/>
            </w:pPr>
            <w:r w:rsidRPr="0071784C">
              <w:t>c) östlich von der Abwurfstelle</w:t>
            </w:r>
          </w:p>
          <w:p w14:paraId="55B3437B" w14:textId="77777777" w:rsidR="00E14754" w:rsidRPr="0071784C" w:rsidRDefault="00E14754" w:rsidP="00E14754">
            <w:pPr>
              <w:widowControl w:val="0"/>
            </w:pPr>
            <w:r w:rsidRPr="0071784C">
              <w:sym w:font="Symbol" w:char="F02A"/>
            </w:r>
            <w:r w:rsidRPr="0071784C">
              <w:sym w:font="Symbol" w:char="F02A"/>
            </w:r>
            <w:r w:rsidRPr="0071784C">
              <w:sym w:font="Symbol" w:char="F02A"/>
            </w:r>
          </w:p>
        </w:tc>
        <w:tc>
          <w:tcPr>
            <w:tcW w:w="5030" w:type="dxa"/>
          </w:tcPr>
          <w:p w14:paraId="5930ADE8" w14:textId="77777777" w:rsidR="00E14754" w:rsidRPr="0071784C" w:rsidRDefault="00215B7B" w:rsidP="00E14754">
            <w:pPr>
              <w:widowControl w:val="0"/>
            </w:pPr>
            <w:r>
              <w:rPr>
                <w:noProof/>
              </w:rPr>
              <w:pict w14:anchorId="280A548B">
                <v:shape id="Bild 153" o:spid="_x0000_i1243" type="#_x0000_t75" alt="m524" style="width:246pt;height:318pt;visibility:visible">
                  <v:imagedata r:id="rId665" o:title="m524"/>
                </v:shape>
              </w:pict>
            </w:r>
          </w:p>
        </w:tc>
      </w:tr>
    </w:tbl>
    <w:p w14:paraId="1A912618" w14:textId="77777777" w:rsidR="00E14754" w:rsidRDefault="00E14754" w:rsidP="00E14754">
      <w:pPr>
        <w:widowControl w:val="0"/>
      </w:pPr>
    </w:p>
    <w:bookmarkStart w:id="1234" w:name="_Hlt119290511"/>
    <w:p w14:paraId="4D6F3026" w14:textId="3CE0FF9D" w:rsidR="00E14754" w:rsidRDefault="00E14754" w:rsidP="00E14754">
      <w:pPr>
        <w:widowControl w:val="0"/>
      </w:pPr>
      <w:r>
        <w:fldChar w:fldCharType="begin"/>
      </w:r>
      <w:r w:rsidR="00626526">
        <w:instrText>HYPERLINK "lsgmech.docx" \l "m577"</w:instrText>
      </w:r>
      <w:r>
        <w:fldChar w:fldCharType="separate"/>
      </w:r>
      <w:r>
        <w:rPr>
          <w:rStyle w:val="Hyperlink"/>
          <w:sz w:val="22"/>
        </w:rPr>
        <w:t>5</w:t>
      </w:r>
      <w:bookmarkStart w:id="1235" w:name="_Hlt126313443"/>
      <w:r>
        <w:rPr>
          <w:rStyle w:val="Hyperlink"/>
          <w:sz w:val="22"/>
        </w:rPr>
        <w:t>7</w:t>
      </w:r>
      <w:bookmarkStart w:id="1236" w:name="_Hlt126313479"/>
      <w:bookmarkEnd w:id="1235"/>
      <w:r>
        <w:rPr>
          <w:rStyle w:val="Hyperlink"/>
          <w:sz w:val="22"/>
        </w:rPr>
        <w:t>7</w:t>
      </w:r>
      <w:bookmarkEnd w:id="1236"/>
      <w:r>
        <w:rPr>
          <w:rStyle w:val="Hyperlink"/>
          <w:sz w:val="22"/>
        </w:rPr>
        <w:t>.</w:t>
      </w:r>
      <w:r>
        <w:fldChar w:fldCharType="end"/>
      </w:r>
      <w:bookmarkEnd w:id="1234"/>
      <w:r>
        <w:t xml:space="preserve"> </w:t>
      </w:r>
      <w:bookmarkStart w:id="1237" w:name="_Hlt119290974"/>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644C3A18" w14:textId="77777777" w:rsidTr="00E14754">
        <w:tc>
          <w:tcPr>
            <w:tcW w:w="10061" w:type="dxa"/>
          </w:tcPr>
          <w:p w14:paraId="3D96FBF2" w14:textId="77777777" w:rsidR="00E14754" w:rsidRPr="0071784C" w:rsidRDefault="00215B7B" w:rsidP="00E14754">
            <w:pPr>
              <w:widowControl w:val="0"/>
            </w:pPr>
            <w:r>
              <w:rPr>
                <w:noProof/>
              </w:rPr>
              <w:pict w14:anchorId="2F5A1B7C">
                <v:shape id="Bild 154" o:spid="_x0000_i1244" type="#_x0000_t75" alt="m577" style="width:498pt;height:240pt;visibility:visible">
                  <v:imagedata r:id="rId666" o:title="m577"/>
                </v:shape>
              </w:pict>
            </w:r>
          </w:p>
        </w:tc>
      </w:tr>
      <w:tr w:rsidR="00E14754" w:rsidRPr="0071784C" w14:paraId="6AB97C18" w14:textId="77777777" w:rsidTr="00E14754">
        <w:tc>
          <w:tcPr>
            <w:tcW w:w="10061" w:type="dxa"/>
          </w:tcPr>
          <w:p w14:paraId="5B5D99FC" w14:textId="77777777" w:rsidR="00E14754" w:rsidRPr="0071784C" w:rsidRDefault="00E14754" w:rsidP="00E14754">
            <w:pPr>
              <w:widowControl w:val="0"/>
            </w:pPr>
            <w:r w:rsidRPr="0071784C">
              <w:t>Vater und Sohn sind mit dem Rad unterwegs, der eine mit einem 28er, der andere mit einem 22er Rad. Als es dunkel wird, schalten beide ihre Lampen an, indem sie ihren Dynamo an das Vorderrad andrücken. Wie verhalten sich die Helligkeiten der Lampen zueinander, wenn beide gleich schnell fahren und identische Lichtanlagen haben?</w:t>
            </w:r>
          </w:p>
          <w:p w14:paraId="30E94EA3" w14:textId="77777777" w:rsidR="00E14754" w:rsidRPr="0071784C" w:rsidRDefault="00E14754" w:rsidP="00E14754">
            <w:pPr>
              <w:widowControl w:val="0"/>
            </w:pPr>
            <w:r w:rsidRPr="0071784C">
              <w:t>a) Das Licht an dem großen Rad ist heller.</w:t>
            </w:r>
          </w:p>
          <w:p w14:paraId="017A80E3" w14:textId="77777777" w:rsidR="00E14754" w:rsidRPr="0071784C" w:rsidRDefault="00E14754" w:rsidP="00E14754">
            <w:pPr>
              <w:widowControl w:val="0"/>
            </w:pPr>
            <w:r w:rsidRPr="0071784C">
              <w:t>b) Das Licht an dem kleinen Rad ist heller.</w:t>
            </w:r>
          </w:p>
          <w:p w14:paraId="53AF2462" w14:textId="77777777" w:rsidR="00E14754" w:rsidRPr="0071784C" w:rsidRDefault="00E14754" w:rsidP="00E14754">
            <w:pPr>
              <w:widowControl w:val="0"/>
            </w:pPr>
            <w:r w:rsidRPr="0071784C">
              <w:lastRenderedPageBreak/>
              <w:t>c) Die Lichter sind gleich hell.</w:t>
            </w:r>
          </w:p>
          <w:p w14:paraId="0113ABFB" w14:textId="77777777" w:rsidR="00E14754" w:rsidRPr="0071784C" w:rsidRDefault="00E14754" w:rsidP="00E14754">
            <w:pPr>
              <w:widowControl w:val="0"/>
            </w:pPr>
          </w:p>
        </w:tc>
      </w:tr>
    </w:tbl>
    <w:p w14:paraId="68DAA299" w14:textId="77777777" w:rsidR="00E14754" w:rsidRDefault="00E14754" w:rsidP="00E14754">
      <w:pPr>
        <w:widowControl w:val="0"/>
      </w:pPr>
    </w:p>
    <w:p w14:paraId="269CB2E2" w14:textId="77777777" w:rsidR="00E14754" w:rsidRDefault="00E14754" w:rsidP="00E14754">
      <w:pPr>
        <w:widowControl w:val="0"/>
      </w:pPr>
    </w:p>
    <w:p w14:paraId="64873FC5" w14:textId="7D2C52A1" w:rsidR="00E14754" w:rsidRDefault="00E14754" w:rsidP="00E14754">
      <w:pPr>
        <w:widowControl w:val="0"/>
      </w:pPr>
      <w:r>
        <w:t xml:space="preserve"> </w:t>
      </w:r>
      <w:hyperlink r:id="rId667" w:anchor="m744" w:history="1">
        <w:r>
          <w:rPr>
            <w:rStyle w:val="Hyperlink"/>
          </w:rPr>
          <w:t>7</w:t>
        </w:r>
        <w:bookmarkStart w:id="1238" w:name="_Hlt230344801"/>
        <w:bookmarkStart w:id="1239" w:name="_Hlt230060447"/>
        <w:bookmarkEnd w:id="1238"/>
        <w:r>
          <w:rPr>
            <w:rStyle w:val="Hyperlink"/>
          </w:rPr>
          <w:t>4</w:t>
        </w:r>
        <w:bookmarkEnd w:id="1239"/>
        <w:r>
          <w:rPr>
            <w:rStyle w:val="Hyperlink"/>
          </w:rPr>
          <w:t>4</w:t>
        </w:r>
      </w:hyperlink>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3DD8903E" w14:textId="77777777" w:rsidTr="00E14754">
        <w:tc>
          <w:tcPr>
            <w:tcW w:w="5030" w:type="dxa"/>
          </w:tcPr>
          <w:p w14:paraId="33A66732" w14:textId="77777777" w:rsidR="00E14754" w:rsidRPr="0071784C" w:rsidRDefault="00E14754" w:rsidP="00E14754">
            <w:pPr>
              <w:widowControl w:val="0"/>
            </w:pPr>
            <w:r w:rsidRPr="0071784C">
              <w:t>Es werden zwei gleich große Münzen auf den Tisch gelegt, so dass sich am Rand berühren. Die Münze, die mit der Zahl nach oben liegt wird festgehalten und die andere einmal um diese herumgerollt. Die rollende Münze muss dabei exakt rollen und darf nicht gleiten. Wie oft dreht sich die rollende Münze um ihre eigene Achse, wenn sie die feststehende Münze einmal vollständig umrundet?</w:t>
            </w:r>
          </w:p>
          <w:p w14:paraId="11D1C1F5" w14:textId="77777777" w:rsidR="00E14754" w:rsidRPr="0071784C" w:rsidRDefault="00E14754" w:rsidP="00E14754">
            <w:pPr>
              <w:widowControl w:val="0"/>
            </w:pPr>
            <w:r w:rsidRPr="0071784C">
              <w:t>a) ½ - mal</w:t>
            </w:r>
          </w:p>
          <w:p w14:paraId="370A90D9" w14:textId="77777777" w:rsidR="00E14754" w:rsidRPr="0071784C" w:rsidRDefault="00E14754" w:rsidP="00E14754">
            <w:pPr>
              <w:widowControl w:val="0"/>
            </w:pPr>
            <w:r w:rsidRPr="0071784C">
              <w:t>b) einmal</w:t>
            </w:r>
          </w:p>
          <w:p w14:paraId="2B639B31" w14:textId="77777777" w:rsidR="00E14754" w:rsidRPr="0071784C" w:rsidRDefault="00E14754" w:rsidP="00E14754">
            <w:pPr>
              <w:widowControl w:val="0"/>
            </w:pPr>
            <w:r w:rsidRPr="0071784C">
              <w:t>c) zweimal</w:t>
            </w:r>
          </w:p>
          <w:p w14:paraId="27456FC8" w14:textId="77777777" w:rsidR="00E14754" w:rsidRPr="0071784C" w:rsidRDefault="00E14754" w:rsidP="00E14754">
            <w:pPr>
              <w:widowControl w:val="0"/>
            </w:pPr>
            <w:r w:rsidRPr="0071784C">
              <w:t>d) dreimal</w:t>
            </w:r>
          </w:p>
        </w:tc>
        <w:tc>
          <w:tcPr>
            <w:tcW w:w="5030" w:type="dxa"/>
          </w:tcPr>
          <w:p w14:paraId="2DDE225A" w14:textId="77777777" w:rsidR="00E14754" w:rsidRPr="0071784C" w:rsidRDefault="00215B7B" w:rsidP="00E14754">
            <w:pPr>
              <w:widowControl w:val="0"/>
            </w:pPr>
            <w:r>
              <w:rPr>
                <w:noProof/>
              </w:rPr>
              <w:pict w14:anchorId="2EDD265C">
                <v:shape id="Bild 155" o:spid="_x0000_i1245" type="#_x0000_t75" alt="m744_1" style="width:246pt;height:180pt;visibility:visible">
                  <v:imagedata r:id="rId668" o:title="m744_1"/>
                </v:shape>
              </w:pict>
            </w:r>
          </w:p>
        </w:tc>
      </w:tr>
    </w:tbl>
    <w:p w14:paraId="3822612E" w14:textId="77777777" w:rsidR="00E14754" w:rsidRDefault="00E14754" w:rsidP="00E14754">
      <w:pPr>
        <w:widowControl w:val="0"/>
      </w:pPr>
    </w:p>
    <w:bookmarkEnd w:id="1237"/>
    <w:p w14:paraId="19F70691" w14:textId="2D7BA78E" w:rsidR="00E14754" w:rsidRDefault="00456B7A" w:rsidP="00E14754">
      <w:pPr>
        <w:widowControl w:val="0"/>
      </w:pPr>
      <w:r>
        <w:rPr>
          <w:color w:val="FF0000"/>
        </w:rPr>
        <w:sym w:font="Symbol" w:char="F02A"/>
      </w:r>
      <w:hyperlink r:id="rId669" w:anchor="m813" w:history="1">
        <w:r w:rsidRPr="00456B7A">
          <w:rPr>
            <w:rStyle w:val="Hyperlink"/>
            <w:sz w:val="22"/>
          </w:rPr>
          <w:t>813.</w:t>
        </w:r>
      </w:hyperlink>
      <w:r>
        <w:t xml:space="preserve"> Der äußere Bereich eines Läufers einer Dampfturbine hat bei 1,80 m Durchmesser eine höchstzulässige Geschwindigkeit von 225 m/s. Mit welcher Drehzahl darf sich die Turbine maximal drehen?</w:t>
      </w:r>
    </w:p>
    <w:p w14:paraId="34C3AEE2" w14:textId="77777777" w:rsidR="00A9535B" w:rsidRDefault="00A9535B" w:rsidP="00E14754">
      <w:pPr>
        <w:widowControl w:val="0"/>
      </w:pPr>
    </w:p>
    <w:tbl>
      <w:tblPr>
        <w:tblW w:w="0" w:type="auto"/>
        <w:tblLook w:val="01E0" w:firstRow="1" w:lastRow="1" w:firstColumn="1" w:lastColumn="1" w:noHBand="0" w:noVBand="0"/>
      </w:tblPr>
      <w:tblGrid>
        <w:gridCol w:w="4158"/>
        <w:gridCol w:w="5979"/>
      </w:tblGrid>
      <w:tr w:rsidR="0074135B" w:rsidRPr="0071784C" w14:paraId="214CCDCA" w14:textId="77777777" w:rsidTr="00290065">
        <w:tc>
          <w:tcPr>
            <w:tcW w:w="5030" w:type="dxa"/>
            <w:shd w:val="clear" w:color="auto" w:fill="auto"/>
          </w:tcPr>
          <w:p w14:paraId="5218F582" w14:textId="7BD7BA4A" w:rsidR="00AB44B7" w:rsidRPr="0071784C" w:rsidRDefault="00215B7B" w:rsidP="00290065">
            <w:pPr>
              <w:widowControl w:val="0"/>
            </w:pPr>
            <w:hyperlink r:id="rId670" w:anchor="m875" w:history="1">
              <w:r w:rsidR="0074135B" w:rsidRPr="00290065">
                <w:rPr>
                  <w:rStyle w:val="Hyperlink"/>
                  <w:sz w:val="22"/>
                </w:rPr>
                <w:t>875.</w:t>
              </w:r>
            </w:hyperlink>
            <w:r w:rsidR="0074135B" w:rsidRPr="0071784C">
              <w:t xml:space="preserve"> </w:t>
            </w:r>
            <w:r w:rsidR="00AB44B7" w:rsidRPr="0071784C">
              <w:t xml:space="preserve"> </w:t>
            </w:r>
            <w:bookmarkStart w:id="1240" w:name="_Hlk383331112"/>
            <w:r w:rsidR="00AB44B7" w:rsidRPr="0071784C">
              <w:t>Die Zeiger der Rathausuhr haben vom Drehpunkt aus gemessen eine Länge von 820 mm und 550 mm. Sie werden durch das Uhrwerk gleichförmig bewegt.</w:t>
            </w:r>
          </w:p>
          <w:p w14:paraId="228F5B2A" w14:textId="77777777" w:rsidR="0074135B" w:rsidRPr="0071784C" w:rsidRDefault="00AB44B7" w:rsidP="00290065">
            <w:pPr>
              <w:widowControl w:val="0"/>
            </w:pPr>
            <w:r w:rsidRPr="0071784C">
              <w:t xml:space="preserve">Mit welchen Geschwindigkeiten bewegen sich die am weitest außen liegenden Punkte der beiden Zeigers? </w:t>
            </w:r>
            <w:bookmarkEnd w:id="1240"/>
          </w:p>
        </w:tc>
        <w:tc>
          <w:tcPr>
            <w:tcW w:w="5031" w:type="dxa"/>
            <w:shd w:val="clear" w:color="auto" w:fill="auto"/>
          </w:tcPr>
          <w:p w14:paraId="70A9130D" w14:textId="77777777" w:rsidR="0074135B" w:rsidRPr="0071784C" w:rsidRDefault="00215B7B" w:rsidP="00290065">
            <w:pPr>
              <w:widowControl w:val="0"/>
            </w:pPr>
            <w:r>
              <w:rPr>
                <w:noProof/>
              </w:rPr>
              <w:pict w14:anchorId="751567BE">
                <v:shape id="Bild 156" o:spid="_x0000_i1246" type="#_x0000_t75" alt="a887" style="width:4in;height:186pt;visibility:visible">
                  <v:imagedata r:id="rId671" o:title="a887"/>
                </v:shape>
              </w:pict>
            </w:r>
          </w:p>
        </w:tc>
      </w:tr>
    </w:tbl>
    <w:p w14:paraId="1A7F7FCC" w14:textId="77777777" w:rsidR="0074135B" w:rsidRDefault="0074135B" w:rsidP="00E14754">
      <w:pPr>
        <w:widowControl w:val="0"/>
      </w:pPr>
    </w:p>
    <w:p w14:paraId="28567E8A" w14:textId="77777777" w:rsidR="00253FE1" w:rsidRDefault="00253FE1" w:rsidP="00E14754">
      <w:pPr>
        <w:widowControl w:val="0"/>
      </w:pPr>
    </w:p>
    <w:p w14:paraId="19414E46" w14:textId="1E12A292" w:rsidR="005877F7" w:rsidRDefault="00215B7B" w:rsidP="00E14754">
      <w:pPr>
        <w:widowControl w:val="0"/>
      </w:pPr>
      <w:hyperlink r:id="rId672" w:anchor="m876" w:history="1">
        <w:r w:rsidR="005877F7" w:rsidRPr="00F560DF">
          <w:rPr>
            <w:rStyle w:val="Hyperlink"/>
            <w:sz w:val="22"/>
          </w:rPr>
          <w:t>876.</w:t>
        </w:r>
      </w:hyperlink>
      <w:r w:rsidR="005877F7">
        <w:t xml:space="preserve"> </w:t>
      </w:r>
      <w:r w:rsidR="003753FB" w:rsidRPr="003753FB">
        <w:t>Um den Lärmpegel eines Flugzeuges möglichst gering zu halten, muss vermieden werden, dass sich die Schaufeln in den Turbinen auch an den äußersten Rändern nicht schneller als die Schallgeschwindigkeit (340 m/s) bewegen.</w:t>
      </w:r>
      <w:r w:rsidR="003753FB" w:rsidRPr="003753FB">
        <w:br/>
        <w:t>Bei einer Boeing 737 wird eine Variante des Triebwerks CFM56 eingesetzt, bei dem die Turbinenschaufel einen Durchmesser von 1,54 m hat. Welches ist bei einem stehenden Flugzeug die maximale Turbinendrehzahl?</w:t>
      </w:r>
    </w:p>
    <w:p w14:paraId="79649A9C" w14:textId="77777777" w:rsidR="00456B7A" w:rsidRDefault="00456B7A" w:rsidP="00E14754">
      <w:pPr>
        <w:widowControl w:val="0"/>
      </w:pPr>
    </w:p>
    <w:tbl>
      <w:tblPr>
        <w:tblW w:w="0" w:type="auto"/>
        <w:tblLook w:val="01E0" w:firstRow="1" w:lastRow="1" w:firstColumn="1" w:lastColumn="1" w:noHBand="0" w:noVBand="0"/>
      </w:tblPr>
      <w:tblGrid>
        <w:gridCol w:w="5030"/>
        <w:gridCol w:w="5031"/>
      </w:tblGrid>
      <w:tr w:rsidR="00762AB7" w:rsidRPr="0071784C" w14:paraId="23BAF50C" w14:textId="77777777" w:rsidTr="0049720D">
        <w:tc>
          <w:tcPr>
            <w:tcW w:w="5030" w:type="dxa"/>
            <w:shd w:val="clear" w:color="auto" w:fill="auto"/>
          </w:tcPr>
          <w:p w14:paraId="238C41F1" w14:textId="4BF36DEA" w:rsidR="00762AB7" w:rsidRPr="0071784C" w:rsidRDefault="00215B7B" w:rsidP="00290065">
            <w:pPr>
              <w:widowControl w:val="0"/>
            </w:pPr>
            <w:hyperlink r:id="rId673" w:anchor="m942" w:history="1">
              <w:r w:rsidR="00762AB7" w:rsidRPr="00290065">
                <w:rPr>
                  <w:rStyle w:val="Hyperlink"/>
                  <w:sz w:val="22"/>
                </w:rPr>
                <w:t>942.</w:t>
              </w:r>
            </w:hyperlink>
            <w:r w:rsidR="00762AB7" w:rsidRPr="0071784C">
              <w:t xml:space="preserve"> An einem Winkelschleifer ist eine Drahtbürste mit einem Durchmesser von 115 mm befestigt. Die Bürste macht 11 000 Umdrehungen in einer Minute.</w:t>
            </w:r>
          </w:p>
          <w:p w14:paraId="56CA8A59" w14:textId="77777777" w:rsidR="00762AB7" w:rsidRPr="0071784C" w:rsidRDefault="00762AB7" w:rsidP="00290065">
            <w:pPr>
              <w:widowControl w:val="0"/>
            </w:pPr>
            <w:r w:rsidRPr="0071784C">
              <w:t>Mit welcher Geschwindigkeit bewegt sich der äußere Rand der Drahtbürste?</w:t>
            </w:r>
          </w:p>
          <w:p w14:paraId="332A6355" w14:textId="77777777" w:rsidR="00762AB7" w:rsidRPr="0071784C" w:rsidRDefault="00762AB7" w:rsidP="00290065">
            <w:pPr>
              <w:widowControl w:val="0"/>
            </w:pPr>
          </w:p>
          <w:p w14:paraId="7C31760A" w14:textId="77777777" w:rsidR="00762AB7" w:rsidRPr="0071784C" w:rsidRDefault="00762AB7" w:rsidP="00290065">
            <w:pPr>
              <w:widowControl w:val="0"/>
            </w:pPr>
          </w:p>
        </w:tc>
        <w:tc>
          <w:tcPr>
            <w:tcW w:w="5031" w:type="dxa"/>
            <w:shd w:val="clear" w:color="auto" w:fill="auto"/>
          </w:tcPr>
          <w:p w14:paraId="108A4663" w14:textId="77777777" w:rsidR="00762AB7" w:rsidRPr="0071784C" w:rsidRDefault="00215B7B" w:rsidP="00290065">
            <w:pPr>
              <w:widowControl w:val="0"/>
            </w:pPr>
            <w:r>
              <w:rPr>
                <w:noProof/>
              </w:rPr>
              <w:pict w14:anchorId="5139D96F">
                <v:shape id="Bild 157" o:spid="_x0000_i1247" type="#_x0000_t75" alt="m942" style="width:240pt;height:180pt;visibility:visible">
                  <v:imagedata r:id="rId674" o:title="m942"/>
                </v:shape>
              </w:pict>
            </w:r>
          </w:p>
        </w:tc>
      </w:tr>
    </w:tbl>
    <w:p w14:paraId="56577FDC" w14:textId="77777777" w:rsidR="00762AB7" w:rsidRDefault="00762AB7" w:rsidP="00E14754">
      <w:pPr>
        <w:widowControl w:val="0"/>
      </w:pPr>
    </w:p>
    <w:p w14:paraId="75D10518" w14:textId="77777777" w:rsidR="00456B7A" w:rsidRDefault="00456B7A" w:rsidP="00E14754">
      <w:pPr>
        <w:widowControl w:val="0"/>
      </w:pPr>
    </w:p>
    <w:p w14:paraId="6EBD5251" w14:textId="77777777" w:rsidR="00E14754" w:rsidRDefault="00E14754" w:rsidP="00AD5758">
      <w:pPr>
        <w:pStyle w:val="berschrift3"/>
      </w:pPr>
      <w:r>
        <w:t>Dynamik</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940DD49" w14:textId="77777777" w:rsidTr="00E14754">
        <w:trPr>
          <w:trHeight w:val="397"/>
        </w:trPr>
        <w:tc>
          <w:tcPr>
            <w:tcW w:w="5030" w:type="dxa"/>
            <w:vAlign w:val="center"/>
          </w:tcPr>
          <w:p w14:paraId="700BDD24" w14:textId="77777777" w:rsidR="00E14754" w:rsidRPr="0071784C" w:rsidRDefault="00E14754" w:rsidP="00AD5758">
            <w:pPr>
              <w:pStyle w:val="berschrift4"/>
            </w:pPr>
            <w:bookmarkStart w:id="1241" w:name="t4"/>
            <w:bookmarkEnd w:id="1241"/>
            <w:r w:rsidRPr="0071784C">
              <w:t>Kräfte</w:t>
            </w:r>
          </w:p>
        </w:tc>
        <w:tc>
          <w:tcPr>
            <w:tcW w:w="5030" w:type="dxa"/>
            <w:vAlign w:val="center"/>
          </w:tcPr>
          <w:p w14:paraId="122FA7B1" w14:textId="77777777" w:rsidR="00E14754" w:rsidRDefault="00215B7B" w:rsidP="00E14754">
            <w:pPr>
              <w:jc w:val="center"/>
              <w:rPr>
                <w:rStyle w:val="Hyperlink"/>
                <w:sz w:val="22"/>
              </w:rPr>
            </w:pPr>
            <w:hyperlink w:anchor="t0" w:history="1">
              <w:r w:rsidR="00E14754">
                <w:rPr>
                  <w:rStyle w:val="Hyperlink"/>
                  <w:sz w:val="22"/>
                </w:rPr>
                <w:t>(z</w:t>
              </w:r>
              <w:bookmarkStart w:id="1242" w:name="_Hlt495588252"/>
              <w:r w:rsidR="00E14754">
                <w:rPr>
                  <w:rStyle w:val="Hyperlink"/>
                  <w:sz w:val="22"/>
                </w:rPr>
                <w:t>u</w:t>
              </w:r>
              <w:bookmarkStart w:id="1243" w:name="_Hlt531735554"/>
              <w:bookmarkStart w:id="1244" w:name="_Hlt531735551"/>
              <w:bookmarkEnd w:id="1242"/>
              <w:bookmarkEnd w:id="1243"/>
              <w:r w:rsidR="00E14754">
                <w:rPr>
                  <w:rStyle w:val="Hyperlink"/>
                  <w:sz w:val="22"/>
                </w:rPr>
                <w:t>m</w:t>
              </w:r>
              <w:bookmarkStart w:id="1245" w:name="_Hlt513361759"/>
              <w:bookmarkEnd w:id="1244"/>
              <w:r w:rsidR="00E14754">
                <w:rPr>
                  <w:rStyle w:val="Hyperlink"/>
                  <w:sz w:val="22"/>
                </w:rPr>
                <w:t xml:space="preserve"> </w:t>
              </w:r>
              <w:bookmarkStart w:id="1246" w:name="_Hlt512038958"/>
              <w:bookmarkEnd w:id="1245"/>
              <w:r w:rsidR="00E14754">
                <w:rPr>
                  <w:rStyle w:val="Hyperlink"/>
                  <w:sz w:val="22"/>
                </w:rPr>
                <w:t>I</w:t>
              </w:r>
              <w:bookmarkStart w:id="1247" w:name="_Hlt495587041"/>
              <w:bookmarkEnd w:id="1246"/>
              <w:r w:rsidR="00E14754">
                <w:rPr>
                  <w:rStyle w:val="Hyperlink"/>
                  <w:sz w:val="22"/>
                </w:rPr>
                <w:t>n</w:t>
              </w:r>
              <w:bookmarkStart w:id="1248" w:name="_Hlt495678481"/>
              <w:bookmarkEnd w:id="1247"/>
              <w:r w:rsidR="00E14754">
                <w:rPr>
                  <w:rStyle w:val="Hyperlink"/>
                  <w:sz w:val="22"/>
                </w:rPr>
                <w:t>h</w:t>
              </w:r>
              <w:bookmarkStart w:id="1249" w:name="_Hlt513361754"/>
              <w:bookmarkEnd w:id="1248"/>
              <w:r w:rsidR="00E14754">
                <w:rPr>
                  <w:rStyle w:val="Hyperlink"/>
                  <w:sz w:val="22"/>
                </w:rPr>
                <w:t>a</w:t>
              </w:r>
              <w:bookmarkStart w:id="1250" w:name="_Hlt496414010"/>
              <w:bookmarkEnd w:id="1249"/>
              <w:r w:rsidR="00E14754">
                <w:rPr>
                  <w:rStyle w:val="Hyperlink"/>
                  <w:sz w:val="22"/>
                </w:rPr>
                <w:t>l</w:t>
              </w:r>
              <w:bookmarkStart w:id="1251" w:name="_Hlt495583104"/>
              <w:bookmarkEnd w:id="1250"/>
              <w:r w:rsidR="00E14754">
                <w:rPr>
                  <w:rStyle w:val="Hyperlink"/>
                  <w:sz w:val="22"/>
                </w:rPr>
                <w:t>t</w:t>
              </w:r>
              <w:bookmarkEnd w:id="1251"/>
              <w:r w:rsidR="00E14754">
                <w:rPr>
                  <w:rStyle w:val="Hyperlink"/>
                  <w:sz w:val="22"/>
                </w:rPr>
                <w:t>s</w:t>
              </w:r>
              <w:bookmarkStart w:id="1252" w:name="_Hlt532539498"/>
              <w:r w:rsidR="00E14754">
                <w:rPr>
                  <w:rStyle w:val="Hyperlink"/>
                  <w:sz w:val="22"/>
                </w:rPr>
                <w:t>v</w:t>
              </w:r>
              <w:bookmarkStart w:id="1253" w:name="_Hlt495843648"/>
              <w:bookmarkEnd w:id="1252"/>
              <w:r w:rsidR="00E14754">
                <w:rPr>
                  <w:rStyle w:val="Hyperlink"/>
                  <w:sz w:val="22"/>
                </w:rPr>
                <w:t>e</w:t>
              </w:r>
              <w:bookmarkStart w:id="1254" w:name="_Hlt228507151"/>
              <w:bookmarkEnd w:id="1253"/>
              <w:r w:rsidR="00E14754">
                <w:rPr>
                  <w:rStyle w:val="Hyperlink"/>
                  <w:sz w:val="22"/>
                </w:rPr>
                <w:t>r</w:t>
              </w:r>
              <w:bookmarkEnd w:id="1254"/>
              <w:r w:rsidR="00E14754">
                <w:rPr>
                  <w:rStyle w:val="Hyperlink"/>
                  <w:sz w:val="22"/>
                </w:rPr>
                <w:t>zeichnis )</w:t>
              </w:r>
            </w:hyperlink>
          </w:p>
        </w:tc>
      </w:tr>
      <w:tr w:rsidR="00E14754" w:rsidRPr="0071784C" w14:paraId="42A6BB0E" w14:textId="77777777" w:rsidTr="00E14754">
        <w:trPr>
          <w:trHeight w:val="397"/>
        </w:trPr>
        <w:tc>
          <w:tcPr>
            <w:tcW w:w="10060" w:type="dxa"/>
            <w:gridSpan w:val="2"/>
            <w:vAlign w:val="center"/>
          </w:tcPr>
          <w:p w14:paraId="587604E5" w14:textId="54CC90A9" w:rsidR="00E14754" w:rsidRDefault="00215B7B" w:rsidP="00E14754">
            <w:pPr>
              <w:jc w:val="center"/>
              <w:rPr>
                <w:rStyle w:val="Hyperlink"/>
                <w:sz w:val="22"/>
              </w:rPr>
            </w:pPr>
            <w:hyperlink r:id="rId675" w:anchor="kräfte" w:history="1">
              <w:r w:rsidR="00E14754" w:rsidRPr="00101363">
                <w:rPr>
                  <w:rStyle w:val="Hyperlink"/>
                  <w:sz w:val="22"/>
                </w:rPr>
                <w:t>Formeln zum Thema</w:t>
              </w:r>
            </w:hyperlink>
          </w:p>
        </w:tc>
      </w:tr>
    </w:tbl>
    <w:bookmarkStart w:id="1255" w:name="_Hlt46991598"/>
    <w:bookmarkStart w:id="1256" w:name="_Hlt532539511"/>
    <w:bookmarkEnd w:id="1255"/>
    <w:p w14:paraId="1162D737" w14:textId="427D67B8" w:rsidR="00E14754" w:rsidRDefault="00E14754" w:rsidP="00E14754">
      <w:pPr>
        <w:widowControl w:val="0"/>
      </w:pPr>
      <w:r>
        <w:fldChar w:fldCharType="begin"/>
      </w:r>
      <w:r w:rsidR="00626526">
        <w:instrText>HYPERLINK "lsgmech.docx" \l "m20"</w:instrText>
      </w:r>
      <w:r>
        <w:fldChar w:fldCharType="separate"/>
      </w:r>
      <w:r>
        <w:rPr>
          <w:rStyle w:val="Hyperlink"/>
          <w:sz w:val="22"/>
        </w:rPr>
        <w:t>2</w:t>
      </w:r>
      <w:bookmarkStart w:id="1257" w:name="_Hlt496412276"/>
      <w:r>
        <w:rPr>
          <w:rStyle w:val="Hyperlink"/>
          <w:sz w:val="22"/>
        </w:rPr>
        <w:t>0</w:t>
      </w:r>
      <w:bookmarkEnd w:id="1257"/>
      <w:r>
        <w:rPr>
          <w:rStyle w:val="Hyperlink"/>
          <w:sz w:val="22"/>
        </w:rPr>
        <w:t>.</w:t>
      </w:r>
      <w:r>
        <w:fldChar w:fldCharType="end"/>
      </w:r>
      <w:bookmarkEnd w:id="1256"/>
      <w:r>
        <w:t xml:space="preserve"> Zeichnen Sie die Resultierende von zwei gleich großen Kräften mit 150 N, die einen Winkel von a) 0°, </w:t>
      </w:r>
      <w:r>
        <w:br/>
        <w:t>b) 30 °, c) 45°, d) 120° und e) 180° miteinander bilden. Bestimmen Sie den Betrag der Resultierenden.</w:t>
      </w:r>
      <w:r>
        <w:br/>
      </w:r>
      <w:r>
        <w:sym w:font="Symbol" w:char="F02A"/>
      </w:r>
      <w:r>
        <w:sym w:font="Symbol" w:char="F02A"/>
      </w:r>
    </w:p>
    <w:bookmarkStart w:id="1258" w:name="_Hlt495331995"/>
    <w:p w14:paraId="17E70544" w14:textId="5661E502" w:rsidR="00E14754" w:rsidRDefault="00E14754" w:rsidP="00E14754">
      <w:pPr>
        <w:widowControl w:val="0"/>
      </w:pPr>
      <w:r>
        <w:fldChar w:fldCharType="begin"/>
      </w:r>
      <w:r w:rsidR="00626526">
        <w:instrText>HYPERLINK "lsgmech.docx" \l "m21"</w:instrText>
      </w:r>
      <w:r>
        <w:fldChar w:fldCharType="separate"/>
      </w:r>
      <w:r>
        <w:rPr>
          <w:rStyle w:val="Hyperlink"/>
          <w:sz w:val="22"/>
        </w:rPr>
        <w:t>2</w:t>
      </w:r>
      <w:bookmarkStart w:id="1259" w:name="_Hlt496412281"/>
      <w:r>
        <w:rPr>
          <w:rStyle w:val="Hyperlink"/>
          <w:sz w:val="22"/>
        </w:rPr>
        <w:t>1</w:t>
      </w:r>
      <w:bookmarkEnd w:id="1259"/>
      <w:r>
        <w:rPr>
          <w:rStyle w:val="Hyperlink"/>
          <w:sz w:val="22"/>
        </w:rPr>
        <w:t>.</w:t>
      </w:r>
      <w:r>
        <w:fldChar w:fldCharType="end"/>
      </w:r>
      <w:bookmarkEnd w:id="1258"/>
      <w:r>
        <w:t xml:space="preserve"> Zeichne und bestimme die Resultierende von zwei Kräften mit den Beträgen F</w:t>
      </w:r>
      <w:r>
        <w:rPr>
          <w:vertAlign w:val="subscript"/>
        </w:rPr>
        <w:t>1</w:t>
      </w:r>
      <w:r>
        <w:t>=150N und F</w:t>
      </w:r>
      <w:r>
        <w:rPr>
          <w:vertAlign w:val="subscript"/>
        </w:rPr>
        <w:t>2</w:t>
      </w:r>
      <w:r>
        <w:t>=350N, wenn sie einen Winkel von 30° (45°, 60°, 90°, 120°, 180°) einschließen.</w:t>
      </w:r>
      <w:r>
        <w:br/>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5EC7C9CB" w14:textId="77777777" w:rsidTr="00E14754">
        <w:tc>
          <w:tcPr>
            <w:tcW w:w="4889" w:type="dxa"/>
          </w:tcPr>
          <w:bookmarkStart w:id="1260" w:name="_Hlt47101441"/>
          <w:p w14:paraId="14C1C298" w14:textId="6F4CDB19" w:rsidR="00E14754" w:rsidRPr="0071784C" w:rsidRDefault="00E14754" w:rsidP="00E14754">
            <w:pPr>
              <w:widowControl w:val="0"/>
            </w:pPr>
            <w:r w:rsidRPr="0071784C">
              <w:fldChar w:fldCharType="begin"/>
            </w:r>
            <w:r w:rsidR="00626526">
              <w:instrText>HYPERLINK "lsgmech.docx" \l "m22"</w:instrText>
            </w:r>
            <w:r w:rsidRPr="0071784C">
              <w:fldChar w:fldCharType="separate"/>
            </w:r>
            <w:r>
              <w:rPr>
                <w:rStyle w:val="Hyperlink"/>
                <w:sz w:val="22"/>
              </w:rPr>
              <w:t>2</w:t>
            </w:r>
            <w:bookmarkStart w:id="1261" w:name="_Hlt496412285"/>
            <w:r>
              <w:rPr>
                <w:rStyle w:val="Hyperlink"/>
                <w:sz w:val="22"/>
              </w:rPr>
              <w:t>2</w:t>
            </w:r>
            <w:bookmarkEnd w:id="1261"/>
            <w:r>
              <w:rPr>
                <w:rStyle w:val="Hyperlink"/>
                <w:sz w:val="22"/>
              </w:rPr>
              <w:t>.</w:t>
            </w:r>
            <w:r w:rsidRPr="0071784C">
              <w:fldChar w:fldCharType="end"/>
            </w:r>
            <w:bookmarkEnd w:id="1260"/>
            <w:r w:rsidRPr="0071784C">
              <w:t xml:space="preserve"> Wilhelm Busch:</w:t>
            </w:r>
            <w:r w:rsidRPr="0071784C">
              <w:br/>
              <w:t>“Hahn und Hühner schlucken munter</w:t>
            </w:r>
            <w:r w:rsidRPr="0071784C">
              <w:br/>
              <w:t>Jedes ein Stück Brot hinunter</w:t>
            </w:r>
            <w:proofErr w:type="gramStart"/>
            <w:r w:rsidRPr="0071784C">
              <w:t>;</w:t>
            </w:r>
            <w:proofErr w:type="gramEnd"/>
            <w:r w:rsidRPr="0071784C">
              <w:br/>
              <w:t>Aber als sie sich besinnen,</w:t>
            </w:r>
            <w:r w:rsidRPr="0071784C">
              <w:br/>
              <w:t>Konnte keines recht von hinnen.“</w:t>
            </w:r>
            <w:r w:rsidRPr="0071784C">
              <w:br/>
              <w:t xml:space="preserve">Das heißt also, dass alle drei Hühner und der Hahn an dem Brot ziehen, aber keines gewinnt und zieht die anderen mit. Das System ist trotz </w:t>
            </w:r>
            <w:r w:rsidR="00EA12D9" w:rsidRPr="0071784C">
              <w:t>kräftigen</w:t>
            </w:r>
            <w:r w:rsidRPr="0071784C">
              <w:t xml:space="preserve"> Ziehens in Ruhe. </w:t>
            </w:r>
            <w:r w:rsidRPr="0071784C">
              <w:br/>
              <w:t>Unter welchen Voraussetzungen ist das möglich?</w:t>
            </w:r>
            <w:r w:rsidRPr="0071784C">
              <w:br/>
            </w:r>
            <w:r w:rsidRPr="0071784C">
              <w:sym w:font="Symbol" w:char="F02A"/>
            </w:r>
          </w:p>
        </w:tc>
        <w:tc>
          <w:tcPr>
            <w:tcW w:w="4889" w:type="dxa"/>
          </w:tcPr>
          <w:p w14:paraId="6853003B" w14:textId="77777777" w:rsidR="00E14754" w:rsidRPr="0071784C" w:rsidRDefault="00215B7B" w:rsidP="00E14754">
            <w:r>
              <w:rPr>
                <w:noProof/>
              </w:rPr>
              <w:pict w14:anchorId="33576971">
                <v:shape id="Bild 158" o:spid="_x0000_i1248" type="#_x0000_t75" style="width:2in;height:114pt;visibility:visible">
                  <v:imagedata r:id="rId676" o:title=""/>
                </v:shape>
              </w:pict>
            </w:r>
          </w:p>
          <w:p w14:paraId="533CCE6B" w14:textId="77777777" w:rsidR="00E14754" w:rsidRPr="0071784C" w:rsidRDefault="00E14754" w:rsidP="00E14754">
            <w:pPr>
              <w:widowControl w:val="0"/>
            </w:pPr>
          </w:p>
        </w:tc>
      </w:tr>
    </w:tbl>
    <w:bookmarkStart w:id="1262" w:name="_Hlt47226817"/>
    <w:bookmarkStart w:id="1263" w:name="_Hlt45027973"/>
    <w:bookmarkEnd w:id="1262"/>
    <w:p w14:paraId="3195524E" w14:textId="34C53444" w:rsidR="00E14754" w:rsidRDefault="00E14754" w:rsidP="00E14754">
      <w:pPr>
        <w:widowControl w:val="0"/>
      </w:pPr>
      <w:r>
        <w:fldChar w:fldCharType="begin"/>
      </w:r>
      <w:r w:rsidR="00626526">
        <w:instrText>HYPERLINK "lsgmech.docx" \l "m23"</w:instrText>
      </w:r>
      <w:r>
        <w:fldChar w:fldCharType="separate"/>
      </w:r>
      <w:r>
        <w:rPr>
          <w:rStyle w:val="Hyperlink"/>
          <w:sz w:val="22"/>
        </w:rPr>
        <w:t>2</w:t>
      </w:r>
      <w:bookmarkStart w:id="1264" w:name="_Hlt496412288"/>
      <w:r>
        <w:rPr>
          <w:rStyle w:val="Hyperlink"/>
          <w:sz w:val="22"/>
        </w:rPr>
        <w:t>3</w:t>
      </w:r>
      <w:bookmarkEnd w:id="1264"/>
      <w:r>
        <w:rPr>
          <w:rStyle w:val="Hyperlink"/>
          <w:sz w:val="22"/>
        </w:rPr>
        <w:t>.</w:t>
      </w:r>
      <w:r>
        <w:fldChar w:fldCharType="end"/>
      </w:r>
      <w:bookmarkEnd w:id="1263"/>
      <w:r>
        <w:t xml:space="preserve"> An einem Leitungsmasten ziehen die Drähte horizontal nach Westen mit 750 N und horizontal nach Norden mit 1100 N. Bestimmen Sie die Richtung und den Betrag der Resultierenden. Wie kann man den Mast durch ein Seil sichern?</w:t>
      </w:r>
      <w:r>
        <w:br/>
      </w:r>
      <w:r>
        <w:sym w:font="Symbol" w:char="F02A"/>
      </w:r>
      <w:r>
        <w:sym w:font="Symbol" w:char="F02A"/>
      </w:r>
    </w:p>
    <w:bookmarkStart w:id="1265" w:name="_Hlt46991493"/>
    <w:p w14:paraId="488340D8" w14:textId="46D4CDD1" w:rsidR="00E14754" w:rsidRDefault="00E14754" w:rsidP="00E14754">
      <w:pPr>
        <w:widowControl w:val="0"/>
      </w:pPr>
      <w:r>
        <w:fldChar w:fldCharType="begin"/>
      </w:r>
      <w:r w:rsidR="00626526">
        <w:instrText>HYPERLINK "lsgmech.docx" \l "m207"</w:instrText>
      </w:r>
      <w:r>
        <w:fldChar w:fldCharType="separate"/>
      </w:r>
      <w:r>
        <w:rPr>
          <w:rStyle w:val="Hyperlink"/>
          <w:sz w:val="22"/>
        </w:rPr>
        <w:t>2</w:t>
      </w:r>
      <w:bookmarkStart w:id="1266" w:name="_Hlt496412303"/>
      <w:r>
        <w:rPr>
          <w:rStyle w:val="Hyperlink"/>
          <w:sz w:val="22"/>
        </w:rPr>
        <w:t>0</w:t>
      </w:r>
      <w:bookmarkStart w:id="1267" w:name="_Hlt496412294"/>
      <w:bookmarkEnd w:id="1266"/>
      <w:r>
        <w:rPr>
          <w:rStyle w:val="Hyperlink"/>
          <w:sz w:val="22"/>
        </w:rPr>
        <w:t>7</w:t>
      </w:r>
      <w:bookmarkEnd w:id="1267"/>
      <w:r>
        <w:rPr>
          <w:rStyle w:val="Hyperlink"/>
          <w:sz w:val="22"/>
        </w:rPr>
        <w:t>.</w:t>
      </w:r>
      <w:r>
        <w:fldChar w:fldCharType="end"/>
      </w:r>
      <w:bookmarkEnd w:id="1265"/>
      <w:r>
        <w:t xml:space="preserve"> Welche Kraft ist nötig, um einen Schrank der Gewichtskraft 1000 N auf waagerechter Unterlage zu verschieben, wenn die Reibungszahl 0,4 beträgt?</w:t>
      </w:r>
      <w:r>
        <w:br/>
      </w:r>
      <w:r>
        <w:sym w:font="Symbol" w:char="F02A"/>
      </w:r>
    </w:p>
    <w:bookmarkStart w:id="1268" w:name="_Hlt496412298"/>
    <w:p w14:paraId="6E5B7562" w14:textId="6EFE5A33" w:rsidR="00E14754" w:rsidRDefault="00E14754" w:rsidP="00E14754">
      <w:pPr>
        <w:widowControl w:val="0"/>
      </w:pPr>
      <w:r>
        <w:fldChar w:fldCharType="begin"/>
      </w:r>
      <w:r w:rsidR="00626526">
        <w:instrText>HYPERLINK "lsgmech.docx" \l "m208"</w:instrText>
      </w:r>
      <w:r>
        <w:fldChar w:fldCharType="separate"/>
      </w:r>
      <w:r>
        <w:rPr>
          <w:rStyle w:val="Hyperlink"/>
          <w:sz w:val="22"/>
        </w:rPr>
        <w:t>20</w:t>
      </w:r>
      <w:bookmarkStart w:id="1269" w:name="_Hlt496412320"/>
      <w:r>
        <w:rPr>
          <w:rStyle w:val="Hyperlink"/>
          <w:sz w:val="22"/>
        </w:rPr>
        <w:t>8</w:t>
      </w:r>
      <w:bookmarkEnd w:id="1269"/>
      <w:r>
        <w:rPr>
          <w:rStyle w:val="Hyperlink"/>
          <w:sz w:val="22"/>
        </w:rPr>
        <w:t>.</w:t>
      </w:r>
      <w:r>
        <w:fldChar w:fldCharType="end"/>
      </w:r>
      <w:bookmarkEnd w:id="1268"/>
      <w:r>
        <w:t xml:space="preserve"> Wenn man einen schweren Schrank verschieben will, legt man unter die Schrankbeine dünne Scheiben von rohen Kartoffeln. Begründe, warum sich der Schrank durch die Kartoffelscheiben leichter verschieben lässt.</w:t>
      </w:r>
      <w:r>
        <w:br/>
      </w:r>
      <w:r>
        <w:lastRenderedPageBreak/>
        <w:sym w:font="Symbol" w:char="F02A"/>
      </w:r>
    </w:p>
    <w:p w14:paraId="45B3256A" w14:textId="3344E44B" w:rsidR="00E14754" w:rsidRDefault="00E14754" w:rsidP="00E14754">
      <w:pPr>
        <w:widowControl w:val="0"/>
      </w:pPr>
      <w:r>
        <w:rPr>
          <w:color w:val="FF0000"/>
        </w:rPr>
        <w:sym w:font="Symbol" w:char="F02A"/>
      </w:r>
      <w:bookmarkStart w:id="1270" w:name="_Hlt250299199"/>
      <w:r>
        <w:fldChar w:fldCharType="begin"/>
      </w:r>
      <w:r w:rsidR="00626526">
        <w:instrText>HYPERLINK "lsgmech.docx" \l "m262"</w:instrText>
      </w:r>
      <w:r>
        <w:fldChar w:fldCharType="separate"/>
      </w:r>
      <w:r>
        <w:rPr>
          <w:rStyle w:val="Hyperlink"/>
          <w:sz w:val="22"/>
        </w:rPr>
        <w:t>2</w:t>
      </w:r>
      <w:bookmarkStart w:id="1271" w:name="_Hlt496412361"/>
      <w:r>
        <w:rPr>
          <w:rStyle w:val="Hyperlink"/>
          <w:sz w:val="22"/>
        </w:rPr>
        <w:t>6</w:t>
      </w:r>
      <w:bookmarkEnd w:id="1271"/>
      <w:r>
        <w:rPr>
          <w:rStyle w:val="Hyperlink"/>
          <w:sz w:val="22"/>
        </w:rPr>
        <w:t>2.</w:t>
      </w:r>
      <w:r>
        <w:fldChar w:fldCharType="end"/>
      </w:r>
      <w:bookmarkEnd w:id="1270"/>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B8EEAB3" w14:textId="77777777" w:rsidTr="00E14754">
        <w:tc>
          <w:tcPr>
            <w:tcW w:w="5030" w:type="dxa"/>
          </w:tcPr>
          <w:p w14:paraId="04AF343F" w14:textId="77777777" w:rsidR="00E14754" w:rsidRPr="0071784C" w:rsidRDefault="00E14754" w:rsidP="00E14754">
            <w:pPr>
              <w:widowControl w:val="0"/>
            </w:pPr>
            <w:r w:rsidRPr="0071784C">
              <w:t>Zwei Schüler tragen gemeinsam eine Tasche. Jeder wendet dabei eine Kraft von 200 N auf, wobei zwischen den angreifenden Kräften ein Winkel von 60° besteht. Wie schwer ist die Tasche?</w:t>
            </w:r>
            <w:r w:rsidRPr="0071784C">
              <w:br/>
            </w:r>
            <w:r w:rsidRPr="0071784C">
              <w:sym w:font="Symbol" w:char="F02A"/>
            </w:r>
            <w:r w:rsidRPr="0071784C">
              <w:sym w:font="Symbol" w:char="F02A"/>
            </w:r>
          </w:p>
        </w:tc>
        <w:tc>
          <w:tcPr>
            <w:tcW w:w="5030" w:type="dxa"/>
          </w:tcPr>
          <w:p w14:paraId="5073F51B" w14:textId="77777777" w:rsidR="00E14754" w:rsidRPr="0071784C" w:rsidRDefault="00215B7B" w:rsidP="00E14754">
            <w:pPr>
              <w:widowControl w:val="0"/>
            </w:pPr>
            <w:r>
              <w:rPr>
                <w:noProof/>
              </w:rPr>
              <w:pict w14:anchorId="3B74E007">
                <v:shape id="Bild 159" o:spid="_x0000_i1249" type="#_x0000_t75" alt="m262" style="width:168pt;height:114pt;visibility:visible">
                  <v:imagedata r:id="rId677" o:title="m262"/>
                </v:shape>
              </w:pict>
            </w:r>
          </w:p>
        </w:tc>
      </w:tr>
    </w:tbl>
    <w:p w14:paraId="04CE78FF" w14:textId="77777777" w:rsidR="00E14754" w:rsidRDefault="00E14754" w:rsidP="00E14754">
      <w:pPr>
        <w:widowControl w:val="0"/>
      </w:pPr>
      <w:r>
        <w:br/>
      </w:r>
      <w:r>
        <w:br/>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326F8F7F" w14:textId="77777777" w:rsidTr="00E14754">
        <w:tc>
          <w:tcPr>
            <w:tcW w:w="4889" w:type="dxa"/>
          </w:tcPr>
          <w:p w14:paraId="0004894F" w14:textId="46D67764" w:rsidR="00E14754" w:rsidRPr="0071784C" w:rsidRDefault="00E14754" w:rsidP="00E14754">
            <w:pPr>
              <w:widowControl w:val="0"/>
              <w:tabs>
                <w:tab w:val="left" w:pos="8647"/>
              </w:tabs>
            </w:pPr>
            <w:r>
              <w:rPr>
                <w:color w:val="FF0000"/>
              </w:rPr>
              <w:sym w:font="Symbol" w:char="F02A"/>
            </w:r>
            <w:hyperlink r:id="rId678" w:anchor="m264" w:history="1">
              <w:r>
                <w:rPr>
                  <w:rStyle w:val="Hyperlink"/>
                  <w:sz w:val="22"/>
                </w:rPr>
                <w:t>2</w:t>
              </w:r>
              <w:bookmarkStart w:id="1272" w:name="_Hlt5802829"/>
              <w:bookmarkStart w:id="1273" w:name="_Hlt496412366"/>
              <w:bookmarkEnd w:id="1272"/>
              <w:r>
                <w:rPr>
                  <w:rStyle w:val="Hyperlink"/>
                  <w:sz w:val="22"/>
                </w:rPr>
                <w:t>6</w:t>
              </w:r>
              <w:bookmarkStart w:id="1274" w:name="_Hlt516404714"/>
              <w:bookmarkEnd w:id="1273"/>
              <w:r>
                <w:rPr>
                  <w:rStyle w:val="Hyperlink"/>
                  <w:sz w:val="22"/>
                </w:rPr>
                <w:t>4</w:t>
              </w:r>
              <w:bookmarkEnd w:id="1274"/>
              <w:r>
                <w:rPr>
                  <w:rStyle w:val="Hyperlink"/>
                  <w:sz w:val="22"/>
                </w:rPr>
                <w:t>.</w:t>
              </w:r>
            </w:hyperlink>
            <w:r w:rsidRPr="0071784C">
              <w:t xml:space="preserve"> Ein Seil ist </w:t>
            </w:r>
            <w:r w:rsidR="00342734" w:rsidRPr="0071784C">
              <w:t xml:space="preserve">am rechten </w:t>
            </w:r>
            <w:r w:rsidRPr="0071784C">
              <w:t>Ende an einem Pfeiler befestigt und wird reibungsfrei über einen weiteren Pfeiler derselben Höhe im Abstand von 20 m geführt. Das andere Seilende ist an einem schweren, auf dem Grund aufliegenden Klotz befestigt. Eine Masse von 2 kg ist in der Mitte zwischen den beiden Pfeilern am Seil befestigt und lenkt dieses dort um 1 m aus. Welche Kraft übt das Seil auf den Klotz aus?</w:t>
            </w:r>
            <w:r w:rsidRPr="0071784C">
              <w:br/>
            </w:r>
            <w:r w:rsidRPr="0071784C">
              <w:sym w:font="Symbol" w:char="F02A"/>
            </w:r>
            <w:r w:rsidRPr="0071784C">
              <w:sym w:font="Symbol" w:char="F02A"/>
            </w:r>
            <w:r w:rsidRPr="0071784C">
              <w:sym w:font="Symbol" w:char="F02A"/>
            </w:r>
          </w:p>
        </w:tc>
        <w:tc>
          <w:tcPr>
            <w:tcW w:w="4889" w:type="dxa"/>
          </w:tcPr>
          <w:p w14:paraId="491457CB" w14:textId="77777777" w:rsidR="00E14754" w:rsidRPr="0071784C" w:rsidRDefault="00215B7B" w:rsidP="00E14754">
            <w:pPr>
              <w:tabs>
                <w:tab w:val="left" w:pos="8647"/>
              </w:tabs>
            </w:pPr>
            <w:r>
              <w:rPr>
                <w:noProof/>
              </w:rPr>
              <w:pict w14:anchorId="0DC34D6E">
                <v:shape id="Bild 160" o:spid="_x0000_i1250" type="#_x0000_t75" alt="m264" style="width:240pt;height:120pt;visibility:visible">
                  <v:imagedata r:id="rId679" o:title="m264"/>
                </v:shape>
              </w:pict>
            </w:r>
          </w:p>
          <w:p w14:paraId="2C78D426" w14:textId="77777777" w:rsidR="00E14754" w:rsidRPr="0071784C" w:rsidRDefault="00E14754" w:rsidP="00E14754">
            <w:pPr>
              <w:widowControl w:val="0"/>
              <w:tabs>
                <w:tab w:val="left" w:pos="8647"/>
              </w:tabs>
            </w:pPr>
          </w:p>
        </w:tc>
      </w:tr>
    </w:tbl>
    <w:bookmarkStart w:id="1275" w:name="_Hlt495923212"/>
    <w:p w14:paraId="7CE0BEDE" w14:textId="77E44939" w:rsidR="00E14754" w:rsidRDefault="00E14754" w:rsidP="00E14754">
      <w:pPr>
        <w:widowControl w:val="0"/>
      </w:pPr>
      <w:r>
        <w:fldChar w:fldCharType="begin"/>
      </w:r>
      <w:r w:rsidR="00626526">
        <w:instrText>HYPERLINK "lsgmech.docx" \l "m291"</w:instrText>
      </w:r>
      <w:r>
        <w:fldChar w:fldCharType="separate"/>
      </w:r>
      <w:r>
        <w:rPr>
          <w:rStyle w:val="Hyperlink"/>
          <w:sz w:val="22"/>
        </w:rPr>
        <w:t>2</w:t>
      </w:r>
      <w:bookmarkStart w:id="1276" w:name="_Hlt47792336"/>
      <w:bookmarkStart w:id="1277" w:name="_Hlt495923074"/>
      <w:bookmarkEnd w:id="1276"/>
      <w:r>
        <w:rPr>
          <w:rStyle w:val="Hyperlink"/>
          <w:sz w:val="22"/>
        </w:rPr>
        <w:t>9</w:t>
      </w:r>
      <w:bookmarkEnd w:id="1277"/>
      <w:r>
        <w:rPr>
          <w:rStyle w:val="Hyperlink"/>
          <w:sz w:val="22"/>
        </w:rPr>
        <w:t>1.</w:t>
      </w:r>
      <w:r>
        <w:fldChar w:fldCharType="end"/>
      </w:r>
      <w:bookmarkEnd w:id="1275"/>
      <w:r>
        <w:t xml:space="preserve"> a) Was versteht man unter der Gewichtskraft eines Körpers? </w:t>
      </w:r>
      <w:r>
        <w:br/>
        <w:t>b) Was versteht man unter der Masse eines Körpers?</w:t>
      </w:r>
      <w:r>
        <w:br/>
        <w:t>c) Weshalb ist die Gewichtskraft eines Körpers nicht überall gleich?</w:t>
      </w:r>
      <w:r>
        <w:br/>
      </w:r>
      <w:r>
        <w:sym w:font="Symbol" w:char="F02A"/>
      </w:r>
    </w:p>
    <w:p w14:paraId="550752A4" w14:textId="2CAF028F" w:rsidR="00E14754" w:rsidRDefault="00215B7B" w:rsidP="00E14754">
      <w:pPr>
        <w:widowControl w:val="0"/>
      </w:pPr>
      <w:hyperlink r:id="rId680" w:anchor="m292" w:history="1">
        <w:r w:rsidR="00E14754">
          <w:rPr>
            <w:rStyle w:val="Hyperlink"/>
            <w:sz w:val="22"/>
          </w:rPr>
          <w:t>2</w:t>
        </w:r>
        <w:bookmarkStart w:id="1278" w:name="_Hlt496412377"/>
        <w:r w:rsidR="00E14754">
          <w:rPr>
            <w:rStyle w:val="Hyperlink"/>
            <w:sz w:val="22"/>
          </w:rPr>
          <w:t>9</w:t>
        </w:r>
        <w:bookmarkEnd w:id="1278"/>
        <w:r w:rsidR="00E14754">
          <w:rPr>
            <w:rStyle w:val="Hyperlink"/>
            <w:sz w:val="22"/>
          </w:rPr>
          <w:t>2.</w:t>
        </w:r>
      </w:hyperlink>
      <w:r w:rsidR="00E14754">
        <w:t xml:space="preserve"> Nenne die Merkmale einer plastischen und einer elastischen Verformung und gib je ein Beispiel an.</w:t>
      </w:r>
      <w:r w:rsidR="00E14754">
        <w:br/>
      </w:r>
      <w:r w:rsidR="00E14754">
        <w:sym w:font="Symbol" w:char="F02A"/>
      </w:r>
    </w:p>
    <w:p w14:paraId="14FA517F" w14:textId="5101E983" w:rsidR="00E14754" w:rsidRDefault="00215B7B" w:rsidP="00E14754">
      <w:pPr>
        <w:widowControl w:val="0"/>
      </w:pPr>
      <w:hyperlink r:id="rId681" w:anchor="m437" w:history="1">
        <w:r w:rsidR="00E14754">
          <w:rPr>
            <w:rStyle w:val="Hyperlink"/>
            <w:sz w:val="22"/>
          </w:rPr>
          <w:t>4</w:t>
        </w:r>
        <w:bookmarkStart w:id="1279" w:name="_Hlt531735372"/>
        <w:r w:rsidR="00E14754">
          <w:rPr>
            <w:rStyle w:val="Hyperlink"/>
            <w:sz w:val="22"/>
          </w:rPr>
          <w:t>3</w:t>
        </w:r>
        <w:bookmarkStart w:id="1280" w:name="_Hlt531735558"/>
        <w:bookmarkEnd w:id="1279"/>
        <w:r w:rsidR="00E14754">
          <w:rPr>
            <w:rStyle w:val="Hyperlink"/>
            <w:sz w:val="22"/>
          </w:rPr>
          <w:t>7</w:t>
        </w:r>
        <w:bookmarkEnd w:id="1280"/>
        <w:r w:rsidR="00E14754">
          <w:rPr>
            <w:rStyle w:val="Hyperlink"/>
            <w:sz w:val="22"/>
          </w:rPr>
          <w:t>.</w:t>
        </w:r>
      </w:hyperlink>
      <w:r w:rsidR="00E14754">
        <w:t xml:space="preserve"> Gib für folgende Vorgänge an, welche Körper aufeinander einwirken. </w:t>
      </w:r>
      <w:r w:rsidR="00E14754">
        <w:br/>
        <w:t>a) du lässt dich auf dein Bett fallen,</w:t>
      </w:r>
      <w:r w:rsidR="00E14754">
        <w:br/>
        <w:t>b) Abstoßen eines Bootes vom Bootssteg durch einen Ruderer,</w:t>
      </w:r>
      <w:r w:rsidR="00E14754">
        <w:br/>
        <w:t>c) Abspringen aus einem Boot ans Ufer.</w:t>
      </w:r>
      <w:r w:rsidR="00E14754">
        <w:br/>
        <w:t>Welche Wirkungen zeigt die Kraft bei einem oder bei beiden Körpern?</w:t>
      </w:r>
      <w:r w:rsidR="00E14754">
        <w:br/>
      </w:r>
      <w:r w:rsidR="00E14754">
        <w:sym w:font="Symbol" w:char="F02A"/>
      </w:r>
    </w:p>
    <w:p w14:paraId="62152889" w14:textId="51681DF5" w:rsidR="00E14754" w:rsidRDefault="00215B7B" w:rsidP="00E14754">
      <w:pPr>
        <w:widowControl w:val="0"/>
      </w:pPr>
      <w:hyperlink r:id="rId682" w:anchor="m438" w:history="1">
        <w:r w:rsidR="00E14754">
          <w:rPr>
            <w:rStyle w:val="Hyperlink"/>
            <w:sz w:val="22"/>
          </w:rPr>
          <w:t>4</w:t>
        </w:r>
        <w:bookmarkStart w:id="1281" w:name="_Hlt531736007"/>
        <w:r w:rsidR="00E14754">
          <w:rPr>
            <w:rStyle w:val="Hyperlink"/>
            <w:sz w:val="22"/>
          </w:rPr>
          <w:t>3</w:t>
        </w:r>
        <w:bookmarkStart w:id="1282" w:name="_Hlt47792603"/>
        <w:bookmarkEnd w:id="1281"/>
        <w:r w:rsidR="00E14754">
          <w:rPr>
            <w:rStyle w:val="Hyperlink"/>
            <w:sz w:val="22"/>
          </w:rPr>
          <w:t>8</w:t>
        </w:r>
        <w:bookmarkEnd w:id="1282"/>
        <w:r w:rsidR="00E14754">
          <w:rPr>
            <w:rStyle w:val="Hyperlink"/>
            <w:sz w:val="22"/>
          </w:rPr>
          <w:t>.</w:t>
        </w:r>
      </w:hyperlink>
      <w:r w:rsidR="00E14754">
        <w:t xml:space="preserve"> Nenne zwei Beispiele, bei denen eine Kraft eine Bewegungsänderung hervorruft.</w:t>
      </w:r>
      <w:r w:rsidR="00E14754">
        <w:br/>
      </w:r>
      <w:r w:rsidR="00E14754">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A6C5E77" w14:textId="77777777" w:rsidTr="00E14754">
        <w:tc>
          <w:tcPr>
            <w:tcW w:w="5030" w:type="dxa"/>
          </w:tcPr>
          <w:p w14:paraId="60C100D6" w14:textId="225211E7" w:rsidR="00E14754" w:rsidRPr="0071784C" w:rsidRDefault="00215B7B" w:rsidP="00E14754">
            <w:pPr>
              <w:widowControl w:val="0"/>
              <w:rPr>
                <w:u w:val="single"/>
              </w:rPr>
            </w:pPr>
            <w:hyperlink r:id="rId683" w:anchor="m446" w:history="1">
              <w:r w:rsidR="00E14754">
                <w:rPr>
                  <w:rStyle w:val="Hyperlink"/>
                  <w:sz w:val="22"/>
                </w:rPr>
                <w:t>4</w:t>
              </w:r>
              <w:bookmarkStart w:id="1283" w:name="_Hlt47792619"/>
              <w:bookmarkStart w:id="1284" w:name="_Hlt44918376"/>
              <w:bookmarkEnd w:id="1283"/>
              <w:r w:rsidR="00E14754">
                <w:rPr>
                  <w:rStyle w:val="Hyperlink"/>
                  <w:sz w:val="22"/>
                </w:rPr>
                <w:t>4</w:t>
              </w:r>
              <w:bookmarkEnd w:id="1284"/>
              <w:r w:rsidR="00E14754">
                <w:rPr>
                  <w:rStyle w:val="Hyperlink"/>
                  <w:sz w:val="22"/>
                </w:rPr>
                <w:t>6.</w:t>
              </w:r>
            </w:hyperlink>
            <w:r w:rsidR="00E14754" w:rsidRPr="0071784C">
              <w:t xml:space="preserve"> An einer Kranvorrichtung hängt ein Gewicht von 5N. Der Kranausleger ist beweglich gelagert (d.h. Winkel a ist variabel). Das tragende Seil vor der Rolle hat eine Länge b von 30cm. Nach der Rolle ist das Seil </w:t>
            </w:r>
            <w:r w:rsidR="00BB2BBD" w:rsidRPr="0071784C">
              <w:t>c</w:t>
            </w:r>
            <w:r w:rsidR="00E14754" w:rsidRPr="0071784C">
              <w:t xml:space="preserve"> 10cm lang. Frage: Was passiert, wenn man den Winkel a auf 45° einstellt und dann das Gewicht frei hängen lässt?</w:t>
            </w:r>
            <w:r w:rsidR="00E14754" w:rsidRPr="0071784C">
              <w:br/>
              <w:t>a) Der Ausleger klappt nach oben weg.</w:t>
            </w:r>
            <w:r w:rsidR="00E14754" w:rsidRPr="0071784C">
              <w:br/>
              <w:t>b) Der Ausleger bewegt sich nicht.</w:t>
            </w:r>
            <w:r w:rsidR="00E14754" w:rsidRPr="0071784C">
              <w:br/>
              <w:t>c) Der Ausleger klappt nach unten weg.</w:t>
            </w:r>
            <w:r w:rsidR="00E14754" w:rsidRPr="0071784C">
              <w:rPr>
                <w:u w:val="single"/>
              </w:rPr>
              <w:br/>
            </w:r>
            <w:r w:rsidR="00E14754" w:rsidRPr="0071784C">
              <w:sym w:font="Symbol" w:char="F02A"/>
            </w:r>
            <w:r w:rsidR="00E14754" w:rsidRPr="0071784C">
              <w:sym w:font="Symbol" w:char="F02A"/>
            </w:r>
          </w:p>
        </w:tc>
        <w:tc>
          <w:tcPr>
            <w:tcW w:w="5030" w:type="dxa"/>
          </w:tcPr>
          <w:p w14:paraId="6749EF40" w14:textId="77777777" w:rsidR="00E14754" w:rsidRPr="0071784C" w:rsidRDefault="00215B7B" w:rsidP="00E14754">
            <w:pPr>
              <w:widowControl w:val="0"/>
              <w:rPr>
                <w:u w:val="single"/>
              </w:rPr>
            </w:pPr>
            <w:r>
              <w:rPr>
                <w:noProof/>
                <w:u w:val="single"/>
              </w:rPr>
              <w:pict w14:anchorId="187E231F">
                <v:shape id="Bild 161" o:spid="_x0000_i1251" type="#_x0000_t75" alt="m446" style="width:180pt;height:192pt;visibility:visible">
                  <v:imagedata r:id="rId684" o:title="m446"/>
                </v:shape>
              </w:pict>
            </w:r>
          </w:p>
        </w:tc>
      </w:tr>
    </w:tbl>
    <w:p w14:paraId="4A70CA81" w14:textId="5BEEF142" w:rsidR="00E14754" w:rsidRDefault="00E14754" w:rsidP="00E14754">
      <w:pPr>
        <w:widowControl w:val="0"/>
      </w:pPr>
      <w:r>
        <w:rPr>
          <w:u w:val="single"/>
        </w:rPr>
        <w:br/>
      </w:r>
      <w:r>
        <w:rPr>
          <w:color w:val="FF0000"/>
        </w:rPr>
        <w:sym w:font="Symbol" w:char="F02A"/>
      </w:r>
      <w:bookmarkStart w:id="1285" w:name="_Hlt116879332"/>
      <w:r>
        <w:rPr>
          <w:u w:val="single"/>
        </w:rPr>
        <w:fldChar w:fldCharType="begin"/>
      </w:r>
      <w:r w:rsidR="00626526">
        <w:rPr>
          <w:u w:val="single"/>
        </w:rPr>
        <w:instrText>HYPERLINK "lsgmech.docx" \l "m472"</w:instrText>
      </w:r>
      <w:r>
        <w:rPr>
          <w:u w:val="single"/>
        </w:rPr>
        <w:fldChar w:fldCharType="separate"/>
      </w:r>
      <w:r>
        <w:rPr>
          <w:rStyle w:val="Hyperlink"/>
          <w:sz w:val="22"/>
        </w:rPr>
        <w:t>4</w:t>
      </w:r>
      <w:bookmarkStart w:id="1286" w:name="_Hlt44918471"/>
      <w:r>
        <w:rPr>
          <w:rStyle w:val="Hyperlink"/>
          <w:sz w:val="22"/>
        </w:rPr>
        <w:t>7</w:t>
      </w:r>
      <w:bookmarkStart w:id="1287" w:name="_Hlt116875211"/>
      <w:bookmarkEnd w:id="1286"/>
      <w:r>
        <w:rPr>
          <w:rStyle w:val="Hyperlink"/>
          <w:sz w:val="22"/>
        </w:rPr>
        <w:t>2</w:t>
      </w:r>
      <w:bookmarkEnd w:id="1287"/>
      <w:r>
        <w:rPr>
          <w:rStyle w:val="Hyperlink"/>
          <w:sz w:val="22"/>
        </w:rPr>
        <w:t>.</w:t>
      </w:r>
      <w:r>
        <w:rPr>
          <w:u w:val="single"/>
        </w:rPr>
        <w:fldChar w:fldCharType="end"/>
      </w:r>
      <w:bookmarkEnd w:id="1285"/>
      <w:r>
        <w:rPr>
          <w:u w:val="single"/>
        </w:rPr>
        <w:t xml:space="preserve"> </w:t>
      </w:r>
      <w:r>
        <w:t xml:space="preserve">Nach dem Baden kommt man nach Hause und hängt sein tropfnasses </w:t>
      </w:r>
      <w:r w:rsidR="00B30856">
        <w:t>Handtuch,</w:t>
      </w:r>
      <w:r>
        <w:t xml:space="preserve"> das 5 kg  wiegt, genau in die Mitte einer 2 m </w:t>
      </w:r>
      <w:r w:rsidR="00123CB2">
        <w:t>langen</w:t>
      </w:r>
      <w:r>
        <w:t xml:space="preserve"> Wäscheleine. Die Leine ist mit Haken in der Wand befestigt. Der Winkel zwischen Leine und Wand beträgt 85°. Mit welcher Kraft zieht die Leine an jedem Haken?</w:t>
      </w:r>
      <w:r>
        <w:br/>
      </w:r>
      <w:r>
        <w:sym w:font="Symbol" w:char="F02A"/>
      </w:r>
      <w:r>
        <w:sym w:font="Symbol" w:char="F02A"/>
      </w:r>
      <w:r>
        <w:rPr>
          <w:u w:val="single"/>
        </w:rPr>
        <w:br/>
      </w:r>
      <w:r>
        <w:rPr>
          <w:color w:val="FF0000"/>
        </w:rPr>
        <w:sym w:font="Symbol" w:char="F02A"/>
      </w:r>
      <w:hyperlink r:id="rId685" w:anchor="m528" w:history="1">
        <w:r>
          <w:rPr>
            <w:rStyle w:val="Hyperlink"/>
            <w:sz w:val="22"/>
          </w:rPr>
          <w:t>5</w:t>
        </w:r>
        <w:bookmarkStart w:id="1288" w:name="_Hlt96151668"/>
        <w:r>
          <w:rPr>
            <w:rStyle w:val="Hyperlink"/>
            <w:sz w:val="22"/>
          </w:rPr>
          <w:t>2</w:t>
        </w:r>
        <w:bookmarkStart w:id="1289" w:name="_Hlt101771955"/>
        <w:bookmarkStart w:id="1290" w:name="_Hlt96151251"/>
        <w:bookmarkEnd w:id="1288"/>
        <w:bookmarkEnd w:id="1289"/>
        <w:r>
          <w:rPr>
            <w:rStyle w:val="Hyperlink"/>
            <w:sz w:val="22"/>
          </w:rPr>
          <w:t>8</w:t>
        </w:r>
        <w:bookmarkEnd w:id="1290"/>
        <w:r>
          <w:rPr>
            <w:rStyle w:val="Hyperlink"/>
            <w:sz w:val="22"/>
          </w:rPr>
          <w:t>.</w:t>
        </w:r>
      </w:hyperlink>
      <w:r>
        <w:t xml:space="preserve"> Ein Radfahrer fährt mit einer konstanten Geschwindigkeit von 15 km/h eine Steigung von 10% hinauf. Er muss dazu seine ganze Kraft aufbringen. Plötzlich erhöht sich die Steigung auf 12%, ohne dass er seinen Kraftaufwand weiter erhöhen kann. Wie weit kommt der Radfahrer, bis er stehen bleibt? Der Fahrer hat zusammen mit seinem Rad eine Masse von 75 kg. (Die Reibung soll vernachlässigt werden)</w:t>
      </w:r>
    </w:p>
    <w:p w14:paraId="64159772" w14:textId="77777777" w:rsidR="00E14754" w:rsidRDefault="00E14754" w:rsidP="00E14754">
      <w:pPr>
        <w:widowControl w:val="0"/>
      </w:pPr>
      <w:r>
        <w:sym w:font="Symbol" w:char="F02A"/>
      </w:r>
      <w:r>
        <w:sym w:font="Symbol" w:char="F02A"/>
      </w:r>
      <w:r>
        <w:sym w:font="Symbol" w:char="F02A"/>
      </w:r>
      <w:r>
        <w:sym w:font="Symbol" w:char="F02A"/>
      </w:r>
    </w:p>
    <w:p w14:paraId="2B5FCF6D" w14:textId="77777777" w:rsidR="00E14754" w:rsidRDefault="00E14754" w:rsidP="00E14754">
      <w:pPr>
        <w:widowControl w:val="0"/>
      </w:pPr>
    </w:p>
    <w:p w14:paraId="15A5485D" w14:textId="3C5F770F" w:rsidR="00E14754" w:rsidRDefault="00E14754" w:rsidP="00E14754">
      <w:pPr>
        <w:widowControl w:val="0"/>
      </w:pPr>
      <w:r>
        <w:rPr>
          <w:color w:val="FF0000"/>
        </w:rPr>
        <w:sym w:font="Symbol" w:char="F02A"/>
      </w:r>
      <w:hyperlink r:id="rId686" w:anchor="m541" w:history="1">
        <w:r>
          <w:rPr>
            <w:rStyle w:val="Hyperlink"/>
            <w:sz w:val="22"/>
          </w:rPr>
          <w:t>5</w:t>
        </w:r>
        <w:bookmarkStart w:id="1291" w:name="_Hlt101847882"/>
        <w:r>
          <w:rPr>
            <w:rStyle w:val="Hyperlink"/>
            <w:sz w:val="22"/>
          </w:rPr>
          <w:t>4</w:t>
        </w:r>
        <w:bookmarkEnd w:id="1291"/>
        <w:r>
          <w:rPr>
            <w:rStyle w:val="Hyperlink"/>
            <w:sz w:val="22"/>
          </w:rPr>
          <w:t>1.</w:t>
        </w:r>
      </w:hyperlink>
      <w:r>
        <w:t xml:space="preserve"> Eine Straße steigt unter dem Winkel </w:t>
      </w:r>
      <w:r>
        <w:rPr>
          <w:rFonts w:ascii="Symbol" w:hAnsi="Symbol"/>
        </w:rPr>
        <w:t></w:t>
      </w:r>
      <w:r>
        <w:t>=6°an.</w:t>
      </w:r>
    </w:p>
    <w:p w14:paraId="00D5E15E" w14:textId="77777777" w:rsidR="00E14754" w:rsidRDefault="00E14754" w:rsidP="00E14754">
      <w:pPr>
        <w:widowControl w:val="0"/>
      </w:pPr>
      <w:r>
        <w:t>Ein aufwärtsfahrendes Auto der Masse 800kg wird so stark abgebremst, dass die Räder blockieren. Die Bremsspur beträgt 40m und die Gleitreibungszahl 0,5.</w:t>
      </w:r>
    </w:p>
    <w:p w14:paraId="283394DD" w14:textId="77777777" w:rsidR="00E14754" w:rsidRDefault="00E14754" w:rsidP="00E14754">
      <w:pPr>
        <w:widowControl w:val="0"/>
      </w:pPr>
      <w:r>
        <w:t>Zu berechnen ist die Geschwindigkeit, die der Wagen vor Beginn des Bremsvorganges hatte.</w:t>
      </w:r>
    </w:p>
    <w:p w14:paraId="5DE2A139" w14:textId="77777777" w:rsidR="00E14754" w:rsidRDefault="00E14754" w:rsidP="00E14754">
      <w:pPr>
        <w:widowControl w:val="0"/>
      </w:pPr>
      <w:r>
        <w:sym w:font="Symbol" w:char="F02A"/>
      </w:r>
      <w:r>
        <w:sym w:font="Symbol" w:char="F02A"/>
      </w:r>
      <w:r>
        <w:sym w:font="Symbol" w:char="F02A"/>
      </w:r>
    </w:p>
    <w:p w14:paraId="5A50033A" w14:textId="77777777" w:rsidR="00E14754" w:rsidRDefault="00E14754" w:rsidP="00E14754">
      <w:pPr>
        <w:widowControl w:val="0"/>
      </w:pPr>
    </w:p>
    <w:p w14:paraId="4A989F70" w14:textId="35674754" w:rsidR="00E14754" w:rsidRDefault="00215B7B" w:rsidP="00E14754">
      <w:hyperlink r:id="rId687" w:anchor="m542" w:history="1">
        <w:r w:rsidR="00E14754">
          <w:rPr>
            <w:rStyle w:val="Hyperlink"/>
            <w:sz w:val="22"/>
          </w:rPr>
          <w:t>5</w:t>
        </w:r>
        <w:bookmarkStart w:id="1292" w:name="_Hlt101876197"/>
        <w:r w:rsidR="00E14754">
          <w:rPr>
            <w:rStyle w:val="Hyperlink"/>
            <w:sz w:val="22"/>
          </w:rPr>
          <w:t>4</w:t>
        </w:r>
        <w:bookmarkStart w:id="1293" w:name="_Hlt116879399"/>
        <w:bookmarkEnd w:id="1292"/>
        <w:r w:rsidR="00E14754">
          <w:rPr>
            <w:rStyle w:val="Hyperlink"/>
            <w:sz w:val="22"/>
          </w:rPr>
          <w:t>2</w:t>
        </w:r>
        <w:bookmarkEnd w:id="1293"/>
        <w:r w:rsidR="00E14754">
          <w:rPr>
            <w:rStyle w:val="Hyperlink"/>
            <w:sz w:val="22"/>
          </w:rPr>
          <w:t>.</w:t>
        </w:r>
      </w:hyperlink>
      <w:r w:rsidR="00E1475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790BBA03" w14:textId="77777777" w:rsidTr="00E14754">
        <w:tc>
          <w:tcPr>
            <w:tcW w:w="5030" w:type="dxa"/>
          </w:tcPr>
          <w:p w14:paraId="5C295D95" w14:textId="77777777" w:rsidR="00E14754" w:rsidRPr="0071784C" w:rsidRDefault="00E14754" w:rsidP="00E14754">
            <w:r w:rsidRPr="0071784C">
              <w:lastRenderedPageBreak/>
              <w:t>An einer Befestigung ist eine Federwaage senkrecht aufgehängt, deren unteres Ende so mit einem Faden mit dem Boden verbunden ist, dass sie 3 N anzeigt. Was zeigt sie an, wenn man noch ein Gewicht von 2N parallel zu diesem Faden anhängt?</w:t>
            </w:r>
          </w:p>
          <w:p w14:paraId="39F80B6D" w14:textId="77777777" w:rsidR="00E14754" w:rsidRPr="0071784C" w:rsidRDefault="00E14754" w:rsidP="00E14754"/>
          <w:p w14:paraId="7BDB1675" w14:textId="77777777" w:rsidR="00E14754" w:rsidRPr="0071784C" w:rsidRDefault="00E14754" w:rsidP="00E14754">
            <w:r w:rsidRPr="0071784C">
              <w:t>a) 1 N</w:t>
            </w:r>
          </w:p>
          <w:p w14:paraId="1EF979BF" w14:textId="77777777" w:rsidR="00E14754" w:rsidRPr="0071784C" w:rsidRDefault="00E14754" w:rsidP="00E14754">
            <w:r w:rsidRPr="0071784C">
              <w:t>b) 2 N</w:t>
            </w:r>
          </w:p>
          <w:p w14:paraId="63C055F2" w14:textId="77777777" w:rsidR="00E14754" w:rsidRPr="0071784C" w:rsidRDefault="00E14754" w:rsidP="00E14754">
            <w:r w:rsidRPr="0071784C">
              <w:t>c) 3 N</w:t>
            </w:r>
          </w:p>
          <w:p w14:paraId="64AE22A4" w14:textId="77777777" w:rsidR="00E14754" w:rsidRPr="0071784C" w:rsidRDefault="00E14754" w:rsidP="00E14754">
            <w:r w:rsidRPr="0071784C">
              <w:t>d) 4 N</w:t>
            </w:r>
          </w:p>
          <w:p w14:paraId="0773E5D8" w14:textId="77777777" w:rsidR="00E14754" w:rsidRPr="0071784C" w:rsidRDefault="00E14754" w:rsidP="00E14754">
            <w:r w:rsidRPr="0071784C">
              <w:t>e) 5 N</w:t>
            </w:r>
          </w:p>
          <w:p w14:paraId="0445310A" w14:textId="77777777" w:rsidR="00E14754" w:rsidRPr="0071784C" w:rsidRDefault="00E14754" w:rsidP="00E14754">
            <w:pPr>
              <w:widowControl w:val="0"/>
            </w:pPr>
            <w:r w:rsidRPr="0071784C">
              <w:sym w:font="Symbol" w:char="F02A"/>
            </w:r>
            <w:r w:rsidRPr="0071784C">
              <w:sym w:font="Symbol" w:char="F02A"/>
            </w:r>
          </w:p>
          <w:p w14:paraId="6D770E7E" w14:textId="77777777" w:rsidR="00E14754" w:rsidRPr="0071784C" w:rsidRDefault="00E14754" w:rsidP="00E14754"/>
        </w:tc>
        <w:tc>
          <w:tcPr>
            <w:tcW w:w="5030" w:type="dxa"/>
          </w:tcPr>
          <w:p w14:paraId="0B73EB04" w14:textId="77777777" w:rsidR="00E14754" w:rsidRPr="0071784C" w:rsidRDefault="00215B7B" w:rsidP="00E14754">
            <w:r>
              <w:rPr>
                <w:noProof/>
              </w:rPr>
              <w:pict w14:anchorId="3A160B8B">
                <v:shape id="Bild 162" o:spid="_x0000_i1252" type="#_x0000_t75" alt="m542" style="width:96pt;height:252pt;visibility:visible">
                  <v:imagedata r:id="rId688" o:title="m542"/>
                </v:shape>
              </w:pict>
            </w:r>
          </w:p>
        </w:tc>
      </w:tr>
    </w:tbl>
    <w:p w14:paraId="51EC02D2" w14:textId="77777777" w:rsidR="00E14754" w:rsidRDefault="00E14754" w:rsidP="00E14754"/>
    <w:p w14:paraId="66350455" w14:textId="77777777" w:rsidR="00E14754" w:rsidRDefault="00E14754" w:rsidP="00E14754">
      <w:pPr>
        <w:widowControl w:val="0"/>
      </w:pPr>
    </w:p>
    <w:p w14:paraId="1AF42D1D" w14:textId="562822ED" w:rsidR="00E14754" w:rsidRDefault="00215B7B" w:rsidP="00E14754">
      <w:pPr>
        <w:widowControl w:val="0"/>
      </w:pPr>
      <w:hyperlink r:id="rId689" w:anchor="m603" w:history="1">
        <w:r w:rsidR="00E14754">
          <w:rPr>
            <w:rStyle w:val="Hyperlink"/>
            <w:sz w:val="22"/>
          </w:rPr>
          <w:t>6</w:t>
        </w:r>
        <w:bookmarkStart w:id="1294" w:name="_Hlt163606645"/>
        <w:bookmarkStart w:id="1295" w:name="_Hlt128892808"/>
        <w:bookmarkEnd w:id="1294"/>
        <w:r w:rsidR="00E14754">
          <w:rPr>
            <w:rStyle w:val="Hyperlink"/>
            <w:sz w:val="22"/>
          </w:rPr>
          <w:t>0</w:t>
        </w:r>
        <w:bookmarkEnd w:id="1295"/>
        <w:r w:rsidR="00E14754">
          <w:rPr>
            <w:rStyle w:val="Hyperlink"/>
            <w:sz w:val="22"/>
          </w:rPr>
          <w:t>3.</w:t>
        </w:r>
      </w:hyperlink>
    </w:p>
    <w:tbl>
      <w:tblPr>
        <w:tblW w:w="0" w:type="auto"/>
        <w:tblLayout w:type="fixed"/>
        <w:tblCellMar>
          <w:left w:w="70" w:type="dxa"/>
          <w:right w:w="70" w:type="dxa"/>
        </w:tblCellMar>
        <w:tblLook w:val="0000" w:firstRow="0" w:lastRow="0" w:firstColumn="0" w:lastColumn="0" w:noHBand="0" w:noVBand="0"/>
      </w:tblPr>
      <w:tblGrid>
        <w:gridCol w:w="10060"/>
      </w:tblGrid>
      <w:tr w:rsidR="00E14754" w:rsidRPr="0071784C" w14:paraId="7AE2AB27" w14:textId="77777777" w:rsidTr="00E14754">
        <w:trPr>
          <w:cantSplit/>
        </w:trPr>
        <w:tc>
          <w:tcPr>
            <w:tcW w:w="10060" w:type="dxa"/>
          </w:tcPr>
          <w:p w14:paraId="24736B28" w14:textId="77777777" w:rsidR="00E14754" w:rsidRPr="0071784C" w:rsidRDefault="00215B7B" w:rsidP="00E14754">
            <w:pPr>
              <w:widowControl w:val="0"/>
            </w:pPr>
            <w:bookmarkStart w:id="1296" w:name="_Hlt250296862"/>
            <w:r>
              <w:rPr>
                <w:noProof/>
              </w:rPr>
              <w:pict w14:anchorId="7AC59E92">
                <v:shape id="Bild 163" o:spid="_x0000_i1253" type="#_x0000_t75" alt="m603" style="width:366pt;height:180pt;visibility:visible">
                  <v:imagedata r:id="rId690" o:title="m603"/>
                </v:shape>
              </w:pict>
            </w:r>
          </w:p>
        </w:tc>
      </w:tr>
      <w:tr w:rsidR="00E14754" w:rsidRPr="0071784C" w14:paraId="490AB1A4" w14:textId="77777777" w:rsidTr="00E14754">
        <w:trPr>
          <w:cantSplit/>
        </w:trPr>
        <w:tc>
          <w:tcPr>
            <w:tcW w:w="10060" w:type="dxa"/>
          </w:tcPr>
          <w:p w14:paraId="64CCFE43" w14:textId="77777777" w:rsidR="00E14754" w:rsidRPr="0071784C" w:rsidRDefault="00E14754" w:rsidP="00E14754">
            <w:r w:rsidRPr="0071784C">
              <w:t xml:space="preserve">Eine Schnur wird über eine feste Rolle gelegt und an jedes Ende ein Gewicht von 1N angehängt. Die Schnur ist also in Ruhe, da das System im Gleichgewicht ist. Nun wird zwischen die Schnur und dem einen Gewicht ein Federkraftmesser mit einem Gewicht von 0,5 N gehängt und an die andere Seite soviel Gewichte, bis das System wieder im Gleichgewicht ist. Was zeigt der Federkraftmesser an? </w:t>
            </w:r>
          </w:p>
          <w:p w14:paraId="27433D5D" w14:textId="77777777" w:rsidR="00E14754" w:rsidRPr="0071784C" w:rsidRDefault="00E14754" w:rsidP="00E14754">
            <w:r w:rsidRPr="0071784C">
              <w:t xml:space="preserve"> a) 1 N </w:t>
            </w:r>
          </w:p>
          <w:p w14:paraId="5995D746" w14:textId="77777777" w:rsidR="00E14754" w:rsidRPr="0071784C" w:rsidRDefault="00E14754" w:rsidP="00E14754">
            <w:r w:rsidRPr="0071784C">
              <w:t xml:space="preserve"> b) 1,5 N </w:t>
            </w:r>
          </w:p>
          <w:p w14:paraId="64708500" w14:textId="77777777" w:rsidR="00E14754" w:rsidRPr="0071784C" w:rsidRDefault="00E14754" w:rsidP="00E14754">
            <w:r w:rsidRPr="0071784C">
              <w:t xml:space="preserve"> c) 2,0 N </w:t>
            </w:r>
          </w:p>
          <w:p w14:paraId="4BAB3268" w14:textId="77777777" w:rsidR="00E14754" w:rsidRPr="0071784C" w:rsidRDefault="00E14754" w:rsidP="00E14754">
            <w:r w:rsidRPr="0071784C">
              <w:t xml:space="preserve"> d) 2,5 N </w:t>
            </w:r>
          </w:p>
          <w:p w14:paraId="01B99EB8" w14:textId="77777777" w:rsidR="00E14754" w:rsidRPr="0071784C" w:rsidRDefault="00E14754" w:rsidP="00E14754">
            <w:pPr>
              <w:widowControl w:val="0"/>
            </w:pPr>
            <w:r w:rsidRPr="0071784C">
              <w:t xml:space="preserve"> e) 3 N</w:t>
            </w:r>
          </w:p>
        </w:tc>
      </w:tr>
      <w:bookmarkEnd w:id="1296"/>
    </w:tbl>
    <w:p w14:paraId="3A4DAE48" w14:textId="77777777" w:rsidR="00E14754" w:rsidRDefault="00E14754" w:rsidP="00E14754">
      <w:pPr>
        <w:widowControl w:val="0"/>
      </w:pPr>
    </w:p>
    <w:p w14:paraId="5123D87F" w14:textId="7E9815C4" w:rsidR="00E14754" w:rsidRDefault="00E14754" w:rsidP="00E14754">
      <w:pPr>
        <w:widowControl w:val="0"/>
      </w:pPr>
      <w:r>
        <w:rPr>
          <w:color w:val="FF0000"/>
        </w:rPr>
        <w:sym w:font="Symbol" w:char="F02A"/>
      </w:r>
      <w:bookmarkStart w:id="1297" w:name="_Hlt165178753"/>
      <w:r>
        <w:fldChar w:fldCharType="begin"/>
      </w:r>
      <w:r w:rsidR="00626526">
        <w:instrText>HYPERLINK "lsgmech.docx" \l "m635"</w:instrText>
      </w:r>
      <w:r>
        <w:fldChar w:fldCharType="separate"/>
      </w:r>
      <w:r>
        <w:rPr>
          <w:rStyle w:val="Hyperlink"/>
          <w:sz w:val="22"/>
        </w:rPr>
        <w:t>6</w:t>
      </w:r>
      <w:bookmarkStart w:id="1298" w:name="_Hlt187213337"/>
      <w:r>
        <w:rPr>
          <w:rStyle w:val="Hyperlink"/>
          <w:sz w:val="22"/>
        </w:rPr>
        <w:t>3</w:t>
      </w:r>
      <w:bookmarkEnd w:id="1298"/>
      <w:r>
        <w:rPr>
          <w:rStyle w:val="Hyperlink"/>
          <w:sz w:val="22"/>
        </w:rPr>
        <w:t>5</w:t>
      </w:r>
      <w:r>
        <w:fldChar w:fldCharType="end"/>
      </w:r>
      <w:bookmarkEnd w:id="1297"/>
      <w:r>
        <w:t xml:space="preserve"> Ein PKW von 1,37 t Masse hat eine Rollreibungszahl von 0,03 und rollt aus dem Stand heraus eine geneigte Straße von 21% Gefälle abwärts.</w:t>
      </w:r>
      <w:r>
        <w:br/>
        <w:t>Welche Geschwindigkeit hat er nach 50 m Rollweg? (Die anderen Reibungskräfte werden vernachlässigt.</w:t>
      </w:r>
    </w:p>
    <w:p w14:paraId="67355FE5" w14:textId="77777777" w:rsidR="00E14754" w:rsidRDefault="00E14754" w:rsidP="00E14754">
      <w:pPr>
        <w:widowControl w:val="0"/>
      </w:pPr>
      <w:r>
        <w:sym w:font="Symbol" w:char="F02A"/>
      </w:r>
      <w:r>
        <w:sym w:font="Symbol" w:char="F02A"/>
      </w:r>
      <w:r>
        <w:sym w:font="Symbol" w:char="F02A"/>
      </w:r>
    </w:p>
    <w:p w14:paraId="05ACB347" w14:textId="77777777" w:rsidR="00E14754" w:rsidRDefault="00E14754" w:rsidP="00E14754">
      <w:pPr>
        <w:widowControl w:val="0"/>
      </w:pPr>
    </w:p>
    <w:p w14:paraId="4D667186" w14:textId="5CD0CDE4" w:rsidR="00E14754" w:rsidRDefault="00215B7B" w:rsidP="00E14754">
      <w:pPr>
        <w:widowControl w:val="0"/>
        <w:rPr>
          <w:color w:val="FF0000"/>
        </w:rPr>
      </w:pPr>
      <w:hyperlink r:id="rId691" w:anchor="m664" w:history="1">
        <w:r w:rsidR="00E14754">
          <w:rPr>
            <w:rStyle w:val="Hyperlink"/>
            <w:sz w:val="22"/>
          </w:rPr>
          <w:t>6</w:t>
        </w:r>
        <w:bookmarkStart w:id="1299" w:name="_Hlt187213411"/>
        <w:r w:rsidR="00E14754">
          <w:rPr>
            <w:rStyle w:val="Hyperlink"/>
            <w:sz w:val="22"/>
          </w:rPr>
          <w:t>6</w:t>
        </w:r>
        <w:bookmarkEnd w:id="1299"/>
        <w:r w:rsidR="00E14754">
          <w:rPr>
            <w:rStyle w:val="Hyperlink"/>
            <w:sz w:val="22"/>
          </w:rPr>
          <w:t>4.</w:t>
        </w:r>
      </w:hyperlink>
      <w:r w:rsidR="00E14754">
        <w:t xml:space="preserve"> Die Ausrüstung eines Astronauten hat die Masse von 90 kg. Wie groß ist deren Gewichtskraft </w:t>
      </w:r>
      <w:r w:rsidR="00E14754">
        <w:br/>
        <w:t>a) auf der Erde,</w:t>
      </w:r>
      <w:r w:rsidR="00E14754">
        <w:rPr>
          <w:color w:val="FF0000"/>
        </w:rPr>
        <w:t xml:space="preserve"> </w:t>
      </w:r>
      <w:r w:rsidR="00E14754">
        <w:br/>
        <w:t>b) auf dem Mond,</w:t>
      </w:r>
      <w:r w:rsidR="00E14754">
        <w:rPr>
          <w:color w:val="FF0000"/>
        </w:rPr>
        <w:t xml:space="preserve"> </w:t>
      </w:r>
      <w:r w:rsidR="00E14754">
        <w:br/>
        <w:t>c) in der Raumstation?</w:t>
      </w:r>
      <w:r w:rsidR="00E14754">
        <w:rPr>
          <w:color w:val="FF0000"/>
        </w:rPr>
        <w:t xml:space="preserve"> </w:t>
      </w:r>
    </w:p>
    <w:p w14:paraId="6E1E0D80" w14:textId="77777777" w:rsidR="00E14754" w:rsidRDefault="00E14754" w:rsidP="00E14754">
      <w:pPr>
        <w:widowControl w:val="0"/>
        <w:rPr>
          <w:color w:val="FF0000"/>
        </w:rPr>
      </w:pPr>
    </w:p>
    <w:p w14:paraId="11F8CFF4" w14:textId="51777DF7" w:rsidR="00E14754" w:rsidRDefault="00215B7B" w:rsidP="00E14754">
      <w:pPr>
        <w:widowControl w:val="0"/>
      </w:pPr>
      <w:hyperlink r:id="rId692" w:anchor="m665" w:history="1">
        <w:r w:rsidR="00E14754">
          <w:rPr>
            <w:rStyle w:val="Hyperlink"/>
            <w:sz w:val="22"/>
          </w:rPr>
          <w:t>6</w:t>
        </w:r>
        <w:bookmarkStart w:id="1300" w:name="_Hlt187213601"/>
        <w:r w:rsidR="00E14754">
          <w:rPr>
            <w:rStyle w:val="Hyperlink"/>
            <w:sz w:val="22"/>
          </w:rPr>
          <w:t>6</w:t>
        </w:r>
        <w:bookmarkEnd w:id="1300"/>
        <w:r w:rsidR="00E14754">
          <w:rPr>
            <w:rStyle w:val="Hyperlink"/>
            <w:sz w:val="22"/>
          </w:rPr>
          <w:t>5</w:t>
        </w:r>
      </w:hyperlink>
      <w:r w:rsidR="00E14754">
        <w:t xml:space="preserve">. Die Ausrüstung eines Astronauten hat die Masse von 60 kg. Wie ändert sich </w:t>
      </w:r>
      <w:r w:rsidR="00E14754">
        <w:br/>
        <w:t xml:space="preserve">a) die Masse, </w:t>
      </w:r>
    </w:p>
    <w:p w14:paraId="114E7F36" w14:textId="77777777" w:rsidR="00E14754" w:rsidRDefault="00E14754" w:rsidP="00E14754">
      <w:pPr>
        <w:widowControl w:val="0"/>
      </w:pPr>
      <w:r>
        <w:t xml:space="preserve">b) die Gewichtskraft, </w:t>
      </w:r>
    </w:p>
    <w:p w14:paraId="0B72FD9B" w14:textId="77777777" w:rsidR="00E14754" w:rsidRDefault="00E14754" w:rsidP="00E14754">
      <w:pPr>
        <w:widowControl w:val="0"/>
      </w:pPr>
      <w:r>
        <w:t xml:space="preserve">wenn er von der Erde zum Mond fliegt. </w:t>
      </w:r>
    </w:p>
    <w:p w14:paraId="5577E59F" w14:textId="77777777" w:rsidR="00E14754" w:rsidRDefault="00E14754" w:rsidP="00E14754">
      <w:pPr>
        <w:widowControl w:val="0"/>
      </w:pPr>
    </w:p>
    <w:p w14:paraId="73B0D515" w14:textId="70285A46" w:rsidR="00E14754" w:rsidRDefault="00215B7B" w:rsidP="00E14754">
      <w:hyperlink r:id="rId693" w:anchor="m741" w:history="1">
        <w:r w:rsidR="00E14754">
          <w:rPr>
            <w:rStyle w:val="Hyperlink"/>
            <w:sz w:val="22"/>
          </w:rPr>
          <w:t>7</w:t>
        </w:r>
        <w:bookmarkStart w:id="1301" w:name="_Hlt232212776"/>
        <w:bookmarkStart w:id="1302" w:name="_Hlt232212508"/>
        <w:bookmarkEnd w:id="1301"/>
        <w:r w:rsidR="00E14754">
          <w:rPr>
            <w:rStyle w:val="Hyperlink"/>
            <w:sz w:val="22"/>
          </w:rPr>
          <w:t>4</w:t>
        </w:r>
        <w:bookmarkEnd w:id="1302"/>
        <w:r w:rsidR="00E14754">
          <w:rPr>
            <w:rStyle w:val="Hyperlink"/>
            <w:sz w:val="22"/>
          </w:rPr>
          <w:t>1.</w:t>
        </w:r>
      </w:hyperlink>
      <w:r w:rsidR="00E14754">
        <w:t xml:space="preserve"> (Aufgabe der Woche, gestellt nach den Osterferien 2009) </w:t>
      </w:r>
    </w:p>
    <w:p w14:paraId="61EB7C0A" w14:textId="24B659E5" w:rsidR="00E14754" w:rsidRDefault="00E14754" w:rsidP="00E14754">
      <w:r>
        <w:t xml:space="preserve">Die Ostertage sind vorbei und sicher hat der eine oder die andere danach etwas zugenommen.  Aber mit etwas Disziplin hungert man die zusätzlichen Pfunde schnell weg und erreicht wieder sein Idealgewicht. Prüfen kann man das im Bad auf der Waage. Früh stellt man sich drauf, schaut ängstlich nach unten – und, oh Wunder, ein Kilo ist weg. Vor Freund knicken die Beine ein und man geht schwungvoll in die Knie. </w:t>
      </w:r>
    </w:p>
    <w:p w14:paraId="22027DC0" w14:textId="77777777" w:rsidR="00E14754" w:rsidRDefault="00E14754" w:rsidP="00E14754">
      <w:r>
        <w:t>Wie ändert sich die Anzeige der Waage, wenn man in die Knie geht?</w:t>
      </w:r>
    </w:p>
    <w:p w14:paraId="549EFABA" w14:textId="77777777" w:rsidR="00E14754" w:rsidRDefault="00E14754" w:rsidP="00E14754">
      <w:r>
        <w:t>a) Die Waage zeigt zunächst ein kleineres Gewicht an.</w:t>
      </w:r>
    </w:p>
    <w:p w14:paraId="72059273" w14:textId="77777777" w:rsidR="00E14754" w:rsidRDefault="00E14754" w:rsidP="00E14754">
      <w:r>
        <w:t>b) Die Waage ändert ihre Anzeige nicht.</w:t>
      </w:r>
    </w:p>
    <w:p w14:paraId="5AD040A9" w14:textId="77777777" w:rsidR="00E14754" w:rsidRDefault="00E14754" w:rsidP="00E14754">
      <w:r>
        <w:t>c) Die Waage zeigt zunächst ein größeres Gewicht an.</w:t>
      </w:r>
    </w:p>
    <w:p w14:paraId="024D690B" w14:textId="77777777" w:rsidR="00E14754" w:rsidRDefault="00E14754" w:rsidP="00E14754">
      <w:pPr>
        <w:widowControl w:val="0"/>
      </w:pPr>
    </w:p>
    <w:p w14:paraId="6EC36FB5"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5C77B5E" w14:textId="77777777" w:rsidTr="00E14754">
        <w:tc>
          <w:tcPr>
            <w:tcW w:w="5030" w:type="dxa"/>
          </w:tcPr>
          <w:bookmarkStart w:id="1303" w:name="_Hlt234408160"/>
          <w:bookmarkEnd w:id="1303"/>
          <w:p w14:paraId="5AA1731B" w14:textId="3AEDB79E" w:rsidR="00E14754" w:rsidRPr="0071784C" w:rsidRDefault="00E14754" w:rsidP="00E14754">
            <w:pPr>
              <w:widowControl w:val="0"/>
            </w:pPr>
            <w:r w:rsidRPr="0071784C">
              <w:fldChar w:fldCharType="begin"/>
            </w:r>
            <w:r w:rsidR="00626526">
              <w:instrText>HYPERLINK "lsgmech.docx" \l "m745"</w:instrText>
            </w:r>
            <w:r w:rsidRPr="0071784C">
              <w:fldChar w:fldCharType="separate"/>
            </w:r>
            <w:r>
              <w:rPr>
                <w:rStyle w:val="Hyperlink"/>
              </w:rPr>
              <w:t>7</w:t>
            </w:r>
            <w:bookmarkStart w:id="1304" w:name="_Hlt232212901"/>
            <w:r>
              <w:rPr>
                <w:rStyle w:val="Hyperlink"/>
              </w:rPr>
              <w:t>4</w:t>
            </w:r>
            <w:bookmarkEnd w:id="1304"/>
            <w:r>
              <w:rPr>
                <w:rStyle w:val="Hyperlink"/>
              </w:rPr>
              <w:t>5</w:t>
            </w:r>
            <w:r w:rsidRPr="0071784C">
              <w:fldChar w:fldCharType="end"/>
            </w:r>
            <w:r w:rsidRPr="0071784C">
              <w:t xml:space="preserve">. Auf einen Tablett stehen drei gleiche Gläser nebeneinander. Das linke ist bis oben gefüllt, das mittlere bis zur Hälfte und das rechte </w:t>
            </w:r>
            <w:proofErr w:type="gramStart"/>
            <w:r w:rsidRPr="0071784C">
              <w:t>ist</w:t>
            </w:r>
            <w:proofErr w:type="gramEnd"/>
            <w:r w:rsidRPr="0071784C">
              <w:t xml:space="preserve"> leer.</w:t>
            </w:r>
          </w:p>
          <w:p w14:paraId="7EC9C96B" w14:textId="77777777" w:rsidR="00E14754" w:rsidRPr="0071784C" w:rsidRDefault="00E14754" w:rsidP="00E14754">
            <w:pPr>
              <w:widowControl w:val="0"/>
            </w:pPr>
            <w:r w:rsidRPr="0071784C">
              <w:t>Das Tablett wird nun angekippt. Welches der drei Gläser kippt als letztes um?</w:t>
            </w:r>
          </w:p>
          <w:p w14:paraId="1E40FC51" w14:textId="77777777" w:rsidR="00E14754" w:rsidRPr="0071784C" w:rsidRDefault="00E14754" w:rsidP="00E14754">
            <w:pPr>
              <w:widowControl w:val="0"/>
            </w:pPr>
            <w:r w:rsidRPr="0071784C">
              <w:t>(Damit die Gläser nicht wegrutschen, werden sie durch eine dünne Kante gehalten.)</w:t>
            </w:r>
          </w:p>
          <w:p w14:paraId="3E1C7F60" w14:textId="77777777" w:rsidR="00E14754" w:rsidRPr="0071784C" w:rsidRDefault="00E14754" w:rsidP="00E14754">
            <w:pPr>
              <w:widowControl w:val="0"/>
            </w:pPr>
          </w:p>
          <w:p w14:paraId="664F5872" w14:textId="77777777" w:rsidR="00E14754" w:rsidRPr="0071784C" w:rsidRDefault="00E14754" w:rsidP="00E14754">
            <w:pPr>
              <w:widowControl w:val="0"/>
            </w:pPr>
            <w:r w:rsidRPr="0071784C">
              <w:t>a) Das linke mit der roten Flüssigkeit.</w:t>
            </w:r>
          </w:p>
          <w:p w14:paraId="0D00EDB3" w14:textId="77777777" w:rsidR="00E14754" w:rsidRPr="0071784C" w:rsidRDefault="00E14754" w:rsidP="00E14754">
            <w:pPr>
              <w:widowControl w:val="0"/>
            </w:pPr>
            <w:r w:rsidRPr="0071784C">
              <w:t>b) Das mittlere mit der grünen Flüssigkeit.</w:t>
            </w:r>
          </w:p>
          <w:p w14:paraId="77ABAF29" w14:textId="77777777" w:rsidR="00E14754" w:rsidRPr="0071784C" w:rsidRDefault="00E14754" w:rsidP="00E14754">
            <w:pPr>
              <w:widowControl w:val="0"/>
            </w:pPr>
            <w:r w:rsidRPr="0071784C">
              <w:t>c) Das rechte leere.</w:t>
            </w:r>
          </w:p>
          <w:p w14:paraId="106BAE82" w14:textId="77777777" w:rsidR="00E14754" w:rsidRPr="0071784C" w:rsidRDefault="00E14754" w:rsidP="00E14754">
            <w:pPr>
              <w:widowControl w:val="0"/>
            </w:pPr>
            <w:r w:rsidRPr="0071784C">
              <w:t>d) Alle drei Gläser kippen etwa gleichzeitig um.</w:t>
            </w:r>
          </w:p>
        </w:tc>
        <w:tc>
          <w:tcPr>
            <w:tcW w:w="5030" w:type="dxa"/>
          </w:tcPr>
          <w:p w14:paraId="0E127963" w14:textId="77777777" w:rsidR="00E14754" w:rsidRPr="0071784C" w:rsidRDefault="00215B7B" w:rsidP="00E14754">
            <w:pPr>
              <w:widowControl w:val="0"/>
            </w:pPr>
            <w:r>
              <w:rPr>
                <w:noProof/>
              </w:rPr>
              <w:pict w14:anchorId="0A614765">
                <v:shape id="Bild 164" o:spid="_x0000_i1254" type="#_x0000_t75" alt="m745" style="width:246pt;height:180pt;visibility:visible">
                  <v:imagedata r:id="rId694" o:title="m745"/>
                </v:shape>
              </w:pict>
            </w:r>
          </w:p>
        </w:tc>
      </w:tr>
    </w:tbl>
    <w:p w14:paraId="00D4AC07" w14:textId="77777777" w:rsidR="00E14754" w:rsidRDefault="00E14754" w:rsidP="00E14754">
      <w:pPr>
        <w:widowControl w:val="0"/>
      </w:pPr>
    </w:p>
    <w:p w14:paraId="79D84B27"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65B44D0" w14:textId="77777777" w:rsidTr="00E14754">
        <w:tc>
          <w:tcPr>
            <w:tcW w:w="5030" w:type="dxa"/>
          </w:tcPr>
          <w:p w14:paraId="79C8035D" w14:textId="571C1EB2" w:rsidR="00E14754" w:rsidRPr="0071784C" w:rsidRDefault="00215B7B" w:rsidP="00E14754">
            <w:pPr>
              <w:widowControl w:val="0"/>
            </w:pPr>
            <w:hyperlink r:id="rId695" w:anchor="m767" w:history="1">
              <w:r w:rsidR="00E14754">
                <w:rPr>
                  <w:rStyle w:val="Hyperlink"/>
                </w:rPr>
                <w:t>7</w:t>
              </w:r>
              <w:bookmarkStart w:id="1305" w:name="_Hlt250299196"/>
              <w:bookmarkStart w:id="1306" w:name="_Hlt250298993"/>
              <w:bookmarkEnd w:id="1305"/>
              <w:r w:rsidR="00E14754">
                <w:rPr>
                  <w:rStyle w:val="Hyperlink"/>
                </w:rPr>
                <w:t>6</w:t>
              </w:r>
              <w:bookmarkEnd w:id="1306"/>
              <w:r w:rsidR="00E14754">
                <w:rPr>
                  <w:rStyle w:val="Hyperlink"/>
                </w:rPr>
                <w:t>7.</w:t>
              </w:r>
            </w:hyperlink>
            <w:r w:rsidR="00E14754" w:rsidRPr="0071784C">
              <w:t xml:space="preserve"> An einem Kranhaken hängt ein 6 000 N schweres Betonteil. Mit welcher Kraft wird das Halteseil belastet?</w:t>
            </w:r>
          </w:p>
        </w:tc>
        <w:tc>
          <w:tcPr>
            <w:tcW w:w="5030" w:type="dxa"/>
          </w:tcPr>
          <w:p w14:paraId="0935F742" w14:textId="77777777" w:rsidR="00E14754" w:rsidRPr="0071784C" w:rsidRDefault="00215B7B" w:rsidP="00E14754">
            <w:pPr>
              <w:widowControl w:val="0"/>
            </w:pPr>
            <w:r>
              <w:rPr>
                <w:noProof/>
              </w:rPr>
              <w:pict w14:anchorId="50FCA703">
                <v:shape id="Bild 165" o:spid="_x0000_i1255" type="#_x0000_t75" alt="m767" style="width:192pt;height:222pt;visibility:visible">
                  <v:imagedata r:id="rId696" o:title="m767"/>
                </v:shape>
              </w:pict>
            </w:r>
          </w:p>
        </w:tc>
      </w:tr>
    </w:tbl>
    <w:p w14:paraId="266BD55A" w14:textId="77777777" w:rsidR="00E14754" w:rsidRDefault="00E14754" w:rsidP="00E14754">
      <w:pPr>
        <w:widowControl w:val="0"/>
      </w:pPr>
    </w:p>
    <w:tbl>
      <w:tblPr>
        <w:tblW w:w="0" w:type="auto"/>
        <w:tblLook w:val="01E0" w:firstRow="1" w:lastRow="1" w:firstColumn="1" w:lastColumn="1" w:noHBand="0" w:noVBand="0"/>
      </w:tblPr>
      <w:tblGrid>
        <w:gridCol w:w="3438"/>
        <w:gridCol w:w="6699"/>
      </w:tblGrid>
      <w:tr w:rsidR="000118C5" w:rsidRPr="0071784C" w14:paraId="333FB977" w14:textId="77777777" w:rsidTr="00290065">
        <w:tc>
          <w:tcPr>
            <w:tcW w:w="5030" w:type="dxa"/>
            <w:shd w:val="clear" w:color="auto" w:fill="auto"/>
          </w:tcPr>
          <w:p w14:paraId="11E4A5DB" w14:textId="6CD288D3" w:rsidR="000118C5" w:rsidRPr="0071784C" w:rsidRDefault="000118C5" w:rsidP="00290065">
            <w:pPr>
              <w:widowControl w:val="0"/>
            </w:pPr>
            <w:r w:rsidRPr="00290065">
              <w:rPr>
                <w:color w:val="FF0000"/>
              </w:rPr>
              <w:sym w:font="Symbol" w:char="F02A"/>
            </w:r>
            <w:hyperlink r:id="rId697" w:anchor="m804" w:history="1">
              <w:r w:rsidRPr="00290065">
                <w:rPr>
                  <w:rStyle w:val="Hyperlink"/>
                  <w:sz w:val="22"/>
                </w:rPr>
                <w:t>804.</w:t>
              </w:r>
            </w:hyperlink>
            <w:r w:rsidRPr="0071784C">
              <w:t xml:space="preserve"> In einer 10,0 m breiten  Straße hängt eine Lampe genau in der Mitte an zwei Seilen. Das linke Seil ist in 5,00 m Höhe und das rechte Seil in 9,00 m Höhe an den Häusern befestigt. Die Lampe hat eine Gewichtskraft von 100 N. </w:t>
            </w:r>
          </w:p>
          <w:p w14:paraId="0BBB72F7" w14:textId="77777777" w:rsidR="000118C5" w:rsidRPr="0071784C" w:rsidRDefault="000118C5" w:rsidP="00290065">
            <w:pPr>
              <w:widowControl w:val="0"/>
            </w:pPr>
            <w:r w:rsidRPr="0071784C">
              <w:t>Mit welcher Kraft zieht die Lampe a</w:t>
            </w:r>
            <w:r w:rsidR="005B4B29" w:rsidRPr="0071784C">
              <w:t>m</w:t>
            </w:r>
            <w:r w:rsidRPr="0071784C">
              <w:t xml:space="preserve"> </w:t>
            </w:r>
            <w:r w:rsidR="002E16B3" w:rsidRPr="0071784C">
              <w:t>rechten</w:t>
            </w:r>
            <w:r w:rsidRPr="0071784C">
              <w:t xml:space="preserve"> Seil?</w:t>
            </w:r>
          </w:p>
          <w:p w14:paraId="31362E3F" w14:textId="77777777" w:rsidR="000118C5" w:rsidRPr="0071784C" w:rsidRDefault="000118C5" w:rsidP="00290065">
            <w:pPr>
              <w:widowControl w:val="0"/>
            </w:pPr>
          </w:p>
        </w:tc>
        <w:tc>
          <w:tcPr>
            <w:tcW w:w="5031" w:type="dxa"/>
            <w:shd w:val="clear" w:color="auto" w:fill="auto"/>
          </w:tcPr>
          <w:p w14:paraId="0698E96D" w14:textId="77777777" w:rsidR="000118C5" w:rsidRPr="0071784C" w:rsidRDefault="00215B7B" w:rsidP="00290065">
            <w:pPr>
              <w:widowControl w:val="0"/>
            </w:pPr>
            <w:r>
              <w:rPr>
                <w:noProof/>
              </w:rPr>
              <w:pict w14:anchorId="079FF636">
                <v:shape id="Bild 166" o:spid="_x0000_i1256" type="#_x0000_t75" alt="m804" style="width:324pt;height:264pt;visibility:visible">
                  <v:imagedata r:id="rId698" o:title="m804"/>
                </v:shape>
              </w:pict>
            </w:r>
          </w:p>
        </w:tc>
      </w:tr>
    </w:tbl>
    <w:p w14:paraId="2EBACCEB" w14:textId="77777777" w:rsidR="003F7B34" w:rsidRDefault="003F7B34" w:rsidP="00E14754">
      <w:pPr>
        <w:widowControl w:val="0"/>
      </w:pPr>
    </w:p>
    <w:p w14:paraId="4F54202C" w14:textId="77777777" w:rsidR="00A1271B" w:rsidRDefault="00A1271B" w:rsidP="00E14754">
      <w:pPr>
        <w:widowControl w:val="0"/>
      </w:pPr>
    </w:p>
    <w:tbl>
      <w:tblPr>
        <w:tblW w:w="0" w:type="auto"/>
        <w:tblLook w:val="01E0" w:firstRow="1" w:lastRow="1" w:firstColumn="1" w:lastColumn="1" w:noHBand="0" w:noVBand="0"/>
      </w:tblPr>
      <w:tblGrid>
        <w:gridCol w:w="4158"/>
        <w:gridCol w:w="5979"/>
      </w:tblGrid>
      <w:tr w:rsidR="0004264C" w:rsidRPr="0071784C" w14:paraId="0AC29291" w14:textId="77777777" w:rsidTr="00290065">
        <w:tc>
          <w:tcPr>
            <w:tcW w:w="5030" w:type="dxa"/>
            <w:shd w:val="clear" w:color="auto" w:fill="auto"/>
          </w:tcPr>
          <w:p w14:paraId="696318CA" w14:textId="63D7F1A6" w:rsidR="0004264C" w:rsidRPr="0071784C" w:rsidRDefault="00215B7B" w:rsidP="00290065">
            <w:pPr>
              <w:jc w:val="both"/>
            </w:pPr>
            <w:hyperlink r:id="rId699" w:anchor="m927" w:history="1">
              <w:r w:rsidR="0004264C" w:rsidRPr="00290065">
                <w:rPr>
                  <w:rStyle w:val="Hyperlink"/>
                  <w:sz w:val="22"/>
                </w:rPr>
                <w:t>927.</w:t>
              </w:r>
            </w:hyperlink>
            <w:r w:rsidR="0004264C" w:rsidRPr="0071784C">
              <w:t xml:space="preserve"> Wenn man eine Reißzwecke ganz vorsichtig auf die Wasseroberfläche setzt, schwimmt sie auf Grund der Oberflächenspannung des Wassers.</w:t>
            </w:r>
          </w:p>
          <w:p w14:paraId="19BAF14D" w14:textId="77777777" w:rsidR="0004264C" w:rsidRPr="0071784C" w:rsidRDefault="0004264C" w:rsidP="00290065">
            <w:pPr>
              <w:jc w:val="both"/>
            </w:pPr>
            <w:r w:rsidRPr="0071784C">
              <w:t xml:space="preserve">In einem Teller befindet sich sauberes Wasser, auf dem mehrere Reißzwecken einzeln schwimmen. Die kleine Flotte wird nun etwa eine halbe Stunde in Ruhe gelassen. Was ist danach zu beobachten?  </w:t>
            </w:r>
          </w:p>
          <w:p w14:paraId="33C7CA60" w14:textId="77777777" w:rsidR="0004264C" w:rsidRPr="0071784C" w:rsidRDefault="0004264C" w:rsidP="00290065">
            <w:pPr>
              <w:jc w:val="both"/>
            </w:pPr>
            <w:r w:rsidRPr="0071784C">
              <w:t>a) Die Zwecken schwimmen immer noch einzeln auf dem Wasser.</w:t>
            </w:r>
          </w:p>
          <w:p w14:paraId="12AB8F95" w14:textId="77777777" w:rsidR="0004264C" w:rsidRPr="0071784C" w:rsidRDefault="0004264C" w:rsidP="00290065">
            <w:pPr>
              <w:jc w:val="both"/>
            </w:pPr>
            <w:r w:rsidRPr="0071784C">
              <w:t>b) Die Zwecken sind alle zum Rand des Tellers geschwommen.</w:t>
            </w:r>
          </w:p>
          <w:p w14:paraId="5AAFFE46" w14:textId="77777777" w:rsidR="0004264C" w:rsidRPr="0071784C" w:rsidRDefault="0004264C" w:rsidP="00290065">
            <w:pPr>
              <w:jc w:val="both"/>
            </w:pPr>
            <w:r w:rsidRPr="0071784C">
              <w:t>c) Die Zwecken haben sich zu einem Verbund zusammengeschlossen und keine schwimmt mehr einzeln herum.</w:t>
            </w:r>
          </w:p>
          <w:p w14:paraId="2CBAB7A5" w14:textId="77777777" w:rsidR="0004264C" w:rsidRPr="0071784C" w:rsidRDefault="0004264C" w:rsidP="00290065">
            <w:pPr>
              <w:widowControl w:val="0"/>
            </w:pPr>
          </w:p>
        </w:tc>
        <w:tc>
          <w:tcPr>
            <w:tcW w:w="5031" w:type="dxa"/>
            <w:shd w:val="clear" w:color="auto" w:fill="auto"/>
          </w:tcPr>
          <w:p w14:paraId="12240438" w14:textId="77777777" w:rsidR="0004264C" w:rsidRPr="0071784C" w:rsidRDefault="00215B7B" w:rsidP="00290065">
            <w:pPr>
              <w:widowControl w:val="0"/>
            </w:pPr>
            <w:r>
              <w:rPr>
                <w:noProof/>
              </w:rPr>
              <w:pict w14:anchorId="1EB51A1C">
                <v:shape id="Bild 167" o:spid="_x0000_i1257" type="#_x0000_t75" alt="m927" style="width:4in;height:3in;visibility:visible">
                  <v:imagedata r:id="rId700" o:title="m927"/>
                </v:shape>
              </w:pict>
            </w:r>
          </w:p>
        </w:tc>
      </w:tr>
    </w:tbl>
    <w:p w14:paraId="657D7D52" w14:textId="77777777" w:rsidR="00A1271B" w:rsidRDefault="00A1271B" w:rsidP="00E14754">
      <w:pPr>
        <w:widowControl w:val="0"/>
      </w:pPr>
    </w:p>
    <w:tbl>
      <w:tblPr>
        <w:tblW w:w="0" w:type="auto"/>
        <w:tblLook w:val="04A0" w:firstRow="1" w:lastRow="0" w:firstColumn="1" w:lastColumn="0" w:noHBand="0" w:noVBand="1"/>
      </w:tblPr>
      <w:tblGrid>
        <w:gridCol w:w="10061"/>
      </w:tblGrid>
      <w:tr w:rsidR="004B458E" w:rsidRPr="0071784C" w14:paraId="7B1CC2C6" w14:textId="77777777" w:rsidTr="00B05CE5">
        <w:tc>
          <w:tcPr>
            <w:tcW w:w="10061" w:type="dxa"/>
            <w:shd w:val="clear" w:color="auto" w:fill="auto"/>
          </w:tcPr>
          <w:p w14:paraId="1A3D98EB" w14:textId="6E5E55D4" w:rsidR="004B458E" w:rsidRPr="0071784C" w:rsidRDefault="00215B7B" w:rsidP="00B05CE5">
            <w:pPr>
              <w:widowControl w:val="0"/>
            </w:pPr>
            <w:hyperlink r:id="rId701" w:anchor="m965" w:history="1">
              <w:r w:rsidR="004B458E" w:rsidRPr="00B05CE5">
                <w:rPr>
                  <w:rStyle w:val="Hyperlink"/>
                  <w:b/>
                  <w:sz w:val="22"/>
                </w:rPr>
                <w:t>965.</w:t>
              </w:r>
            </w:hyperlink>
            <w:r w:rsidR="004B458E" w:rsidRPr="0071784C">
              <w:rPr>
                <w:b/>
              </w:rPr>
              <w:t xml:space="preserve"> </w:t>
            </w:r>
            <w:r w:rsidR="004B458E" w:rsidRPr="0071784C">
              <w:t>Ein Körper befindet sich auf einer geneigten Ebene. Die wirkende Gewichtskraft ist in der Abbildung durch einen Pfeil eingezeichnet. (1cm der Pfeillänge entspricht 100 N)</w:t>
            </w:r>
          </w:p>
          <w:p w14:paraId="482038F3" w14:textId="77777777" w:rsidR="004B458E" w:rsidRPr="0071784C" w:rsidRDefault="004B458E" w:rsidP="00B05CE5">
            <w:pPr>
              <w:widowControl w:val="0"/>
              <w:rPr>
                <w:b/>
              </w:rPr>
            </w:pPr>
          </w:p>
          <w:p w14:paraId="1735AA5B" w14:textId="77777777" w:rsidR="004B458E" w:rsidRPr="0071784C" w:rsidRDefault="004B458E" w:rsidP="00B05CE5">
            <w:pPr>
              <w:widowControl w:val="0"/>
              <w:tabs>
                <w:tab w:val="left" w:leader="dot" w:pos="8397"/>
              </w:tabs>
            </w:pPr>
            <w:r w:rsidRPr="0071784C">
              <w:rPr>
                <w:b/>
              </w:rPr>
              <w:t>a)</w:t>
            </w:r>
            <w:r w:rsidRPr="0071784C">
              <w:t xml:space="preserve"> Geben Sie den Betrag der Gewichtskraft an:</w:t>
            </w:r>
            <w:r w:rsidRPr="0071784C">
              <w:tab/>
              <w:t>(1)</w:t>
            </w:r>
          </w:p>
          <w:p w14:paraId="00D52401" w14:textId="77777777" w:rsidR="004B458E" w:rsidRPr="0071784C" w:rsidRDefault="004B458E" w:rsidP="00B05CE5">
            <w:pPr>
              <w:widowControl w:val="0"/>
              <w:tabs>
                <w:tab w:val="left" w:leader="dot" w:pos="8397"/>
              </w:tabs>
              <w:rPr>
                <w:b/>
              </w:rPr>
            </w:pPr>
          </w:p>
          <w:p w14:paraId="0BD2DDA8" w14:textId="77777777" w:rsidR="004B458E" w:rsidRPr="0071784C" w:rsidRDefault="004B458E" w:rsidP="00B05CE5">
            <w:pPr>
              <w:widowControl w:val="0"/>
              <w:tabs>
                <w:tab w:val="left" w:leader="dot" w:pos="8397"/>
              </w:tabs>
            </w:pPr>
            <w:r w:rsidRPr="0071784C">
              <w:rPr>
                <w:b/>
              </w:rPr>
              <w:t>b)</w:t>
            </w:r>
            <w:r w:rsidRPr="0071784C">
              <w:t xml:space="preserve"> Ermitteln Sie zeichnerisch die Beträge der Hangabtriebskraft</w:t>
            </w:r>
            <w:r w:rsidRPr="0071784C">
              <w:tab/>
              <w:t>(2)</w:t>
            </w:r>
          </w:p>
          <w:p w14:paraId="338E3EB7" w14:textId="77777777" w:rsidR="004B458E" w:rsidRPr="0071784C" w:rsidRDefault="004B458E" w:rsidP="00B05CE5">
            <w:pPr>
              <w:widowControl w:val="0"/>
              <w:tabs>
                <w:tab w:val="left" w:leader="dot" w:pos="8397"/>
              </w:tabs>
            </w:pPr>
          </w:p>
          <w:p w14:paraId="7308B8CC" w14:textId="77777777" w:rsidR="004B458E" w:rsidRPr="0071784C" w:rsidRDefault="004B458E" w:rsidP="00B05CE5">
            <w:pPr>
              <w:widowControl w:val="0"/>
              <w:tabs>
                <w:tab w:val="left" w:leader="dot" w:pos="8397"/>
              </w:tabs>
            </w:pPr>
            <w:r w:rsidRPr="0071784C">
              <w:t>und der Normalkraft</w:t>
            </w:r>
            <w:r w:rsidRPr="0071784C">
              <w:tab/>
              <w:t>(2),</w:t>
            </w:r>
          </w:p>
          <w:p w14:paraId="30A66927" w14:textId="77777777" w:rsidR="004B458E" w:rsidRPr="0071784C" w:rsidRDefault="004B458E" w:rsidP="00B05CE5">
            <w:pPr>
              <w:widowControl w:val="0"/>
            </w:pPr>
            <w:r w:rsidRPr="0071784C">
              <w:t>die durch die Gewichtskraft entstehen.</w:t>
            </w:r>
          </w:p>
        </w:tc>
      </w:tr>
      <w:tr w:rsidR="004B458E" w:rsidRPr="0071784C" w14:paraId="707028F6" w14:textId="77777777" w:rsidTr="00B05CE5">
        <w:tc>
          <w:tcPr>
            <w:tcW w:w="10061" w:type="dxa"/>
            <w:shd w:val="clear" w:color="auto" w:fill="auto"/>
          </w:tcPr>
          <w:p w14:paraId="19691C52" w14:textId="77777777" w:rsidR="004B458E" w:rsidRPr="0071784C" w:rsidRDefault="00215B7B" w:rsidP="00B05CE5">
            <w:pPr>
              <w:widowControl w:val="0"/>
            </w:pPr>
            <w:r>
              <w:rPr>
                <w:noProof/>
              </w:rPr>
              <w:pict w14:anchorId="24B76942">
                <v:shape id="Grafik 1" o:spid="_x0000_i1258" type="#_x0000_t75" style="width:312pt;height:204pt;visibility:visible">
                  <v:imagedata r:id="rId702" o:title="m965"/>
                </v:shape>
              </w:pict>
            </w:r>
          </w:p>
        </w:tc>
      </w:tr>
    </w:tbl>
    <w:p w14:paraId="19E067E5" w14:textId="77777777" w:rsidR="00A1271B" w:rsidRDefault="00A1271B" w:rsidP="00E14754">
      <w:pPr>
        <w:widowControl w:val="0"/>
      </w:pPr>
    </w:p>
    <w:p w14:paraId="50FE7FDA" w14:textId="77777777" w:rsidR="00E14754" w:rsidRDefault="00E14754" w:rsidP="00E14754">
      <w:pPr>
        <w:widowControl w:val="0"/>
      </w:pPr>
    </w:p>
    <w:p w14:paraId="4D75979F" w14:textId="044651E4" w:rsidR="00800069" w:rsidRDefault="00800069" w:rsidP="00E14754">
      <w:pPr>
        <w:widowControl w:val="0"/>
      </w:pPr>
    </w:p>
    <w:tbl>
      <w:tblPr>
        <w:tblW w:w="0" w:type="auto"/>
        <w:tblLook w:val="04A0" w:firstRow="1" w:lastRow="0" w:firstColumn="1" w:lastColumn="0" w:noHBand="0" w:noVBand="1"/>
      </w:tblPr>
      <w:tblGrid>
        <w:gridCol w:w="10061"/>
      </w:tblGrid>
      <w:tr w:rsidR="00800069" w:rsidRPr="0071784C" w14:paraId="026E218E" w14:textId="77777777" w:rsidTr="0071784C">
        <w:tc>
          <w:tcPr>
            <w:tcW w:w="10061" w:type="dxa"/>
            <w:shd w:val="clear" w:color="auto" w:fill="auto"/>
          </w:tcPr>
          <w:p w14:paraId="3FE91981" w14:textId="340F8EC4" w:rsidR="00800069" w:rsidRPr="0071784C" w:rsidRDefault="00215B7B" w:rsidP="0071784C">
            <w:pPr>
              <w:widowControl w:val="0"/>
            </w:pPr>
            <w:hyperlink r:id="rId703" w:anchor="m1056" w:history="1">
              <w:r w:rsidR="00800069" w:rsidRPr="0071784C">
                <w:rPr>
                  <w:rStyle w:val="Hyperlink"/>
                  <w:sz w:val="22"/>
                </w:rPr>
                <w:t>1056.</w:t>
              </w:r>
            </w:hyperlink>
            <w:r w:rsidR="00800069" w:rsidRPr="0071784C">
              <w:t xml:space="preserve"> (LK Sachsen 2021)</w:t>
            </w:r>
          </w:p>
          <w:p w14:paraId="332736CD" w14:textId="58DB63EC" w:rsidR="00800069" w:rsidRPr="0071784C" w:rsidRDefault="00800069" w:rsidP="0071784C">
            <w:pPr>
              <w:widowControl w:val="0"/>
            </w:pPr>
            <w:r w:rsidRPr="0071784C">
              <w:t>Ein Kahn wird durch zwei Personen unter Nutzung von Seilen auf einem Kanal gegen die Strömung gezogen. Jede Person zieht mit gleichem Betrag der Kraft in Richtung der jeweils eingezeichneten Wirkungslinie (sieh Abbildung). Dadurch bewegt sich der Kahn gleichförmig entgegen der Strömungsrichtung.</w:t>
            </w:r>
          </w:p>
        </w:tc>
      </w:tr>
      <w:tr w:rsidR="00800069" w:rsidRPr="0071784C" w14:paraId="57840F3A" w14:textId="77777777" w:rsidTr="0071784C">
        <w:tc>
          <w:tcPr>
            <w:tcW w:w="10061" w:type="dxa"/>
            <w:shd w:val="clear" w:color="auto" w:fill="auto"/>
          </w:tcPr>
          <w:p w14:paraId="5609F836" w14:textId="2BAA5319" w:rsidR="00800069" w:rsidRPr="0071784C" w:rsidRDefault="00215B7B" w:rsidP="0071784C">
            <w:pPr>
              <w:widowControl w:val="0"/>
            </w:pPr>
            <w:r>
              <w:lastRenderedPageBreak/>
              <w:pict w14:anchorId="3D0EB03D">
                <v:shape id="_x0000_i1259" type="#_x0000_t75" style="width:420pt;height:150pt">
                  <v:imagedata r:id="rId704" o:title="m1056"/>
                </v:shape>
              </w:pict>
            </w:r>
          </w:p>
        </w:tc>
      </w:tr>
      <w:tr w:rsidR="00800069" w:rsidRPr="0071784C" w14:paraId="195B5148" w14:textId="77777777" w:rsidTr="0071784C">
        <w:tc>
          <w:tcPr>
            <w:tcW w:w="10061" w:type="dxa"/>
            <w:shd w:val="clear" w:color="auto" w:fill="auto"/>
          </w:tcPr>
          <w:p w14:paraId="36DBFE03" w14:textId="7A6372AE" w:rsidR="00800069" w:rsidRPr="0071784C" w:rsidRDefault="00800069" w:rsidP="0071784C">
            <w:pPr>
              <w:widowControl w:val="0"/>
            </w:pPr>
            <w:r w:rsidRPr="0071784C">
              <w:t xml:space="preserve">Die insgesamt am Kahn entgegen der Strömung angreifende Reibungskraft beträgt insgesamt 400 N. Zeichnen Sie in die Abbildung einen Vektorpfeil für diese Kraft ein. Geben Sie den </w:t>
            </w:r>
            <w:r w:rsidR="00B21807" w:rsidRPr="0071784C">
              <w:t>Maßstab</w:t>
            </w:r>
            <w:r w:rsidRPr="0071784C">
              <w:t xml:space="preserve"> an.</w:t>
            </w:r>
          </w:p>
          <w:p w14:paraId="4DF70A84" w14:textId="0E902512" w:rsidR="00800069" w:rsidRPr="0071784C" w:rsidRDefault="00800069" w:rsidP="0071784C">
            <w:pPr>
              <w:widowControl w:val="0"/>
            </w:pPr>
            <w:r w:rsidRPr="0071784C">
              <w:t xml:space="preserve">Ermitteln Sie </w:t>
            </w:r>
            <w:r w:rsidR="00B21807" w:rsidRPr="0071784C">
              <w:t>zeichnerisch unter Nutzung der Abbildung den Betrag der Kraft, den jede Person aufbringen muss.</w:t>
            </w:r>
          </w:p>
        </w:tc>
      </w:tr>
    </w:tbl>
    <w:p w14:paraId="1568FB0C" w14:textId="66EAB894" w:rsidR="00CD0BA3" w:rsidRDefault="00CD0BA3" w:rsidP="00E14754">
      <w:pPr>
        <w:widowControl w:val="0"/>
      </w:pPr>
    </w:p>
    <w:p w14:paraId="55B7E706" w14:textId="53E4CCA5" w:rsidR="00D241CF" w:rsidRDefault="00215B7B" w:rsidP="00E14754">
      <w:pPr>
        <w:widowControl w:val="0"/>
      </w:pPr>
      <w:hyperlink r:id="rId705" w:anchor="m1057" w:history="1">
        <w:r w:rsidR="00D241CF" w:rsidRPr="00B475E2">
          <w:rPr>
            <w:rStyle w:val="Hyperlink"/>
            <w:sz w:val="22"/>
          </w:rPr>
          <w:t>1057.</w:t>
        </w:r>
      </w:hyperlink>
      <w:r w:rsidR="00D241CF">
        <w:t xml:space="preserve"> </w:t>
      </w:r>
      <w:bookmarkStart w:id="1307" w:name="_Hlk81754136"/>
      <w:r w:rsidR="00D241CF">
        <w:t>Welche der aufgezählten Kräfte sind physikalische Kräfte?</w:t>
      </w:r>
    </w:p>
    <w:p w14:paraId="68653081" w14:textId="1B4FDA5A" w:rsidR="00D241CF" w:rsidRDefault="00D241CF" w:rsidP="00D241CF">
      <w:pPr>
        <w:widowControl w:val="0"/>
        <w:numPr>
          <w:ilvl w:val="0"/>
          <w:numId w:val="33"/>
        </w:numPr>
      </w:pPr>
      <w:bookmarkStart w:id="1308" w:name="_Hlk81754032"/>
      <w:r>
        <w:t>Gewichtskraft</w:t>
      </w:r>
    </w:p>
    <w:p w14:paraId="61787DF8" w14:textId="272D3244" w:rsidR="00D241CF" w:rsidRDefault="00D241CF" w:rsidP="00D241CF">
      <w:pPr>
        <w:widowControl w:val="0"/>
        <w:numPr>
          <w:ilvl w:val="0"/>
          <w:numId w:val="33"/>
        </w:numPr>
      </w:pPr>
      <w:r>
        <w:t>Schaffenskraft</w:t>
      </w:r>
    </w:p>
    <w:p w14:paraId="0BEE1CA5" w14:textId="3613F83C" w:rsidR="00D241CF" w:rsidRDefault="00D241CF" w:rsidP="00D241CF">
      <w:pPr>
        <w:widowControl w:val="0"/>
        <w:numPr>
          <w:ilvl w:val="0"/>
          <w:numId w:val="33"/>
        </w:numPr>
      </w:pPr>
      <w:r>
        <w:t>Waschkraft</w:t>
      </w:r>
    </w:p>
    <w:p w14:paraId="3726D76F" w14:textId="357C0854" w:rsidR="00D241CF" w:rsidRDefault="00D241CF" w:rsidP="00D241CF">
      <w:pPr>
        <w:widowControl w:val="0"/>
        <w:numPr>
          <w:ilvl w:val="0"/>
          <w:numId w:val="33"/>
        </w:numPr>
      </w:pPr>
      <w:r>
        <w:t>Reibungskraft</w:t>
      </w:r>
    </w:p>
    <w:p w14:paraId="7258508F" w14:textId="4E433975" w:rsidR="00D241CF" w:rsidRDefault="00D241CF" w:rsidP="00D241CF">
      <w:pPr>
        <w:widowControl w:val="0"/>
        <w:numPr>
          <w:ilvl w:val="0"/>
          <w:numId w:val="33"/>
        </w:numPr>
      </w:pPr>
      <w:r>
        <w:t>Federkraft</w:t>
      </w:r>
    </w:p>
    <w:p w14:paraId="04002030" w14:textId="13EBB54F" w:rsidR="00D241CF" w:rsidRDefault="00D241CF" w:rsidP="00D241CF">
      <w:pPr>
        <w:widowControl w:val="0"/>
        <w:numPr>
          <w:ilvl w:val="0"/>
          <w:numId w:val="33"/>
        </w:numPr>
      </w:pPr>
      <w:r>
        <w:t>Muskelkraft</w:t>
      </w:r>
    </w:p>
    <w:p w14:paraId="54975524" w14:textId="595CD7F1" w:rsidR="00D241CF" w:rsidRDefault="00D241CF" w:rsidP="00D241CF">
      <w:pPr>
        <w:widowControl w:val="0"/>
        <w:numPr>
          <w:ilvl w:val="0"/>
          <w:numId w:val="33"/>
        </w:numPr>
      </w:pPr>
      <w:r>
        <w:t>Überzeugungskraft</w:t>
      </w:r>
    </w:p>
    <w:p w14:paraId="59D518D5" w14:textId="120386BC" w:rsidR="00D241CF" w:rsidRDefault="00D241CF" w:rsidP="00D241CF">
      <w:pPr>
        <w:widowControl w:val="0"/>
        <w:numPr>
          <w:ilvl w:val="0"/>
          <w:numId w:val="33"/>
        </w:numPr>
      </w:pPr>
      <w:r>
        <w:t>Reibungskraft</w:t>
      </w:r>
    </w:p>
    <w:p w14:paraId="2C549E2F" w14:textId="1545E55A" w:rsidR="00D241CF" w:rsidRDefault="00102DBE" w:rsidP="00D241CF">
      <w:pPr>
        <w:widowControl w:val="0"/>
        <w:numPr>
          <w:ilvl w:val="0"/>
          <w:numId w:val="33"/>
        </w:numPr>
      </w:pPr>
      <w:r>
        <w:t>Sehkraft</w:t>
      </w:r>
    </w:p>
    <w:p w14:paraId="357C581B" w14:textId="0C8C41A4" w:rsidR="00102DBE" w:rsidRDefault="00102DBE" w:rsidP="00D241CF">
      <w:pPr>
        <w:widowControl w:val="0"/>
        <w:numPr>
          <w:ilvl w:val="0"/>
          <w:numId w:val="33"/>
        </w:numPr>
      </w:pPr>
      <w:r>
        <w:t>Zugkraft</w:t>
      </w:r>
    </w:p>
    <w:bookmarkEnd w:id="1308"/>
    <w:p w14:paraId="7BBED823" w14:textId="6FD3F9A1" w:rsidR="00102DBE" w:rsidRDefault="00102DBE" w:rsidP="00102DBE">
      <w:pPr>
        <w:widowControl w:val="0"/>
      </w:pPr>
      <w:r>
        <w:t>Finde für physikalische und für nichtphysikalische Kräfte jeweils zwei weitere Beispiele.</w:t>
      </w:r>
    </w:p>
    <w:bookmarkEnd w:id="1307"/>
    <w:p w14:paraId="321C9684" w14:textId="2EF56A16" w:rsidR="00102DBE" w:rsidRDefault="00102DBE" w:rsidP="00102DBE">
      <w:pPr>
        <w:widowControl w:val="0"/>
      </w:pPr>
    </w:p>
    <w:p w14:paraId="17F39374" w14:textId="0B8BAECF" w:rsidR="00A96573" w:rsidRDefault="00215B7B" w:rsidP="00102DBE">
      <w:pPr>
        <w:widowControl w:val="0"/>
      </w:pPr>
      <w:hyperlink r:id="rId706" w:anchor="m1058" w:history="1">
        <w:r w:rsidR="00A96573" w:rsidRPr="00A96573">
          <w:rPr>
            <w:rStyle w:val="Hyperlink"/>
            <w:sz w:val="22"/>
          </w:rPr>
          <w:t>1058.</w:t>
        </w:r>
      </w:hyperlink>
      <w:r w:rsidR="00A96573">
        <w:t xml:space="preserve"> </w:t>
      </w:r>
      <w:bookmarkStart w:id="1309" w:name="_Hlk81754832"/>
      <w:r w:rsidR="00A96573">
        <w:t>Kräfte kann man nicht sehen. Aber wenn sie wirken, kann man ihre Wirkungen erkennen. An welchen Wirkungen kann man erkennen, dass eine Kraft wirkt?</w:t>
      </w:r>
      <w:bookmarkEnd w:id="1309"/>
    </w:p>
    <w:p w14:paraId="0F19320A" w14:textId="54A16161" w:rsidR="00A96573" w:rsidRDefault="00A96573" w:rsidP="00102DBE">
      <w:pPr>
        <w:widowControl w:val="0"/>
      </w:pPr>
    </w:p>
    <w:p w14:paraId="4E21A579" w14:textId="2FA57AA4" w:rsidR="00A96573" w:rsidRDefault="00A96573" w:rsidP="00102DBE">
      <w:pPr>
        <w:widowControl w:val="0"/>
      </w:pPr>
    </w:p>
    <w:tbl>
      <w:tblPr>
        <w:tblW w:w="0" w:type="auto"/>
        <w:tblLook w:val="04A0" w:firstRow="1" w:lastRow="0" w:firstColumn="1" w:lastColumn="0" w:noHBand="0" w:noVBand="1"/>
      </w:tblPr>
      <w:tblGrid>
        <w:gridCol w:w="5030"/>
        <w:gridCol w:w="5031"/>
      </w:tblGrid>
      <w:tr w:rsidR="00C574B3" w14:paraId="56485880" w14:textId="77777777" w:rsidTr="0020675F">
        <w:tc>
          <w:tcPr>
            <w:tcW w:w="5030" w:type="dxa"/>
            <w:shd w:val="clear" w:color="auto" w:fill="auto"/>
          </w:tcPr>
          <w:p w14:paraId="71979469" w14:textId="08BDFF03" w:rsidR="00C574B3" w:rsidRDefault="00215B7B" w:rsidP="0020675F">
            <w:pPr>
              <w:widowControl w:val="0"/>
            </w:pPr>
            <w:hyperlink r:id="rId707" w:anchor="m1074" w:history="1">
              <w:r w:rsidR="00C574B3" w:rsidRPr="0020675F">
                <w:rPr>
                  <w:rStyle w:val="Hyperlink"/>
                  <w:sz w:val="22"/>
                </w:rPr>
                <w:t>1074.</w:t>
              </w:r>
            </w:hyperlink>
            <w:r w:rsidR="00C574B3">
              <w:t xml:space="preserve"> Ein Körper der Masse 500 g liegt auf einer geneigten Ebene im Punkt B und beginnt sich in Richtung A zu bewegen.</w:t>
            </w:r>
          </w:p>
          <w:p w14:paraId="0E15114D" w14:textId="3F204029" w:rsidR="00C574B3" w:rsidRDefault="00C574B3" w:rsidP="0020675F">
            <w:pPr>
              <w:widowControl w:val="0"/>
            </w:pPr>
            <w:r>
              <w:t>Die geneigte Ebene ist um 23° gegen die waagerechte Ebene geneigt. Die Entfernung zwischen A und B beträgt 60 cm. Die Ebene ist so gut geschmiert, dass die Bewegung als reibungslos betrachtet werden kann.</w:t>
            </w:r>
          </w:p>
        </w:tc>
        <w:tc>
          <w:tcPr>
            <w:tcW w:w="5031" w:type="dxa"/>
            <w:shd w:val="clear" w:color="auto" w:fill="auto"/>
          </w:tcPr>
          <w:p w14:paraId="59456534" w14:textId="79B48806" w:rsidR="00C574B3" w:rsidRDefault="00215B7B" w:rsidP="0020675F">
            <w:pPr>
              <w:widowControl w:val="0"/>
            </w:pPr>
            <w:r>
              <w:pict w14:anchorId="1DD3404C">
                <v:shape id="_x0000_i1260" type="#_x0000_t75" style="width:138pt;height:102pt">
                  <v:imagedata r:id="rId708" o:title="m1074"/>
                </v:shape>
              </w:pict>
            </w:r>
          </w:p>
        </w:tc>
      </w:tr>
    </w:tbl>
    <w:p w14:paraId="67E8B25E" w14:textId="2DFF99FE" w:rsidR="000D57C0" w:rsidRDefault="00C574B3" w:rsidP="00102DBE">
      <w:pPr>
        <w:widowControl w:val="0"/>
      </w:pPr>
      <w:r w:rsidRPr="00FE67F3">
        <w:rPr>
          <w:b/>
        </w:rPr>
        <w:t>a)</w:t>
      </w:r>
      <w:r>
        <w:t xml:space="preserve"> </w:t>
      </w:r>
      <w:r w:rsidR="00B43F11">
        <w:t>Skiz</w:t>
      </w:r>
      <w:r w:rsidR="00C31BD3">
        <w:t>z</w:t>
      </w:r>
      <w:r w:rsidR="00B43F11">
        <w:t>ieren</w:t>
      </w:r>
      <w:r>
        <w:t xml:space="preserve"> Sie am Körper die Gewichtskraft</w:t>
      </w:r>
      <w:r w:rsidR="00E81834">
        <w:t xml:space="preserve"> ein und konstruieren Sie davon ausgehend die Hangabtriebskraft und die Normalkraft.</w:t>
      </w:r>
    </w:p>
    <w:p w14:paraId="3DDB326A" w14:textId="5274C134" w:rsidR="00E81834" w:rsidRDefault="00E81834" w:rsidP="00102DBE">
      <w:pPr>
        <w:widowControl w:val="0"/>
      </w:pPr>
      <w:r w:rsidRPr="00B43F11">
        <w:rPr>
          <w:b/>
        </w:rPr>
        <w:t>b)</w:t>
      </w:r>
      <w:r>
        <w:t xml:space="preserve"> </w:t>
      </w:r>
      <w:r w:rsidR="00B43F11">
        <w:t>Berechnen Sie die Größen dieser drei Kräfte.</w:t>
      </w:r>
    </w:p>
    <w:p w14:paraId="6424C8D9" w14:textId="364E863C" w:rsidR="00B43F11" w:rsidRDefault="00B43F11" w:rsidP="00102DBE">
      <w:pPr>
        <w:widowControl w:val="0"/>
      </w:pPr>
      <w:r w:rsidRPr="00B43F11">
        <w:rPr>
          <w:b/>
        </w:rPr>
        <w:t>c)</w:t>
      </w:r>
      <w:r>
        <w:t xml:space="preserve"> Berechnen Sie die Höhe des Punktes B.</w:t>
      </w:r>
    </w:p>
    <w:p w14:paraId="7D807B4B" w14:textId="2AF09663" w:rsidR="00B43F11" w:rsidRDefault="00B43F11" w:rsidP="00102DBE">
      <w:pPr>
        <w:widowControl w:val="0"/>
      </w:pPr>
      <w:r w:rsidRPr="00B43F11">
        <w:rPr>
          <w:b/>
        </w:rPr>
        <w:t>d)</w:t>
      </w:r>
      <w:r>
        <w:t xml:space="preserve"> Berechnen Sie die Beschleunigung des Körpers.</w:t>
      </w:r>
    </w:p>
    <w:p w14:paraId="6AC62EA0" w14:textId="4B5F0237" w:rsidR="00B43F11" w:rsidRDefault="00B43F11" w:rsidP="00102DBE">
      <w:pPr>
        <w:widowControl w:val="0"/>
      </w:pPr>
      <w:r w:rsidRPr="00B43F11">
        <w:rPr>
          <w:b/>
        </w:rPr>
        <w:t>e)</w:t>
      </w:r>
      <w:r>
        <w:t xml:space="preserve"> Berechnen Sie die Geschwindigkeit des Körpers im Punkt A und die Zeit, die bis zum Erreichen dieses Punktes vergeht.</w:t>
      </w:r>
    </w:p>
    <w:p w14:paraId="6B3D83D6" w14:textId="77777777" w:rsidR="00AD1049" w:rsidRDefault="00AD1049" w:rsidP="00102DBE">
      <w:pPr>
        <w:widowControl w:val="0"/>
      </w:pPr>
    </w:p>
    <w:tbl>
      <w:tblPr>
        <w:tblW w:w="0" w:type="auto"/>
        <w:tblLook w:val="04A0" w:firstRow="1" w:lastRow="0" w:firstColumn="1" w:lastColumn="0" w:noHBand="0" w:noVBand="1"/>
      </w:tblPr>
      <w:tblGrid>
        <w:gridCol w:w="5030"/>
        <w:gridCol w:w="5031"/>
      </w:tblGrid>
      <w:tr w:rsidR="00AE3F68" w14:paraId="2A7F0EC5" w14:textId="77777777" w:rsidTr="0020675F">
        <w:tc>
          <w:tcPr>
            <w:tcW w:w="5030" w:type="dxa"/>
            <w:shd w:val="clear" w:color="auto" w:fill="auto"/>
          </w:tcPr>
          <w:p w14:paraId="676658C8" w14:textId="7BECD853" w:rsidR="00AE3F68" w:rsidRDefault="00215B7B" w:rsidP="0020675F">
            <w:pPr>
              <w:widowControl w:val="0"/>
            </w:pPr>
            <w:hyperlink r:id="rId709" w:anchor="m1075" w:history="1">
              <w:r w:rsidR="00AE3F68" w:rsidRPr="0020675F">
                <w:rPr>
                  <w:rStyle w:val="Hyperlink"/>
                  <w:sz w:val="22"/>
                </w:rPr>
                <w:t>1075.</w:t>
              </w:r>
            </w:hyperlink>
            <w:r w:rsidR="00306AF0">
              <w:t xml:space="preserve"> Ein Körper mit der Masse m</w:t>
            </w:r>
            <w:r w:rsidR="00306AF0" w:rsidRPr="0020675F">
              <w:rPr>
                <w:vertAlign w:val="subscript"/>
              </w:rPr>
              <w:t>1</w:t>
            </w:r>
            <w:r w:rsidR="00306AF0">
              <w:t>=300 g liegt auf einer geneigten Ebene mit der Neigung von 25°. Er ist über einen Faden, der über eine Rolle geführt wird, mit einem zweiten Körper mit der Masse m</w:t>
            </w:r>
            <w:r w:rsidR="00306AF0" w:rsidRPr="0020675F">
              <w:rPr>
                <w:vertAlign w:val="subscript"/>
              </w:rPr>
              <w:t>2</w:t>
            </w:r>
            <w:r w:rsidR="00306AF0">
              <w:t>=1</w:t>
            </w:r>
            <w:r w:rsidR="000739C7">
              <w:t>5</w:t>
            </w:r>
            <w:r w:rsidR="00306AF0">
              <w:t>0 g verbunden. der zweite Körper befindet sich 30 cm über dem Punkt B.</w:t>
            </w:r>
          </w:p>
          <w:p w14:paraId="2FEE83EF" w14:textId="6FC87AFE" w:rsidR="00AE3F68" w:rsidRDefault="00637957" w:rsidP="0020675F">
            <w:pPr>
              <w:widowControl w:val="0"/>
            </w:pPr>
            <w:r>
              <w:t xml:space="preserve">Die Reibung sowie die Massen von Faden und Rolle werden vernachlässigt. </w:t>
            </w:r>
          </w:p>
        </w:tc>
        <w:tc>
          <w:tcPr>
            <w:tcW w:w="5031" w:type="dxa"/>
            <w:shd w:val="clear" w:color="auto" w:fill="auto"/>
          </w:tcPr>
          <w:p w14:paraId="6C483DFD" w14:textId="3A4A4467" w:rsidR="00AE3F68" w:rsidRDefault="00215B7B" w:rsidP="0020675F">
            <w:pPr>
              <w:widowControl w:val="0"/>
            </w:pPr>
            <w:r>
              <w:pict w14:anchorId="4E2EE9CF">
                <v:shape id="_x0000_i1261" type="#_x0000_t75" style="width:150pt;height:108pt">
                  <v:imagedata r:id="rId710" o:title="m1075"/>
                </v:shape>
              </w:pict>
            </w:r>
          </w:p>
        </w:tc>
      </w:tr>
    </w:tbl>
    <w:p w14:paraId="3849396A" w14:textId="59473B64" w:rsidR="00AE3F68" w:rsidRDefault="00637957" w:rsidP="00102DBE">
      <w:pPr>
        <w:widowControl w:val="0"/>
      </w:pPr>
      <w:r w:rsidRPr="000739C7">
        <w:rPr>
          <w:b/>
        </w:rPr>
        <w:t>a)</w:t>
      </w:r>
      <w:r>
        <w:t xml:space="preserve"> Berechnen Sie die resultierende Kraft und geben Sie an, in welche Richtung sich das Gespann bewegt.</w:t>
      </w:r>
    </w:p>
    <w:p w14:paraId="434946A5" w14:textId="6D27F7AA" w:rsidR="006B3268" w:rsidRDefault="006B3268" w:rsidP="00102DBE">
      <w:pPr>
        <w:widowControl w:val="0"/>
      </w:pPr>
      <w:r w:rsidRPr="008800FC">
        <w:rPr>
          <w:b/>
        </w:rPr>
        <w:t>b)</w:t>
      </w:r>
      <w:r>
        <w:t xml:space="preserve"> Ermitteln Sie die Beschleunigung des Massesystems.</w:t>
      </w:r>
    </w:p>
    <w:p w14:paraId="55D65704" w14:textId="71B32E24" w:rsidR="00F52329" w:rsidRDefault="00F52329" w:rsidP="00102DBE">
      <w:pPr>
        <w:widowControl w:val="0"/>
      </w:pPr>
      <w:r w:rsidRPr="00F52329">
        <w:rPr>
          <w:b/>
        </w:rPr>
        <w:t>c)</w:t>
      </w:r>
      <w:r>
        <w:t xml:space="preserve"> Mit welcher Geschwindigkeit kommt der Körper 2 am Punkt B an? Das System startet aus der Ruhe.</w:t>
      </w:r>
    </w:p>
    <w:p w14:paraId="46A004EF" w14:textId="02148FCE" w:rsidR="00F55FD0" w:rsidRDefault="00F55FD0" w:rsidP="00102DBE">
      <w:pPr>
        <w:widowControl w:val="0"/>
      </w:pPr>
      <w:r w:rsidRPr="00F55FD0">
        <w:rPr>
          <w:b/>
        </w:rPr>
        <w:t>d)</w:t>
      </w:r>
      <w:r>
        <w:t xml:space="preserve"> Berechnen Sie den Neigungswinkel der Ebene, bei der sich das Gespann im Gleichgewicht befindet und sich demnach nicht bewegt.</w:t>
      </w:r>
    </w:p>
    <w:p w14:paraId="69DBBDA7" w14:textId="77777777" w:rsidR="00836757" w:rsidRDefault="00836757" w:rsidP="00102DBE">
      <w:pPr>
        <w:widowControl w:val="0"/>
      </w:pPr>
    </w:p>
    <w:tbl>
      <w:tblPr>
        <w:tblW w:w="0" w:type="auto"/>
        <w:tblLook w:val="04A0" w:firstRow="1" w:lastRow="0" w:firstColumn="1" w:lastColumn="0" w:noHBand="0" w:noVBand="1"/>
      </w:tblPr>
      <w:tblGrid>
        <w:gridCol w:w="5030"/>
        <w:gridCol w:w="5031"/>
      </w:tblGrid>
      <w:tr w:rsidR="00836757" w14:paraId="27BFBA76" w14:textId="77777777" w:rsidTr="0020675F">
        <w:tc>
          <w:tcPr>
            <w:tcW w:w="5030" w:type="dxa"/>
            <w:shd w:val="clear" w:color="auto" w:fill="auto"/>
          </w:tcPr>
          <w:p w14:paraId="2F39DA8E" w14:textId="4833D7DF" w:rsidR="00836757" w:rsidRDefault="00215B7B" w:rsidP="0020675F">
            <w:pPr>
              <w:widowControl w:val="0"/>
            </w:pPr>
            <w:hyperlink r:id="rId711" w:anchor="m1076" w:history="1">
              <w:r w:rsidR="00836757" w:rsidRPr="0020675F">
                <w:rPr>
                  <w:rStyle w:val="Hyperlink"/>
                  <w:sz w:val="22"/>
                </w:rPr>
                <w:t>1076.</w:t>
              </w:r>
            </w:hyperlink>
            <w:r w:rsidR="00836757">
              <w:t xml:space="preserve"> Ein Körper mit der Masse von 100g befindet sich am Punkt A einer geneigten Ebene mit der Anfangsgeschwindigkeit von 3 m/s und gleitet nach oben zum Punkt B. Die Ebene ist um 20° zur Waagerechten geneigt.</w:t>
            </w:r>
          </w:p>
          <w:p w14:paraId="33DFFEB1" w14:textId="77777777" w:rsidR="00836757" w:rsidRDefault="00836757" w:rsidP="0020675F">
            <w:pPr>
              <w:widowControl w:val="0"/>
            </w:pPr>
            <w:r>
              <w:t>Auf der geneigten Ebene ist die Reibungszahl zwischen Körper und Ebene 0,2.</w:t>
            </w:r>
          </w:p>
          <w:p w14:paraId="4BDD424A" w14:textId="24AEBC5E" w:rsidR="00836757" w:rsidRDefault="00836757" w:rsidP="0020675F">
            <w:pPr>
              <w:widowControl w:val="0"/>
            </w:pPr>
            <w:r w:rsidRPr="0020675F">
              <w:rPr>
                <w:b/>
              </w:rPr>
              <w:t>a)</w:t>
            </w:r>
            <w:r>
              <w:t xml:space="preserve"> Berechnen Sie, in welcher Entfernung von A der Körper zur Ruhe kommt.</w:t>
            </w:r>
          </w:p>
        </w:tc>
        <w:tc>
          <w:tcPr>
            <w:tcW w:w="5031" w:type="dxa"/>
            <w:shd w:val="clear" w:color="auto" w:fill="auto"/>
          </w:tcPr>
          <w:p w14:paraId="0244E2DC" w14:textId="60E10238" w:rsidR="00836757" w:rsidRDefault="00215B7B" w:rsidP="0020675F">
            <w:pPr>
              <w:widowControl w:val="0"/>
            </w:pPr>
            <w:r>
              <w:pict w14:anchorId="331F0C31">
                <v:shape id="_x0000_i1262" type="#_x0000_t75" style="width:2in;height:120pt">
                  <v:imagedata r:id="rId712" o:title="m1076"/>
                </v:shape>
              </w:pict>
            </w:r>
          </w:p>
        </w:tc>
      </w:tr>
    </w:tbl>
    <w:p w14:paraId="2E07AE13" w14:textId="39073F80" w:rsidR="00836757" w:rsidRDefault="00CC023E" w:rsidP="00102DBE">
      <w:pPr>
        <w:widowControl w:val="0"/>
      </w:pPr>
      <w:r w:rsidRPr="00BC400B">
        <w:rPr>
          <w:b/>
        </w:rPr>
        <w:t>b)</w:t>
      </w:r>
      <w:r>
        <w:t xml:space="preserve"> Welchen Neigungswinkel muss die geneigte Ebene haben</w:t>
      </w:r>
      <w:r w:rsidR="009528BF">
        <w:t>, damit der Körper</w:t>
      </w:r>
      <w:r w:rsidR="00A17236">
        <w:t xml:space="preserve"> exakt bis zum Punkt B rutscht? Der Abstand zwischen A und B beträgt 1,0 m.</w:t>
      </w:r>
    </w:p>
    <w:p w14:paraId="3B707E6C" w14:textId="0ABD066A" w:rsidR="00F55FD0" w:rsidRDefault="00F55FD0" w:rsidP="00102DBE">
      <w:pPr>
        <w:widowControl w:val="0"/>
      </w:pPr>
    </w:p>
    <w:p w14:paraId="351F855D" w14:textId="15CBBFDB" w:rsidR="00086FCE" w:rsidRDefault="00215B7B" w:rsidP="00102DBE">
      <w:pPr>
        <w:widowControl w:val="0"/>
      </w:pPr>
      <w:hyperlink r:id="rId713" w:anchor="m1081" w:history="1">
        <w:r w:rsidR="00086FCE" w:rsidRPr="00C5736D">
          <w:rPr>
            <w:rStyle w:val="Hyperlink"/>
            <w:sz w:val="22"/>
          </w:rPr>
          <w:t>1081.</w:t>
        </w:r>
      </w:hyperlink>
      <w:r w:rsidR="00086FCE">
        <w:t xml:space="preserve"> (GK Sachsen 2020)</w:t>
      </w:r>
    </w:p>
    <w:p w14:paraId="10ABB8E6" w14:textId="13BC55BE" w:rsidR="00086FCE" w:rsidRDefault="00086FCE" w:rsidP="00102DBE">
      <w:pPr>
        <w:widowControl w:val="0"/>
      </w:pPr>
      <w:r>
        <w:t>Ein Körper gleitet eine geneigte Ebene hinab, seine Geschwindigkeit nimmt zu. Die Gewichtskraft des Körpers beträgt 5,0 N. Während seiner Bewegung wirkt die konstante Reibungskraft 1,3 N.</w:t>
      </w:r>
    </w:p>
    <w:p w14:paraId="3B322673" w14:textId="1B99B942" w:rsidR="00F12B76" w:rsidRDefault="00EF50BF" w:rsidP="00102DBE">
      <w:pPr>
        <w:widowControl w:val="0"/>
      </w:pPr>
      <w:r>
        <w:rPr>
          <w:noProof/>
          <w:snapToGrid/>
        </w:rPr>
        <w:drawing>
          <wp:inline distT="0" distB="0" distL="0" distR="0" wp14:anchorId="7364D969" wp14:editId="0510ECE5">
            <wp:extent cx="6299835" cy="244030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1081.png"/>
                    <pic:cNvPicPr/>
                  </pic:nvPicPr>
                  <pic:blipFill>
                    <a:blip r:embed="rId714" cstate="print">
                      <a:extLst>
                        <a:ext uri="{28A0092B-C50C-407E-A947-70E740481C1C}">
                          <a14:useLocalDpi xmlns:a14="http://schemas.microsoft.com/office/drawing/2010/main" val="0"/>
                        </a:ext>
                      </a:extLst>
                    </a:blip>
                    <a:stretch>
                      <a:fillRect/>
                    </a:stretch>
                  </pic:blipFill>
                  <pic:spPr>
                    <a:xfrm>
                      <a:off x="0" y="0"/>
                      <a:ext cx="6299835" cy="2440305"/>
                    </a:xfrm>
                    <a:prstGeom prst="rect">
                      <a:avLst/>
                    </a:prstGeom>
                  </pic:spPr>
                </pic:pic>
              </a:graphicData>
            </a:graphic>
          </wp:inline>
        </w:drawing>
      </w:r>
    </w:p>
    <w:p w14:paraId="28C61B62" w14:textId="77777777" w:rsidR="00F12B76" w:rsidRDefault="00F12B76" w:rsidP="00102DBE">
      <w:pPr>
        <w:widowControl w:val="0"/>
      </w:pPr>
      <w:r>
        <w:t xml:space="preserve"> </w:t>
      </w:r>
    </w:p>
    <w:p w14:paraId="186ACC44" w14:textId="77777777" w:rsidR="00F12B76" w:rsidRDefault="00F12B76" w:rsidP="00102DBE">
      <w:pPr>
        <w:widowControl w:val="0"/>
      </w:pPr>
      <w:r w:rsidRPr="003D2376">
        <w:rPr>
          <w:b/>
        </w:rPr>
        <w:t>a)</w:t>
      </w:r>
      <w:r>
        <w:t xml:space="preserve"> Zeichnen Sie in die Abbildung die Vektorpfeile der Reibungskraft und der Gewichtskraft maßstäblich ein.</w:t>
      </w:r>
    </w:p>
    <w:p w14:paraId="57E0153D" w14:textId="77777777" w:rsidR="00B77357" w:rsidRDefault="00F12B76" w:rsidP="00102DBE">
      <w:pPr>
        <w:widowControl w:val="0"/>
      </w:pPr>
      <w:r>
        <w:t xml:space="preserve">Konstruieren Sie den Vektorpfeil der Normalkraft und geben Sie deren Betrag an. Verwenden Sie den Maßstab 1,0 N </w:t>
      </w:r>
      <w:r w:rsidR="00B77357">
        <w:rPr>
          <w:rFonts w:ascii="Cambria Math" w:hAnsi="Cambria Math" w:cs="Cambria Math"/>
        </w:rPr>
        <w:t xml:space="preserve">≙ </w:t>
      </w:r>
      <w:r w:rsidR="00B77357">
        <w:t>1,0 cm.</w:t>
      </w:r>
    </w:p>
    <w:p w14:paraId="7938348D" w14:textId="522FDC20" w:rsidR="00086FCE" w:rsidRDefault="00B77357" w:rsidP="00102DBE">
      <w:pPr>
        <w:widowControl w:val="0"/>
      </w:pPr>
      <w:r w:rsidRPr="003D2376">
        <w:rPr>
          <w:b/>
        </w:rPr>
        <w:lastRenderedPageBreak/>
        <w:t>b)</w:t>
      </w:r>
      <w:r>
        <w:t xml:space="preserve"> Begründen Sie, dass die Bewegung gleichmäßig beschleunigt ist. </w:t>
      </w:r>
      <w:r w:rsidR="00F12B76">
        <w:t xml:space="preserve"> </w:t>
      </w:r>
    </w:p>
    <w:p w14:paraId="708BC5D0" w14:textId="77777777" w:rsidR="00FE1B5C" w:rsidRDefault="00FE1B5C" w:rsidP="00102DBE">
      <w:pPr>
        <w:widowControl w:val="0"/>
      </w:pPr>
    </w:p>
    <w:p w14:paraId="24EE6DA0" w14:textId="50C03799" w:rsidR="009C03C7" w:rsidRDefault="00215B7B" w:rsidP="00102DBE">
      <w:pPr>
        <w:widowControl w:val="0"/>
      </w:pPr>
      <w:hyperlink r:id="rId715" w:anchor="m1107" w:history="1">
        <w:r w:rsidR="00FE1B5C" w:rsidRPr="00307830">
          <w:rPr>
            <w:rStyle w:val="Hyperlink"/>
            <w:sz w:val="22"/>
          </w:rPr>
          <w:t>1107.</w:t>
        </w:r>
      </w:hyperlink>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9"/>
        <w:gridCol w:w="5798"/>
      </w:tblGrid>
      <w:tr w:rsidR="009C03C7" w14:paraId="1ACF1988" w14:textId="77777777" w:rsidTr="009C03C7">
        <w:trPr>
          <w:trHeight w:val="2213"/>
        </w:trPr>
        <w:tc>
          <w:tcPr>
            <w:tcW w:w="5030" w:type="dxa"/>
          </w:tcPr>
          <w:p w14:paraId="3ED98390" w14:textId="38AB22CD" w:rsidR="009C03C7" w:rsidRDefault="009C03C7" w:rsidP="00102DBE">
            <w:pPr>
              <w:widowControl w:val="0"/>
            </w:pPr>
            <w:r>
              <w:t>Die Skizze zeigt die Kräfteverteilung beim Tauziehen zwischen zwei Kindern. Auf der rechten Seite ziehen zwei Kinder an zwei Seilen unter den angegebenen Winkeln und auf der linken Seite zieht ein Kind.</w:t>
            </w:r>
          </w:p>
          <w:p w14:paraId="4914A92E" w14:textId="5AF3EAF7" w:rsidR="009C03C7" w:rsidRDefault="009C03C7" w:rsidP="00102DBE">
            <w:pPr>
              <w:widowControl w:val="0"/>
            </w:pPr>
            <w:r>
              <w:t>Kind 1 zieht mit 210 N und Kind 2 mit 320 N.</w:t>
            </w:r>
          </w:p>
          <w:p w14:paraId="106FAA47" w14:textId="2B1F2381" w:rsidR="009C03C7" w:rsidRDefault="009C03C7" w:rsidP="00102DBE">
            <w:pPr>
              <w:widowControl w:val="0"/>
            </w:pPr>
            <w:r>
              <w:t>Mit welcher Kraft muss das linke Kind mindestens ziehen, um nicht zu verlieren?</w:t>
            </w:r>
          </w:p>
        </w:tc>
        <w:tc>
          <w:tcPr>
            <w:tcW w:w="5031" w:type="dxa"/>
          </w:tcPr>
          <w:p w14:paraId="26E42E40" w14:textId="6823FA50" w:rsidR="009C03C7" w:rsidRDefault="009C03C7" w:rsidP="00102DBE">
            <w:pPr>
              <w:widowControl w:val="0"/>
            </w:pPr>
            <w:r>
              <w:rPr>
                <w:noProof/>
                <w:snapToGrid/>
              </w:rPr>
              <w:drawing>
                <wp:inline distT="0" distB="0" distL="0" distR="0" wp14:anchorId="4746AD2C" wp14:editId="5ED41080">
                  <wp:extent cx="3544869" cy="1641102"/>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1107.png"/>
                          <pic:cNvPicPr/>
                        </pic:nvPicPr>
                        <pic:blipFill>
                          <a:blip r:embed="rId716" cstate="print">
                            <a:extLst>
                              <a:ext uri="{28A0092B-C50C-407E-A947-70E740481C1C}">
                                <a14:useLocalDpi xmlns:a14="http://schemas.microsoft.com/office/drawing/2010/main" val="0"/>
                              </a:ext>
                            </a:extLst>
                          </a:blip>
                          <a:stretch>
                            <a:fillRect/>
                          </a:stretch>
                        </pic:blipFill>
                        <pic:spPr>
                          <a:xfrm>
                            <a:off x="0" y="0"/>
                            <a:ext cx="3555779" cy="1646153"/>
                          </a:xfrm>
                          <a:prstGeom prst="rect">
                            <a:avLst/>
                          </a:prstGeom>
                        </pic:spPr>
                      </pic:pic>
                    </a:graphicData>
                  </a:graphic>
                </wp:inline>
              </w:drawing>
            </w:r>
          </w:p>
        </w:tc>
      </w:tr>
    </w:tbl>
    <w:p w14:paraId="3D30B413" w14:textId="087293AB" w:rsidR="00FE1B5C" w:rsidRDefault="009C03C7" w:rsidP="00102DBE">
      <w:pPr>
        <w:widowControl w:val="0"/>
      </w:pPr>
      <w:r>
        <w:t>Lösen Sie die Aufgabe zeichnerisch und rechnerisch.</w:t>
      </w:r>
    </w:p>
    <w:p w14:paraId="5047E89A" w14:textId="77777777" w:rsidR="00F52329" w:rsidRDefault="00F52329" w:rsidP="00102DBE">
      <w:pPr>
        <w:widowControl w:val="0"/>
      </w:pPr>
    </w:p>
    <w:p w14:paraId="31F7A62C" w14:textId="77777777" w:rsidR="00AD1049" w:rsidRDefault="00AD1049" w:rsidP="00102DBE">
      <w:pPr>
        <w:widowControl w:val="0"/>
      </w:pPr>
    </w:p>
    <w:p w14:paraId="29E50E63" w14:textId="77777777" w:rsidR="00102DBE" w:rsidRDefault="00102DBE" w:rsidP="00102DBE">
      <w:pPr>
        <w:widowControl w:val="0"/>
      </w:pPr>
    </w:p>
    <w:p w14:paraId="7773B13B" w14:textId="77777777" w:rsidR="00CD0BA3" w:rsidRDefault="00CD0BA3"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8B7ADBE" w14:textId="77777777" w:rsidTr="00E14754">
        <w:trPr>
          <w:trHeight w:val="397"/>
        </w:trPr>
        <w:tc>
          <w:tcPr>
            <w:tcW w:w="5030" w:type="dxa"/>
            <w:vAlign w:val="center"/>
          </w:tcPr>
          <w:p w14:paraId="4E7BA8DC" w14:textId="77777777" w:rsidR="00E14754" w:rsidRPr="0071784C" w:rsidRDefault="00E14754" w:rsidP="00AD5758">
            <w:pPr>
              <w:pStyle w:val="berschrift4"/>
            </w:pPr>
            <w:bookmarkStart w:id="1310" w:name="t24"/>
            <w:r w:rsidRPr="0071784C">
              <w:t>Federn</w:t>
            </w:r>
            <w:bookmarkEnd w:id="1310"/>
          </w:p>
        </w:tc>
        <w:tc>
          <w:tcPr>
            <w:tcW w:w="5030" w:type="dxa"/>
            <w:vAlign w:val="center"/>
          </w:tcPr>
          <w:p w14:paraId="7909D184"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311" w:name="_Hlt191782033"/>
              <w:r w:rsidR="00E14754">
                <w:rPr>
                  <w:rStyle w:val="Hyperlink"/>
                  <w:sz w:val="22"/>
                </w:rPr>
                <w:t>m</w:t>
              </w:r>
              <w:bookmarkEnd w:id="1311"/>
              <w:r w:rsidR="00E14754">
                <w:rPr>
                  <w:rStyle w:val="Hyperlink"/>
                  <w:sz w:val="22"/>
                </w:rPr>
                <w:t xml:space="preserve"> I</w:t>
              </w:r>
              <w:bookmarkStart w:id="1312" w:name="_Hlt213396680"/>
              <w:r w:rsidR="00E14754">
                <w:rPr>
                  <w:rStyle w:val="Hyperlink"/>
                  <w:sz w:val="22"/>
                </w:rPr>
                <w:t>n</w:t>
              </w:r>
              <w:bookmarkEnd w:id="1312"/>
              <w:r w:rsidR="00E14754">
                <w:rPr>
                  <w:rStyle w:val="Hyperlink"/>
                  <w:sz w:val="22"/>
                </w:rPr>
                <w:t>h</w:t>
              </w:r>
              <w:bookmarkStart w:id="1313" w:name="_Hlt193031193"/>
              <w:r w:rsidR="00E14754">
                <w:rPr>
                  <w:rStyle w:val="Hyperlink"/>
                  <w:sz w:val="22"/>
                </w:rPr>
                <w:t>a</w:t>
              </w:r>
              <w:bookmarkStart w:id="1314" w:name="_Hlt243809127"/>
              <w:bookmarkEnd w:id="1313"/>
              <w:r w:rsidR="00E14754">
                <w:rPr>
                  <w:rStyle w:val="Hyperlink"/>
                  <w:sz w:val="22"/>
                </w:rPr>
                <w:t>l</w:t>
              </w:r>
              <w:bookmarkStart w:id="1315" w:name="_Hlt212442406"/>
              <w:bookmarkEnd w:id="1314"/>
              <w:r w:rsidR="00E14754">
                <w:rPr>
                  <w:rStyle w:val="Hyperlink"/>
                  <w:sz w:val="22"/>
                </w:rPr>
                <w:t>t</w:t>
              </w:r>
              <w:bookmarkStart w:id="1316" w:name="_Hlt191782013"/>
              <w:bookmarkEnd w:id="1315"/>
              <w:r w:rsidR="00E14754">
                <w:rPr>
                  <w:rStyle w:val="Hyperlink"/>
                  <w:sz w:val="22"/>
                </w:rPr>
                <w:t>s</w:t>
              </w:r>
              <w:bookmarkEnd w:id="1316"/>
              <w:r w:rsidR="00E14754">
                <w:rPr>
                  <w:rStyle w:val="Hyperlink"/>
                  <w:sz w:val="22"/>
                </w:rPr>
                <w:t>verz</w:t>
              </w:r>
              <w:bookmarkStart w:id="1317" w:name="_Hlt243800335"/>
              <w:r w:rsidR="00E14754">
                <w:rPr>
                  <w:rStyle w:val="Hyperlink"/>
                  <w:sz w:val="22"/>
                </w:rPr>
                <w:t>e</w:t>
              </w:r>
              <w:bookmarkEnd w:id="1317"/>
              <w:r w:rsidR="00E14754">
                <w:rPr>
                  <w:rStyle w:val="Hyperlink"/>
                  <w:sz w:val="22"/>
                </w:rPr>
                <w:t>ichnis )</w:t>
              </w:r>
            </w:hyperlink>
          </w:p>
        </w:tc>
      </w:tr>
      <w:tr w:rsidR="00E14754" w:rsidRPr="0071784C" w14:paraId="1A6D5E1B" w14:textId="77777777" w:rsidTr="00E14754">
        <w:trPr>
          <w:trHeight w:val="397"/>
        </w:trPr>
        <w:tc>
          <w:tcPr>
            <w:tcW w:w="10060" w:type="dxa"/>
            <w:gridSpan w:val="2"/>
            <w:vAlign w:val="center"/>
          </w:tcPr>
          <w:p w14:paraId="0990FE03" w14:textId="07ED5943" w:rsidR="00E14754" w:rsidRDefault="00215B7B" w:rsidP="00E14754">
            <w:pPr>
              <w:widowControl w:val="0"/>
              <w:jc w:val="center"/>
              <w:rPr>
                <w:rStyle w:val="Hyperlink"/>
                <w:sz w:val="22"/>
              </w:rPr>
            </w:pPr>
            <w:hyperlink r:id="rId717" w:anchor="ferdern" w:history="1">
              <w:r w:rsidR="00E14754" w:rsidRPr="00101363">
                <w:rPr>
                  <w:rStyle w:val="Hyperlink"/>
                  <w:sz w:val="22"/>
                </w:rPr>
                <w:t>Formeln zum Thema</w:t>
              </w:r>
            </w:hyperlink>
          </w:p>
        </w:tc>
      </w:tr>
    </w:tbl>
    <w:p w14:paraId="70C0014E" w14:textId="77777777" w:rsidR="00E14754" w:rsidRDefault="00E14754" w:rsidP="00E14754">
      <w:pPr>
        <w:widowControl w:val="0"/>
      </w:pPr>
    </w:p>
    <w:p w14:paraId="10FF02D4" w14:textId="37860B40" w:rsidR="00E14754" w:rsidRDefault="00215B7B" w:rsidP="00E14754">
      <w:pPr>
        <w:widowControl w:val="0"/>
      </w:pPr>
      <w:hyperlink r:id="rId718" w:anchor="m278" w:history="1">
        <w:r w:rsidR="00E14754">
          <w:rPr>
            <w:rStyle w:val="Hyperlink"/>
            <w:sz w:val="22"/>
          </w:rPr>
          <w:t>2</w:t>
        </w:r>
        <w:bookmarkStart w:id="1318" w:name="_Hlt496412370"/>
        <w:r w:rsidR="00E14754">
          <w:rPr>
            <w:rStyle w:val="Hyperlink"/>
            <w:sz w:val="22"/>
          </w:rPr>
          <w:t>7</w:t>
        </w:r>
        <w:bookmarkStart w:id="1319" w:name="_Hlt47792235"/>
        <w:bookmarkEnd w:id="1318"/>
        <w:r w:rsidR="00E14754">
          <w:rPr>
            <w:rStyle w:val="Hyperlink"/>
            <w:sz w:val="22"/>
          </w:rPr>
          <w:t>8</w:t>
        </w:r>
        <w:bookmarkEnd w:id="1319"/>
        <w:r w:rsidR="00E14754">
          <w:rPr>
            <w:rStyle w:val="Hyperlink"/>
            <w:sz w:val="22"/>
          </w:rPr>
          <w:t>.</w:t>
        </w:r>
      </w:hyperlink>
      <w:r w:rsidR="00E14754">
        <w:t xml:space="preserve"> Eine Feder wird durch eine Kraft von 3 N um 5 cm länger. </w:t>
      </w:r>
      <w:r w:rsidR="00E14754">
        <w:br/>
        <w:t>a) Berechne die Federkonstante dieser Feder.</w:t>
      </w:r>
      <w:r w:rsidR="00E14754">
        <w:br/>
        <w:t>b) Eine andere Feder hat eine Federkonstante von 0,4 N/cm. Vergleiche die beiden Federn miteinander.</w:t>
      </w:r>
      <w:r w:rsidR="00E14754">
        <w:br/>
      </w:r>
      <w:r w:rsidR="00E14754">
        <w:sym w:font="Symbol" w:char="F02A"/>
      </w:r>
    </w:p>
    <w:p w14:paraId="221C2B4D" w14:textId="77777777" w:rsidR="00E14754" w:rsidRDefault="00E14754" w:rsidP="00E14754">
      <w:pPr>
        <w:widowControl w:val="0"/>
      </w:pPr>
    </w:p>
    <w:p w14:paraId="2DB5E9DD" w14:textId="2C6A5AA9" w:rsidR="00E14754" w:rsidRDefault="00E14754" w:rsidP="00E14754">
      <w:pPr>
        <w:widowControl w:val="0"/>
      </w:pPr>
      <w:r>
        <w:rPr>
          <w:color w:val="FF0000"/>
        </w:rPr>
        <w:sym w:font="Symbol" w:char="F02A"/>
      </w:r>
      <w:hyperlink r:id="rId719" w:anchor="m482" w:history="1">
        <w:r>
          <w:rPr>
            <w:rStyle w:val="Hyperlink"/>
            <w:sz w:val="22"/>
          </w:rPr>
          <w:t>4</w:t>
        </w:r>
        <w:bookmarkStart w:id="1320" w:name="_Hlt96149854"/>
        <w:r>
          <w:rPr>
            <w:rStyle w:val="Hyperlink"/>
            <w:sz w:val="22"/>
          </w:rPr>
          <w:t>8</w:t>
        </w:r>
        <w:bookmarkStart w:id="1321" w:name="_Hlt96150137"/>
        <w:bookmarkEnd w:id="1320"/>
        <w:r>
          <w:rPr>
            <w:rStyle w:val="Hyperlink"/>
            <w:sz w:val="22"/>
          </w:rPr>
          <w:t>2</w:t>
        </w:r>
        <w:bookmarkEnd w:id="1321"/>
        <w:r>
          <w:rPr>
            <w:rStyle w:val="Hyperlink"/>
            <w:sz w:val="22"/>
          </w:rPr>
          <w:t>.</w:t>
        </w:r>
      </w:hyperlink>
      <w:r>
        <w:t xml:space="preserve"> Wird an eine Feder eine Masse von 100g gehängt, dehnt sie sich um 12 cm aus. Welche Masse ist notwendig, um die Feder um 20 cm zu dehnen?</w:t>
      </w:r>
      <w:r>
        <w:br/>
      </w:r>
      <w:r>
        <w:sym w:font="Symbol" w:char="F02A"/>
      </w:r>
      <w:r>
        <w:sym w:font="Symbol" w:char="F02A"/>
      </w:r>
    </w:p>
    <w:p w14:paraId="36D9824D" w14:textId="77777777" w:rsidR="00E14754" w:rsidRDefault="00E14754" w:rsidP="00E14754">
      <w:pPr>
        <w:widowControl w:val="0"/>
        <w:rPr>
          <w:color w:val="FF0000"/>
        </w:rPr>
      </w:pPr>
    </w:p>
    <w:p w14:paraId="51689498" w14:textId="0724D905" w:rsidR="00E14754" w:rsidRDefault="00E14754" w:rsidP="00E14754">
      <w:pPr>
        <w:widowControl w:val="0"/>
      </w:pPr>
      <w:r>
        <w:rPr>
          <w:color w:val="FF0000"/>
        </w:rPr>
        <w:sym w:font="Symbol" w:char="F02A"/>
      </w:r>
      <w:hyperlink r:id="rId720" w:anchor="m579" w:history="1">
        <w:r>
          <w:rPr>
            <w:rStyle w:val="Hyperlink"/>
            <w:sz w:val="22"/>
          </w:rPr>
          <w:t>5</w:t>
        </w:r>
        <w:bookmarkStart w:id="1322" w:name="_Hlt120426171"/>
        <w:bookmarkStart w:id="1323" w:name="_Hlt120425748"/>
        <w:bookmarkEnd w:id="1322"/>
        <w:r>
          <w:rPr>
            <w:rStyle w:val="Hyperlink"/>
            <w:sz w:val="22"/>
          </w:rPr>
          <w:t>7</w:t>
        </w:r>
        <w:bookmarkEnd w:id="1323"/>
        <w:r>
          <w:rPr>
            <w:rStyle w:val="Hyperlink"/>
            <w:sz w:val="22"/>
          </w:rPr>
          <w:t>9.</w:t>
        </w:r>
      </w:hyperlink>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61"/>
      </w:tblGrid>
      <w:tr w:rsidR="00E14754" w:rsidRPr="0071784C" w14:paraId="4FD624A2" w14:textId="77777777" w:rsidTr="00E14754">
        <w:tc>
          <w:tcPr>
            <w:tcW w:w="10061" w:type="dxa"/>
          </w:tcPr>
          <w:p w14:paraId="34197624" w14:textId="77777777" w:rsidR="00E14754" w:rsidRPr="0071784C" w:rsidRDefault="00215B7B" w:rsidP="00E14754">
            <w:pPr>
              <w:widowControl w:val="0"/>
            </w:pPr>
            <w:r>
              <w:rPr>
                <w:noProof/>
              </w:rPr>
              <w:pict w14:anchorId="2B4DCE96">
                <v:shape id="Bild 169" o:spid="_x0000_i1263" type="#_x0000_t75" alt="m579" style="width:402pt;height:174pt;visibility:visible">
                  <v:imagedata r:id="rId721" o:title="m579"/>
                </v:shape>
              </w:pict>
            </w:r>
          </w:p>
        </w:tc>
      </w:tr>
      <w:tr w:rsidR="00E14754" w:rsidRPr="0071784C" w14:paraId="3EAB1B1B" w14:textId="77777777" w:rsidTr="00E14754">
        <w:tc>
          <w:tcPr>
            <w:tcW w:w="10061" w:type="dxa"/>
          </w:tcPr>
          <w:p w14:paraId="654847B8" w14:textId="77777777" w:rsidR="00E14754" w:rsidRPr="0071784C" w:rsidRDefault="00E14754" w:rsidP="00E14754">
            <w:pPr>
              <w:widowControl w:val="0"/>
            </w:pPr>
            <w:r w:rsidRPr="0071784C">
              <w:t>Wird an eine Spiralfeder ein Gewicht von 1 N angehängt, so dehnt sie sich um 15 cm aus. Eine zweite, gleich lange  Feder dehnt sich beim gleichen Gewicht nur um 10 cm.</w:t>
            </w:r>
            <w:r w:rsidRPr="0071784C">
              <w:br/>
              <w:t xml:space="preserve">Nun werden die beiden Federn nebeneinander gehangen und das 1-N-Gewicht mit einer Stange daran befestigt. </w:t>
            </w:r>
          </w:p>
          <w:p w14:paraId="20F45B20" w14:textId="77777777" w:rsidR="00E14754" w:rsidRPr="0071784C" w:rsidRDefault="00E14754" w:rsidP="00E14754">
            <w:pPr>
              <w:widowControl w:val="0"/>
            </w:pPr>
            <w:r w:rsidRPr="0071784C">
              <w:t xml:space="preserve">Dabei wird das Gewicht auf der Stange so angeordnet, dass sich sie beim Loslassen waagerecht </w:t>
            </w:r>
            <w:r w:rsidRPr="0071784C">
              <w:lastRenderedPageBreak/>
              <w:t xml:space="preserve">nach unten bewegt.  </w:t>
            </w:r>
          </w:p>
          <w:p w14:paraId="5958A913" w14:textId="77777777" w:rsidR="00E14754" w:rsidRPr="0071784C" w:rsidRDefault="00E14754" w:rsidP="00E14754">
            <w:pPr>
              <w:widowControl w:val="0"/>
            </w:pPr>
            <w:r w:rsidRPr="0071784C">
              <w:t>Um welche Länge bewegt sich das Gewicht jetzt nach unten?</w:t>
            </w:r>
          </w:p>
          <w:p w14:paraId="395B1E90" w14:textId="77777777" w:rsidR="00E14754" w:rsidRPr="0071784C" w:rsidRDefault="00E14754" w:rsidP="00E14754">
            <w:pPr>
              <w:widowControl w:val="0"/>
            </w:pPr>
            <w:r w:rsidRPr="0071784C">
              <w:t xml:space="preserve">(Das Gewicht der Stange kann vernachlässigt werden.)  </w:t>
            </w:r>
          </w:p>
          <w:p w14:paraId="77B039EC" w14:textId="77777777" w:rsidR="00E14754" w:rsidRPr="0071784C" w:rsidRDefault="00E14754" w:rsidP="00E14754">
            <w:pPr>
              <w:widowControl w:val="0"/>
            </w:pPr>
            <w:r w:rsidRPr="0071784C">
              <w:sym w:font="Symbol" w:char="F02A"/>
            </w:r>
            <w:r w:rsidRPr="0071784C">
              <w:sym w:font="Symbol" w:char="F02A"/>
            </w:r>
            <w:r w:rsidRPr="0071784C">
              <w:sym w:font="Symbol" w:char="F02A"/>
            </w:r>
            <w:r w:rsidRPr="0071784C">
              <w:sym w:font="Symbol" w:char="F02A"/>
            </w:r>
          </w:p>
        </w:tc>
      </w:tr>
    </w:tbl>
    <w:p w14:paraId="453BA4C3" w14:textId="77777777" w:rsidR="00E14754" w:rsidRDefault="00E14754" w:rsidP="00E14754">
      <w:pPr>
        <w:widowControl w:val="0"/>
      </w:pPr>
    </w:p>
    <w:p w14:paraId="1C2CB165" w14:textId="2BA63D34" w:rsidR="00E14754" w:rsidRDefault="00215B7B" w:rsidP="00E14754">
      <w:pPr>
        <w:widowControl w:val="0"/>
      </w:pPr>
      <w:hyperlink r:id="rId722" w:anchor="m599" w:history="1">
        <w:r w:rsidR="00E14754">
          <w:rPr>
            <w:rStyle w:val="Hyperlink"/>
            <w:sz w:val="22"/>
          </w:rPr>
          <w:t>59</w:t>
        </w:r>
        <w:bookmarkStart w:id="1324" w:name="_Hlt128097557"/>
        <w:bookmarkStart w:id="1325" w:name="_Hlt128096913"/>
        <w:bookmarkEnd w:id="1324"/>
        <w:r w:rsidR="00E14754">
          <w:rPr>
            <w:rStyle w:val="Hyperlink"/>
            <w:sz w:val="22"/>
          </w:rPr>
          <w:t>9</w:t>
        </w:r>
        <w:bookmarkEnd w:id="1325"/>
        <w:r w:rsidR="00E14754">
          <w:rPr>
            <w:rStyle w:val="Hyperlink"/>
            <w:sz w:val="22"/>
          </w:rPr>
          <w:t>.</w:t>
        </w:r>
      </w:hyperlink>
    </w:p>
    <w:p w14:paraId="799E4063" w14:textId="77777777" w:rsidR="00E14754" w:rsidRDefault="00B84633" w:rsidP="00E14754">
      <w:r>
        <w:t>Eine</w:t>
      </w:r>
      <w:r w:rsidR="00E14754">
        <w:t xml:space="preserve"> Spiralfeder hat eine Federkonsta</w:t>
      </w:r>
      <w:r w:rsidR="004023A8">
        <w:t xml:space="preserve">nte D1. Die Feder wird halbiert, also in der Mitte durchgeschnitten, </w:t>
      </w:r>
      <w:r w:rsidR="00E14754">
        <w:t>und die Federkonstante D2</w:t>
      </w:r>
      <w:r w:rsidR="004023A8">
        <w:t xml:space="preserve"> </w:t>
      </w:r>
      <w:r w:rsidR="00E14754">
        <w:t xml:space="preserve">der jetzt halbierten Feder erneut bestimmt. Vergleiche D1 mit D2. </w:t>
      </w:r>
    </w:p>
    <w:p w14:paraId="471907DB" w14:textId="77777777" w:rsidR="00E14754" w:rsidRDefault="00E14754" w:rsidP="00E14754">
      <w:r>
        <w:t xml:space="preserve">a) D1 ist größer als D2. </w:t>
      </w:r>
    </w:p>
    <w:p w14:paraId="264F39FF" w14:textId="77777777" w:rsidR="00E14754" w:rsidRDefault="00E14754" w:rsidP="00E14754">
      <w:r>
        <w:t xml:space="preserve">b) D1 ist gleich D2. </w:t>
      </w:r>
    </w:p>
    <w:p w14:paraId="4870B285" w14:textId="77777777" w:rsidR="00E14754" w:rsidRDefault="00E14754" w:rsidP="00E14754">
      <w:r>
        <w:t>c) D1 ist kleiner als D2.</w:t>
      </w:r>
    </w:p>
    <w:p w14:paraId="267D6BB7" w14:textId="77777777" w:rsidR="00E14754" w:rsidRDefault="00E14754" w:rsidP="00E14754">
      <w:pPr>
        <w:widowControl w:val="0"/>
      </w:pPr>
    </w:p>
    <w:p w14:paraId="349A0553" w14:textId="2386CA0F" w:rsidR="00E14754" w:rsidRDefault="00215B7B" w:rsidP="00E14754">
      <w:pPr>
        <w:widowControl w:val="0"/>
      </w:pPr>
      <w:hyperlink r:id="rId723" w:anchor="m612" w:history="1">
        <w:r w:rsidR="00E14754">
          <w:rPr>
            <w:rStyle w:val="Hyperlink"/>
            <w:sz w:val="22"/>
          </w:rPr>
          <w:t>612.</w:t>
        </w:r>
      </w:hyperlink>
      <w:r w:rsidR="00E14754">
        <w:t xml:space="preserve"> Eine 5 cm lange Schraubenfeder wird durch eine Kraft von 46,5 mN um 1,5 cm gedehnt.</w:t>
      </w:r>
      <w:r w:rsidR="00E14754">
        <w:br/>
        <w:t>a) Berechne die Federkonstante.</w:t>
      </w:r>
    </w:p>
    <w:p w14:paraId="13CB23B0" w14:textId="77777777" w:rsidR="00E14754" w:rsidRDefault="00E14754" w:rsidP="00E14754">
      <w:pPr>
        <w:widowControl w:val="0"/>
      </w:pPr>
      <w:r>
        <w:t>b) Die entspannte Feder werde nun durch das Anhängen von verschiedenen Massestücken im Bereich von Null bis 100 g belastet. Stelle die Gesamtlänge der Feder für diesen Bereich über der angehängten Masse in einem geeigneten Diagramm dar.</w:t>
      </w:r>
    </w:p>
    <w:p w14:paraId="7324C4F1" w14:textId="77777777" w:rsidR="00B84633" w:rsidRDefault="00B84633" w:rsidP="00E14754">
      <w:pPr>
        <w:widowControl w:val="0"/>
      </w:pPr>
    </w:p>
    <w:p w14:paraId="64A43F9E" w14:textId="4CA9E9A9" w:rsidR="00E14754" w:rsidRDefault="00E14754" w:rsidP="00E14754">
      <w:pPr>
        <w:widowControl w:val="0"/>
      </w:pPr>
      <w:r>
        <w:rPr>
          <w:color w:val="FF0000"/>
        </w:rPr>
        <w:sym w:font="Symbol" w:char="F02A"/>
      </w:r>
      <w:bookmarkStart w:id="1326" w:name="_Hlt162410362"/>
      <w:r>
        <w:fldChar w:fldCharType="begin"/>
      </w:r>
      <w:r w:rsidR="00626526">
        <w:instrText>HYPERLINK "lsgmech.docx" \l "m629"</w:instrText>
      </w:r>
      <w:r>
        <w:fldChar w:fldCharType="separate"/>
      </w:r>
      <w:r>
        <w:rPr>
          <w:rStyle w:val="Hyperlink"/>
          <w:sz w:val="22"/>
        </w:rPr>
        <w:t>6</w:t>
      </w:r>
      <w:bookmarkStart w:id="1327" w:name="_Hlt191782245"/>
      <w:r>
        <w:rPr>
          <w:rStyle w:val="Hyperlink"/>
          <w:sz w:val="22"/>
        </w:rPr>
        <w:t>2</w:t>
      </w:r>
      <w:bookmarkEnd w:id="1327"/>
      <w:r>
        <w:rPr>
          <w:rStyle w:val="Hyperlink"/>
          <w:sz w:val="22"/>
        </w:rPr>
        <w:t>9.</w:t>
      </w:r>
      <w:r>
        <w:fldChar w:fldCharType="end"/>
      </w:r>
      <w:bookmarkEnd w:id="1326"/>
      <w:r>
        <w:t xml:space="preserve"> Hängt man an einen Expander auf der unteren Seite eine Masse von 25 kg und hält ihn am anderen Ende fest, dehnen sich die Federn um 30 cm. Berechnen Sie die Federkonstante </w:t>
      </w:r>
      <w:proofErr w:type="gramStart"/>
      <w:r>
        <w:t xml:space="preserve">in </w:t>
      </w:r>
      <w:r>
        <w:rPr>
          <w:position w:val="-22"/>
        </w:rPr>
        <w:object w:dxaOrig="279" w:dyaOrig="580" w14:anchorId="62FB2084">
          <v:shape id="_x0000_i1264" type="#_x0000_t75" style="width:12pt;height:30pt" o:ole="" fillcolor="window">
            <v:imagedata r:id="rId724" o:title=""/>
          </v:shape>
          <o:OLEObject Type="Embed" ProgID="Equation.DSMT4" ShapeID="_x0000_i1264" DrawAspect="Content" ObjectID="_1735305640" r:id="rId725"/>
        </w:object>
      </w:r>
      <w:proofErr w:type="gramEnd"/>
      <w:r>
        <w:t>, wenn er aus vier parallel gespannten Federn besteht.</w:t>
      </w:r>
    </w:p>
    <w:p w14:paraId="0C298A29" w14:textId="77777777" w:rsidR="00E14754" w:rsidRDefault="00E14754" w:rsidP="00E14754">
      <w:pPr>
        <w:widowControl w:val="0"/>
      </w:pPr>
      <w:r>
        <w:t xml:space="preserve">Wie viele Federn müssen parallel hinzu gespannt werden, damit sich der Expander bei der Masse von 25 kg um maximal 20 cm ausdehnt? </w:t>
      </w:r>
    </w:p>
    <w:p w14:paraId="30A600BE" w14:textId="77777777" w:rsidR="00B84633" w:rsidRDefault="00B84633" w:rsidP="00E14754">
      <w:pPr>
        <w:widowControl w:val="0"/>
      </w:pPr>
    </w:p>
    <w:p w14:paraId="6B773530" w14:textId="050276F2" w:rsidR="00B84633" w:rsidRDefault="00E14754" w:rsidP="00E14754">
      <w:pPr>
        <w:widowControl w:val="0"/>
      </w:pPr>
      <w:r>
        <w:rPr>
          <w:color w:val="FF0000"/>
        </w:rPr>
        <w:sym w:font="Symbol" w:char="F02A"/>
      </w:r>
      <w:hyperlink r:id="rId726" w:anchor="m675" w:history="1">
        <w:r>
          <w:rPr>
            <w:rStyle w:val="Hyperlink"/>
            <w:sz w:val="22"/>
          </w:rPr>
          <w:t>6</w:t>
        </w:r>
        <w:bookmarkStart w:id="1328" w:name="_Hlt191782414"/>
        <w:r>
          <w:rPr>
            <w:rStyle w:val="Hyperlink"/>
            <w:sz w:val="22"/>
          </w:rPr>
          <w:t>7</w:t>
        </w:r>
        <w:bookmarkEnd w:id="1328"/>
        <w:r>
          <w:rPr>
            <w:rStyle w:val="Hyperlink"/>
            <w:sz w:val="22"/>
          </w:rPr>
          <w:t>5.</w:t>
        </w:r>
      </w:hyperlink>
      <w:r>
        <w:t xml:space="preserve"> Eine 20 cm lange Feder hat eine Federkonstante von 0,6 N/cm.</w:t>
      </w:r>
    </w:p>
    <w:p w14:paraId="57406D2B" w14:textId="77777777" w:rsidR="00B84633" w:rsidRDefault="00E14754" w:rsidP="00E14754">
      <w:pPr>
        <w:widowControl w:val="0"/>
      </w:pPr>
      <w:r>
        <w:t xml:space="preserve"> a) Wie lang ist die Feder, wenn auf sie eine Kraft von  2,4 N wirkt?  </w:t>
      </w:r>
    </w:p>
    <w:p w14:paraId="5DA8F8D7" w14:textId="77777777" w:rsidR="00E14754" w:rsidRDefault="00E14754" w:rsidP="00E14754">
      <w:pPr>
        <w:widowControl w:val="0"/>
      </w:pPr>
      <w:r>
        <w:t>b) Eine andere Feder hat eine Federkonstante von 0,4 N/cm. Vergleiche die beiden Federn miteinander.</w:t>
      </w:r>
    </w:p>
    <w:p w14:paraId="365F315D" w14:textId="77777777" w:rsidR="00E14754" w:rsidRDefault="00E14754" w:rsidP="00E14754">
      <w:pPr>
        <w:widowControl w:val="0"/>
      </w:pPr>
      <w:r>
        <w:sym w:font="Symbol" w:char="F02A"/>
      </w:r>
      <w:r>
        <w:sym w:font="Symbol" w:char="F02A"/>
      </w:r>
    </w:p>
    <w:p w14:paraId="7CF58DC7" w14:textId="77777777" w:rsidR="00E14754" w:rsidRDefault="00E14754" w:rsidP="00E14754">
      <w:pPr>
        <w:widowControl w:val="0"/>
      </w:pPr>
    </w:p>
    <w:p w14:paraId="734D190E" w14:textId="6FD51A2A" w:rsidR="00E14754" w:rsidRDefault="00E14754" w:rsidP="00E14754">
      <w:pPr>
        <w:widowControl w:val="0"/>
      </w:pPr>
      <w:r>
        <w:rPr>
          <w:color w:val="FF0000"/>
        </w:rPr>
        <w:sym w:font="Symbol" w:char="F02A"/>
      </w:r>
      <w:bookmarkStart w:id="1329" w:name="_Hlt244248663"/>
      <w:r>
        <w:fldChar w:fldCharType="begin"/>
      </w:r>
      <w:r w:rsidR="00626526">
        <w:instrText>HYPERLINK "lsgmech.docx" \l "m755"</w:instrText>
      </w:r>
      <w:r>
        <w:fldChar w:fldCharType="separate"/>
      </w:r>
      <w:r>
        <w:rPr>
          <w:rStyle w:val="Hyperlink"/>
        </w:rPr>
        <w:t>7</w:t>
      </w:r>
      <w:bookmarkStart w:id="1330" w:name="_Hlt243886096"/>
      <w:bookmarkStart w:id="1331" w:name="_Hlt243807193"/>
      <w:bookmarkEnd w:id="1330"/>
      <w:r>
        <w:rPr>
          <w:rStyle w:val="Hyperlink"/>
        </w:rPr>
        <w:t>5</w:t>
      </w:r>
      <w:bookmarkEnd w:id="1331"/>
      <w:r>
        <w:rPr>
          <w:rStyle w:val="Hyperlink"/>
        </w:rPr>
        <w:t>5.</w:t>
      </w:r>
      <w:r>
        <w:fldChar w:fldCharType="end"/>
      </w:r>
      <w:bookmarkEnd w:id="1329"/>
      <w:r>
        <w:t xml:space="preserve"> </w:t>
      </w:r>
      <w:bookmarkStart w:id="1332" w:name="_Hlt243809125"/>
      <w:r>
        <w:t xml:space="preserve">Eine Feder ist im ungespannten Zustand 7 cm lang. Sie wird vertikal an </w:t>
      </w:r>
      <w:r w:rsidR="00B84633">
        <w:t>einem</w:t>
      </w:r>
      <w:r>
        <w:t xml:space="preserve"> Haken befestigt und mit einem Massestück von 50 g belastet. Unter dieser Last dehnt sie sich auf 17 cm aus.</w:t>
      </w:r>
    </w:p>
    <w:p w14:paraId="6FC72166" w14:textId="77777777" w:rsidR="00E14754" w:rsidRDefault="00E14754" w:rsidP="00E14754">
      <w:pPr>
        <w:widowControl w:val="0"/>
      </w:pPr>
      <w:r>
        <w:t>Nun wird das Massestück so weit angehoben, dass die Feder wieder entspannt ist und das Massestück dann losgelassen. Das Massestück saust nach unten und dehnt die Feder, ohne auf dem Boden aufzusetzen. Wie lang ist die Feder in dem Moment, wo das Massestück unten zur Ruhe kommt?</w:t>
      </w:r>
    </w:p>
    <w:bookmarkEnd w:id="1332"/>
    <w:p w14:paraId="455934E0" w14:textId="77777777" w:rsidR="00E14754" w:rsidRDefault="00E14754" w:rsidP="00E14754">
      <w:pPr>
        <w:widowControl w:val="0"/>
      </w:pPr>
      <w:r>
        <w:sym w:font="Symbol" w:char="F02A"/>
      </w:r>
      <w:r>
        <w:sym w:font="Symbol" w:char="F02A"/>
      </w:r>
      <w:r>
        <w:sym w:font="Symbol" w:char="F02A"/>
      </w:r>
    </w:p>
    <w:p w14:paraId="0A4E41BB" w14:textId="77777777" w:rsidR="00E14754" w:rsidRDefault="00E14754" w:rsidP="00E14754">
      <w:pPr>
        <w:widowControl w:val="0"/>
      </w:pPr>
    </w:p>
    <w:p w14:paraId="773C59EE" w14:textId="4A99DF0E" w:rsidR="00E14754" w:rsidRPr="00F96C0C" w:rsidRDefault="00E14754" w:rsidP="00E14754">
      <w:r>
        <w:rPr>
          <w:color w:val="FF0000"/>
        </w:rPr>
        <w:sym w:font="Symbol" w:char="F02A"/>
      </w:r>
      <w:hyperlink r:id="rId727" w:anchor="m793" w:history="1">
        <w:r w:rsidRPr="00F96C0C">
          <w:rPr>
            <w:rStyle w:val="Hyperlink"/>
            <w:sz w:val="22"/>
          </w:rPr>
          <w:t>793.</w:t>
        </w:r>
      </w:hyperlink>
      <w:r>
        <w:t xml:space="preserve"> </w:t>
      </w:r>
      <w:r w:rsidRPr="00F96C0C">
        <w:t>Eine Feder in einer Spielzeugpistole wird mit einer Kraft von 15 N um 3 cm gespannt. Bis zum Einrasten muss die Feder um weitere 2 cm gespannt werden.</w:t>
      </w:r>
    </w:p>
    <w:p w14:paraId="6152E5BD" w14:textId="77777777" w:rsidR="00E14754" w:rsidRPr="00F96C0C" w:rsidRDefault="00E14754" w:rsidP="00E14754">
      <w:r w:rsidRPr="00F96C0C">
        <w:t xml:space="preserve">a) Mit welcher Geschwindigkeit kann ein Tischtennisball </w:t>
      </w:r>
      <w:r>
        <w:t xml:space="preserve">von 6 g Masse </w:t>
      </w:r>
      <w:r w:rsidRPr="00F96C0C">
        <w:t>damit abgeschossen werden? (6)</w:t>
      </w:r>
    </w:p>
    <w:p w14:paraId="44445B40" w14:textId="77777777" w:rsidR="00E14754" w:rsidRPr="00F96C0C" w:rsidRDefault="00E14754" w:rsidP="00E14754">
      <w:r w:rsidRPr="00F96C0C">
        <w:t>b) Wie hoch kann er theoretisch fliegen? (3)</w:t>
      </w:r>
    </w:p>
    <w:p w14:paraId="0D6D8D0E" w14:textId="77777777" w:rsidR="00E14754" w:rsidRDefault="00E14754" w:rsidP="00E14754">
      <w:r w:rsidRPr="00F96C0C">
        <w:t>c) Er fliegt aber praktisch nicht so hoch. Wo ist die verlorene Energie geblieben? (1)</w:t>
      </w:r>
    </w:p>
    <w:p w14:paraId="3EC90DA8" w14:textId="77777777" w:rsidR="0062000B" w:rsidRDefault="0062000B"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5842"/>
      </w:tblGrid>
      <w:tr w:rsidR="00F60B6E" w:rsidRPr="0071784C" w14:paraId="4D370B7B" w14:textId="77777777" w:rsidTr="00290065">
        <w:tc>
          <w:tcPr>
            <w:tcW w:w="4219" w:type="dxa"/>
            <w:shd w:val="clear" w:color="auto" w:fill="auto"/>
          </w:tcPr>
          <w:p w14:paraId="421DA904" w14:textId="0C0EFE52" w:rsidR="00F60B6E" w:rsidRPr="0071784C" w:rsidRDefault="006D2CC7" w:rsidP="00F60B6E">
            <w:r w:rsidRPr="00290065">
              <w:rPr>
                <w:color w:val="FF0000"/>
              </w:rPr>
              <w:sym w:font="Symbol" w:char="F02A"/>
            </w:r>
            <w:hyperlink r:id="rId728" w:anchor="m823" w:history="1">
              <w:r w:rsidR="00F60B6E" w:rsidRPr="00290065">
                <w:rPr>
                  <w:rStyle w:val="Hyperlink"/>
                  <w:sz w:val="22"/>
                </w:rPr>
                <w:t>82</w:t>
              </w:r>
              <w:r w:rsidRPr="00290065">
                <w:rPr>
                  <w:rStyle w:val="Hyperlink"/>
                  <w:sz w:val="22"/>
                </w:rPr>
                <w:t>3</w:t>
              </w:r>
              <w:r w:rsidR="00F60B6E" w:rsidRPr="00290065">
                <w:rPr>
                  <w:rStyle w:val="Hyperlink"/>
                  <w:sz w:val="22"/>
                </w:rPr>
                <w:t>.</w:t>
              </w:r>
            </w:hyperlink>
            <w:r w:rsidR="00F60B6E" w:rsidRPr="0071784C">
              <w:t xml:space="preserve"> Auf einer Luftkissenbahn befindet sich ein 200 g schwerer Gleitkörper, an dem über einen Faden und eine Rolle ein 10 g-Massestück befestigt ist. Das </w:t>
            </w:r>
            <w:r w:rsidR="00F60B6E" w:rsidRPr="0071784C">
              <w:lastRenderedPageBreak/>
              <w:t>Massestück hängt 0,70 m über dem Boden</w:t>
            </w:r>
            <w:r w:rsidR="00315E9B" w:rsidRPr="0071784C">
              <w:t xml:space="preserve"> und wird einfach </w:t>
            </w:r>
            <w:r w:rsidRPr="0071784C">
              <w:t xml:space="preserve">losgelassen.  </w:t>
            </w:r>
          </w:p>
          <w:p w14:paraId="06E9E722" w14:textId="77777777" w:rsidR="00F60B6E" w:rsidRPr="0071784C" w:rsidRDefault="00F60B6E" w:rsidP="00F60B6E">
            <w:r w:rsidRPr="0071784C">
              <w:t>Der Gleitkörper stößt nach 1,0 m am Ende der Bahn auf eine einseitig eingespannte Schraubenfeder, die den Körper bis zum Stillstand abbremst. Dabei wird sie um 4,0 cm eingedrückt.</w:t>
            </w:r>
          </w:p>
          <w:p w14:paraId="5654AD4F" w14:textId="77777777" w:rsidR="00F60B6E" w:rsidRPr="0071784C" w:rsidRDefault="00F60B6E" w:rsidP="00F60B6E">
            <w:r w:rsidRPr="0071784C">
              <w:t>Welche Federkonstante hat die Schraubenfeder?</w:t>
            </w:r>
          </w:p>
          <w:p w14:paraId="0989A51E" w14:textId="77777777" w:rsidR="008E5C65" w:rsidRPr="0071784C" w:rsidRDefault="008E5C65" w:rsidP="00F60B6E">
            <w:r w:rsidRPr="0071784C">
              <w:t>(Die Bewegung läuft praktisch reibungsfrei ab)</w:t>
            </w:r>
          </w:p>
          <w:p w14:paraId="00901538" w14:textId="77777777" w:rsidR="00F60B6E" w:rsidRPr="0071784C" w:rsidRDefault="00F60B6E" w:rsidP="00E14754"/>
        </w:tc>
        <w:tc>
          <w:tcPr>
            <w:tcW w:w="5842" w:type="dxa"/>
            <w:shd w:val="clear" w:color="auto" w:fill="auto"/>
          </w:tcPr>
          <w:p w14:paraId="328AA3FE" w14:textId="77777777" w:rsidR="00F60B6E" w:rsidRPr="0071784C" w:rsidRDefault="00F60B6E" w:rsidP="00E14754"/>
          <w:p w14:paraId="0BC205EB" w14:textId="77777777" w:rsidR="00F60B6E" w:rsidRPr="0071784C" w:rsidRDefault="00215B7B" w:rsidP="00E14754">
            <w:r>
              <w:rPr>
                <w:noProof/>
              </w:rPr>
              <w:lastRenderedPageBreak/>
              <w:pict w14:anchorId="571B417E">
                <v:shape id="Bild 171" o:spid="_x0000_i1265" type="#_x0000_t75" alt="m822" style="width:264pt;height:150pt;visibility:visible">
                  <v:imagedata r:id="rId729" o:title="m822"/>
                </v:shape>
              </w:pict>
            </w:r>
          </w:p>
          <w:p w14:paraId="2D69C1A8" w14:textId="77777777" w:rsidR="00F60B6E" w:rsidRPr="0071784C" w:rsidRDefault="00F60B6E" w:rsidP="00E14754"/>
        </w:tc>
      </w:tr>
    </w:tbl>
    <w:p w14:paraId="53C04DC7" w14:textId="77777777" w:rsidR="0062000B" w:rsidRPr="00F96C0C" w:rsidRDefault="0062000B" w:rsidP="00E14754"/>
    <w:p w14:paraId="1374B698" w14:textId="363F4849" w:rsidR="00625527" w:rsidRPr="00625527" w:rsidRDefault="00215B7B" w:rsidP="00625527">
      <w:pPr>
        <w:widowControl w:val="0"/>
      </w:pPr>
      <w:hyperlink r:id="rId730" w:anchor="m827" w:history="1">
        <w:r w:rsidR="00625527" w:rsidRPr="00625527">
          <w:rPr>
            <w:rStyle w:val="Hyperlink"/>
            <w:sz w:val="22"/>
          </w:rPr>
          <w:t>827.</w:t>
        </w:r>
      </w:hyperlink>
      <w:r w:rsidR="00625527" w:rsidRPr="00625527">
        <w:t xml:space="preserve"> Eine Feder wird durch eine Kraft von 1,5 N um 10 cm ausgedehnt.</w:t>
      </w:r>
    </w:p>
    <w:p w14:paraId="7F8D9CE3" w14:textId="77777777" w:rsidR="00625527" w:rsidRPr="00625527" w:rsidRDefault="00625527" w:rsidP="00625527">
      <w:pPr>
        <w:widowControl w:val="0"/>
      </w:pPr>
      <w:r w:rsidRPr="00625527">
        <w:t>a) Wie groß ist die Federkonstante?</w:t>
      </w:r>
    </w:p>
    <w:p w14:paraId="76C8AF17" w14:textId="77777777" w:rsidR="00625527" w:rsidRPr="00625527" w:rsidRDefault="00625527" w:rsidP="00625527">
      <w:pPr>
        <w:widowControl w:val="0"/>
      </w:pPr>
      <w:r w:rsidRPr="00625527">
        <w:t xml:space="preserve">b) Welche Kraft ist notwendig, um die Feder um insgesamt 12 cm auszudehnen? </w:t>
      </w:r>
    </w:p>
    <w:p w14:paraId="0BF204AA" w14:textId="77777777" w:rsidR="00625527" w:rsidRDefault="00625527" w:rsidP="00625527">
      <w:pPr>
        <w:widowControl w:val="0"/>
      </w:pPr>
      <w:r w:rsidRPr="00625527">
        <w:t xml:space="preserve">c) Gib eine Federkonstante für eine Feder an, die härter ist als die soeben betrachtete. </w:t>
      </w:r>
    </w:p>
    <w:p w14:paraId="5EA9923F" w14:textId="77777777" w:rsidR="006B7B10" w:rsidRDefault="006B7B10" w:rsidP="00625527">
      <w:pPr>
        <w:widowControl w:val="0"/>
      </w:pPr>
    </w:p>
    <w:tbl>
      <w:tblPr>
        <w:tblW w:w="0" w:type="auto"/>
        <w:tblLook w:val="01E0" w:firstRow="1" w:lastRow="1" w:firstColumn="1" w:lastColumn="1" w:noHBand="0" w:noVBand="0"/>
      </w:tblPr>
      <w:tblGrid>
        <w:gridCol w:w="5030"/>
        <w:gridCol w:w="5031"/>
      </w:tblGrid>
      <w:tr w:rsidR="00D12F09" w:rsidRPr="0071784C" w14:paraId="56499938" w14:textId="77777777" w:rsidTr="00290065">
        <w:tc>
          <w:tcPr>
            <w:tcW w:w="5030" w:type="dxa"/>
            <w:shd w:val="clear" w:color="auto" w:fill="auto"/>
          </w:tcPr>
          <w:p w14:paraId="2A5C6656" w14:textId="34C4F0B6" w:rsidR="00D12F09" w:rsidRPr="0071784C" w:rsidRDefault="00215B7B" w:rsidP="00290065">
            <w:pPr>
              <w:widowControl w:val="0"/>
            </w:pPr>
            <w:hyperlink r:id="rId731" w:anchor="m886" w:history="1">
              <w:r w:rsidR="00D12F09" w:rsidRPr="00290065">
                <w:rPr>
                  <w:rStyle w:val="Hyperlink"/>
                  <w:sz w:val="22"/>
                </w:rPr>
                <w:t>886.</w:t>
              </w:r>
            </w:hyperlink>
            <w:r w:rsidR="00D12F09" w:rsidRPr="0071784C">
              <w:t xml:space="preserve"> Zwei Federn sind mit einem Faden verbunden, oben an einer Aufhängung befestigt und unten mit einem Gewicht belastet. Zwischen den beiden Federn werden zwei weitere Fäden befestigt, wie es in den Abbildungen dargestellt ist. Die Länge der Fäden ist so bemessen, dass die Fäden zwar straff sind, aber nicht belastet werden.</w:t>
            </w:r>
            <w:r w:rsidR="00D12F09" w:rsidRPr="0071784C">
              <w:br/>
              <w:t>Was passiert mit dem Gewichtsstück, wenn der kurze grüne Faden durchgeschnitten wird?</w:t>
            </w:r>
            <w:r w:rsidR="00D12F09" w:rsidRPr="0071784C">
              <w:br/>
              <w:t>a) Es bewegt sich in eine Ruhelage nach oben.</w:t>
            </w:r>
            <w:r w:rsidR="00D12F09" w:rsidRPr="0071784C">
              <w:br/>
              <w:t>b) Es bleibt in dieser Höhe unverändert hängen.</w:t>
            </w:r>
            <w:r w:rsidR="00D12F09" w:rsidRPr="0071784C">
              <w:br/>
              <w:t>c) Es bewegt sich in eine Ruhelage nach unten.</w:t>
            </w:r>
            <w:r w:rsidR="00D12F09" w:rsidRPr="0071784C">
              <w:br/>
              <w:t>Hinweis: An Stelle der Federn lassen sich auch Gummis verwenden.</w:t>
            </w:r>
          </w:p>
        </w:tc>
        <w:tc>
          <w:tcPr>
            <w:tcW w:w="5031" w:type="dxa"/>
            <w:shd w:val="clear" w:color="auto" w:fill="auto"/>
          </w:tcPr>
          <w:p w14:paraId="35CEB6DA" w14:textId="77777777" w:rsidR="00D12F09" w:rsidRPr="0071784C" w:rsidRDefault="00215B7B" w:rsidP="00290065">
            <w:pPr>
              <w:widowControl w:val="0"/>
            </w:pPr>
            <w:r>
              <w:rPr>
                <w:noProof/>
              </w:rPr>
              <w:pict w14:anchorId="4BAC5AEF">
                <v:shape id="Bild 172" o:spid="_x0000_i1266" type="#_x0000_t75" alt="m886" style="width:180pt;height:372pt;visibility:visible">
                  <v:imagedata r:id="rId732" o:title="m886"/>
                </v:shape>
              </w:pict>
            </w:r>
          </w:p>
        </w:tc>
      </w:tr>
    </w:tbl>
    <w:p w14:paraId="6087D2E2" w14:textId="77777777" w:rsidR="006B7B10" w:rsidRPr="00625527" w:rsidRDefault="006B7B10" w:rsidP="00625527">
      <w:pPr>
        <w:widowControl w:val="0"/>
      </w:pPr>
    </w:p>
    <w:tbl>
      <w:tblPr>
        <w:tblW w:w="0" w:type="auto"/>
        <w:tblLook w:val="01E0" w:firstRow="1" w:lastRow="1" w:firstColumn="1" w:lastColumn="1" w:noHBand="0" w:noVBand="0"/>
      </w:tblPr>
      <w:tblGrid>
        <w:gridCol w:w="3320"/>
        <w:gridCol w:w="6817"/>
      </w:tblGrid>
      <w:tr w:rsidR="006F2088" w:rsidRPr="0071784C" w14:paraId="21814D92" w14:textId="77777777" w:rsidTr="00290065">
        <w:tc>
          <w:tcPr>
            <w:tcW w:w="3387" w:type="dxa"/>
            <w:shd w:val="clear" w:color="auto" w:fill="auto"/>
          </w:tcPr>
          <w:p w14:paraId="55B20443" w14:textId="025347F1" w:rsidR="006F2088" w:rsidRPr="0071784C" w:rsidRDefault="00215B7B" w:rsidP="00290065">
            <w:pPr>
              <w:widowControl w:val="0"/>
            </w:pPr>
            <w:hyperlink r:id="rId733" w:anchor="m922" w:history="1">
              <w:r w:rsidR="006F2088" w:rsidRPr="00290065">
                <w:rPr>
                  <w:rStyle w:val="Hyperlink"/>
                  <w:sz w:val="22"/>
                </w:rPr>
                <w:t>922.</w:t>
              </w:r>
            </w:hyperlink>
            <w:r w:rsidR="006F2088" w:rsidRPr="0071784C">
              <w:t xml:space="preserve"> Das Diagramm zeigt für zwei Federn den Zusammenhang zwischen der Kraft, mit der an der Feder gezogen wird und der Ausdehnung.</w:t>
            </w:r>
          </w:p>
          <w:p w14:paraId="295A6837" w14:textId="77777777" w:rsidR="006F2088" w:rsidRPr="0071784C" w:rsidRDefault="006F2088" w:rsidP="00290065">
            <w:pPr>
              <w:widowControl w:val="0"/>
            </w:pPr>
            <w:r w:rsidRPr="0071784C">
              <w:t>a) Welche Feder ist härter?</w:t>
            </w:r>
          </w:p>
          <w:p w14:paraId="0C5CD2B6" w14:textId="77777777" w:rsidR="006F2088" w:rsidRPr="0071784C" w:rsidRDefault="006F2088" w:rsidP="00290065">
            <w:pPr>
              <w:widowControl w:val="0"/>
            </w:pPr>
            <w:r w:rsidRPr="0071784C">
              <w:t>b) Begründe deine Aussage mit Hilfe von Werten, die du aus dem Diagramm abließt.</w:t>
            </w:r>
          </w:p>
          <w:p w14:paraId="600C4397" w14:textId="77777777" w:rsidR="006F2088" w:rsidRPr="0071784C" w:rsidRDefault="006F2088" w:rsidP="00290065">
            <w:pPr>
              <w:widowControl w:val="0"/>
            </w:pPr>
          </w:p>
          <w:p w14:paraId="5189EFE4" w14:textId="77777777" w:rsidR="006F2088" w:rsidRPr="0071784C" w:rsidRDefault="006F2088" w:rsidP="00290065">
            <w:pPr>
              <w:widowControl w:val="0"/>
            </w:pPr>
          </w:p>
        </w:tc>
        <w:tc>
          <w:tcPr>
            <w:tcW w:w="6750" w:type="dxa"/>
            <w:shd w:val="clear" w:color="auto" w:fill="auto"/>
          </w:tcPr>
          <w:p w14:paraId="33C4D738" w14:textId="77777777" w:rsidR="006F2088" w:rsidRPr="0071784C" w:rsidRDefault="008B66C6" w:rsidP="00290065">
            <w:pPr>
              <w:widowControl w:val="0"/>
            </w:pPr>
            <w:r w:rsidRPr="0071784C">
              <w:rPr>
                <w:noProof/>
              </w:rPr>
              <w:object w:dxaOrig="6548" w:dyaOrig="4666" w14:anchorId="2E296CB3">
                <v:shape id="Objekt 173" o:spid="_x0000_i1267" type="#_x0000_t75" style="width:330pt;height:228pt;visibility:visible" o:ole="">
                  <v:imagedata r:id="rId734" o:title=""/>
                </v:shape>
                <o:OLEObject Type="Embed" ProgID="Excel.Sheet.8" ShapeID="Objekt 173" DrawAspect="Content" ObjectID="_1735305641" r:id="rId735">
                  <o:FieldCodes>\s</o:FieldCodes>
                </o:OLEObject>
              </w:object>
            </w:r>
          </w:p>
        </w:tc>
      </w:tr>
    </w:tbl>
    <w:p w14:paraId="7889A5CA" w14:textId="77777777" w:rsidR="009A47C2" w:rsidRDefault="009A47C2" w:rsidP="00E14754">
      <w:pPr>
        <w:widowControl w:val="0"/>
      </w:pPr>
    </w:p>
    <w:tbl>
      <w:tblPr>
        <w:tblW w:w="0" w:type="auto"/>
        <w:tblLook w:val="04A0" w:firstRow="1" w:lastRow="0" w:firstColumn="1" w:lastColumn="0" w:noHBand="0" w:noVBand="1"/>
      </w:tblPr>
      <w:tblGrid>
        <w:gridCol w:w="10061"/>
      </w:tblGrid>
      <w:tr w:rsidR="003F12A9" w:rsidRPr="0071784C" w14:paraId="545E364D" w14:textId="77777777" w:rsidTr="008E76BA">
        <w:tc>
          <w:tcPr>
            <w:tcW w:w="10061" w:type="dxa"/>
            <w:shd w:val="clear" w:color="auto" w:fill="auto"/>
          </w:tcPr>
          <w:p w14:paraId="53AA28B9" w14:textId="4FFBA983" w:rsidR="003F12A9" w:rsidRPr="0071784C" w:rsidRDefault="00215B7B" w:rsidP="008E76BA">
            <w:pPr>
              <w:widowControl w:val="0"/>
            </w:pPr>
            <w:hyperlink r:id="rId736" w:anchor="m960" w:history="1">
              <w:r w:rsidR="003F12A9" w:rsidRPr="008E76BA">
                <w:rPr>
                  <w:rStyle w:val="Hyperlink"/>
                  <w:sz w:val="22"/>
                </w:rPr>
                <w:t>960.</w:t>
              </w:r>
            </w:hyperlink>
            <w:r w:rsidR="003F12A9" w:rsidRPr="0071784C">
              <w:t xml:space="preserve"> </w:t>
            </w:r>
          </w:p>
          <w:p w14:paraId="41E9223D" w14:textId="77777777" w:rsidR="00E9640E" w:rsidRPr="0071784C" w:rsidRDefault="00E9640E" w:rsidP="008E76BA">
            <w:pPr>
              <w:widowControl w:val="0"/>
            </w:pPr>
          </w:p>
          <w:p w14:paraId="27D3609E" w14:textId="77777777" w:rsidR="003F12A9" w:rsidRPr="0071784C" w:rsidRDefault="00215B7B" w:rsidP="008E76BA">
            <w:pPr>
              <w:widowControl w:val="0"/>
            </w:pPr>
            <w:r>
              <w:rPr>
                <w:noProof/>
              </w:rPr>
              <w:pict w14:anchorId="063BDBC2">
                <v:shape id="Bild 174" o:spid="_x0000_i1268" type="#_x0000_t75" alt="m960" style="width:402pt;height:108pt;visibility:visible">
                  <v:imagedata r:id="rId737" o:title="m960"/>
                </v:shape>
              </w:pict>
            </w:r>
          </w:p>
          <w:p w14:paraId="732E5ACC" w14:textId="77777777" w:rsidR="003326D4" w:rsidRPr="0071784C" w:rsidRDefault="003326D4" w:rsidP="008E76BA">
            <w:pPr>
              <w:widowControl w:val="0"/>
            </w:pPr>
          </w:p>
        </w:tc>
      </w:tr>
      <w:tr w:rsidR="003F12A9" w:rsidRPr="0071784C" w14:paraId="075925DF" w14:textId="77777777" w:rsidTr="00F02CCF">
        <w:trPr>
          <w:trHeight w:val="2763"/>
        </w:trPr>
        <w:tc>
          <w:tcPr>
            <w:tcW w:w="10061" w:type="dxa"/>
            <w:shd w:val="clear" w:color="auto" w:fill="auto"/>
          </w:tcPr>
          <w:p w14:paraId="3D55FAEB" w14:textId="77777777" w:rsidR="003F12A9" w:rsidRPr="0071784C" w:rsidRDefault="003F12A9" w:rsidP="008E76BA">
            <w:pPr>
              <w:widowControl w:val="0"/>
            </w:pPr>
            <w:r w:rsidRPr="0071784C">
              <w:t xml:space="preserve">Ein Gummiband wird auf sein Elastizitätsverhalten hin untersucht. </w:t>
            </w:r>
            <w:r w:rsidR="00216B96" w:rsidRPr="0071784C">
              <w:t>Dazu wird die in der Abbildung dargestellte Versuchsanordnung verwendet, bei der die Länge des Seiles in Abhängigkeit von der Belastung gemessen wird. Man erhält folgende Messwerte: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1638"/>
              <w:gridCol w:w="1638"/>
              <w:gridCol w:w="1638"/>
              <w:gridCol w:w="1639"/>
              <w:gridCol w:w="1639"/>
            </w:tblGrid>
            <w:tr w:rsidR="007F6679" w:rsidRPr="0071784C" w14:paraId="2AEB5E8B" w14:textId="77777777" w:rsidTr="008E76BA">
              <w:tc>
                <w:tcPr>
                  <w:tcW w:w="1638" w:type="dxa"/>
                  <w:shd w:val="clear" w:color="auto" w:fill="auto"/>
                </w:tcPr>
                <w:p w14:paraId="2687E622" w14:textId="77777777" w:rsidR="007F6679" w:rsidRPr="0071784C" w:rsidRDefault="007F6679" w:rsidP="008E76BA">
                  <w:pPr>
                    <w:widowControl w:val="0"/>
                  </w:pPr>
                  <w:r w:rsidRPr="0071784C">
                    <w:t>m in kg</w:t>
                  </w:r>
                </w:p>
              </w:tc>
              <w:tc>
                <w:tcPr>
                  <w:tcW w:w="1638" w:type="dxa"/>
                  <w:shd w:val="clear" w:color="auto" w:fill="auto"/>
                </w:tcPr>
                <w:p w14:paraId="46947B3F" w14:textId="77777777" w:rsidR="007F6679" w:rsidRPr="0071784C" w:rsidRDefault="007F6679" w:rsidP="008E76BA">
                  <w:pPr>
                    <w:widowControl w:val="0"/>
                  </w:pPr>
                  <w:r w:rsidRPr="0071784C">
                    <w:t>2,0</w:t>
                  </w:r>
                </w:p>
              </w:tc>
              <w:tc>
                <w:tcPr>
                  <w:tcW w:w="1638" w:type="dxa"/>
                  <w:shd w:val="clear" w:color="auto" w:fill="auto"/>
                </w:tcPr>
                <w:p w14:paraId="4948F202" w14:textId="77777777" w:rsidR="007F6679" w:rsidRPr="0071784C" w:rsidRDefault="007F6679" w:rsidP="008E76BA">
                  <w:pPr>
                    <w:widowControl w:val="0"/>
                  </w:pPr>
                  <w:r w:rsidRPr="0071784C">
                    <w:t>4,0</w:t>
                  </w:r>
                </w:p>
              </w:tc>
              <w:tc>
                <w:tcPr>
                  <w:tcW w:w="1638" w:type="dxa"/>
                  <w:shd w:val="clear" w:color="auto" w:fill="auto"/>
                </w:tcPr>
                <w:p w14:paraId="0E791391" w14:textId="77777777" w:rsidR="007F6679" w:rsidRPr="0071784C" w:rsidRDefault="007F6679" w:rsidP="008E76BA">
                  <w:pPr>
                    <w:widowControl w:val="0"/>
                  </w:pPr>
                  <w:r w:rsidRPr="0071784C">
                    <w:t>6,0</w:t>
                  </w:r>
                </w:p>
              </w:tc>
              <w:tc>
                <w:tcPr>
                  <w:tcW w:w="1639" w:type="dxa"/>
                  <w:shd w:val="clear" w:color="auto" w:fill="auto"/>
                </w:tcPr>
                <w:p w14:paraId="55F0572C" w14:textId="77777777" w:rsidR="007F6679" w:rsidRPr="0071784C" w:rsidRDefault="007F6679" w:rsidP="008E76BA">
                  <w:pPr>
                    <w:widowControl w:val="0"/>
                  </w:pPr>
                  <w:r w:rsidRPr="0071784C">
                    <w:t>8,0</w:t>
                  </w:r>
                </w:p>
              </w:tc>
              <w:tc>
                <w:tcPr>
                  <w:tcW w:w="1639" w:type="dxa"/>
                  <w:shd w:val="clear" w:color="auto" w:fill="auto"/>
                </w:tcPr>
                <w:p w14:paraId="004D275A" w14:textId="77777777" w:rsidR="007F6679" w:rsidRPr="0071784C" w:rsidRDefault="007F6679" w:rsidP="008E76BA">
                  <w:pPr>
                    <w:widowControl w:val="0"/>
                  </w:pPr>
                  <w:r w:rsidRPr="0071784C">
                    <w:t>10,0</w:t>
                  </w:r>
                </w:p>
              </w:tc>
            </w:tr>
            <w:tr w:rsidR="007F6679" w:rsidRPr="0071784C" w14:paraId="20D4CF98" w14:textId="77777777" w:rsidTr="008E76BA">
              <w:tc>
                <w:tcPr>
                  <w:tcW w:w="1638" w:type="dxa"/>
                  <w:shd w:val="clear" w:color="auto" w:fill="auto"/>
                </w:tcPr>
                <w:p w14:paraId="2296D2D7" w14:textId="77777777" w:rsidR="007F6679" w:rsidRPr="0071784C" w:rsidRDefault="007F6679" w:rsidP="008E76BA">
                  <w:pPr>
                    <w:widowControl w:val="0"/>
                  </w:pPr>
                  <w:r w:rsidRPr="0071784C">
                    <w:t>L in m</w:t>
                  </w:r>
                </w:p>
              </w:tc>
              <w:tc>
                <w:tcPr>
                  <w:tcW w:w="1638" w:type="dxa"/>
                  <w:shd w:val="clear" w:color="auto" w:fill="auto"/>
                </w:tcPr>
                <w:p w14:paraId="0F2349E4" w14:textId="77777777" w:rsidR="007F6679" w:rsidRPr="0071784C" w:rsidRDefault="007F6679" w:rsidP="008E76BA">
                  <w:pPr>
                    <w:widowControl w:val="0"/>
                  </w:pPr>
                  <w:r w:rsidRPr="0071784C">
                    <w:t>0,83</w:t>
                  </w:r>
                </w:p>
              </w:tc>
              <w:tc>
                <w:tcPr>
                  <w:tcW w:w="1638" w:type="dxa"/>
                  <w:shd w:val="clear" w:color="auto" w:fill="auto"/>
                </w:tcPr>
                <w:p w14:paraId="57D663C1" w14:textId="77777777" w:rsidR="007F6679" w:rsidRPr="0071784C" w:rsidRDefault="007F6679" w:rsidP="008E76BA">
                  <w:pPr>
                    <w:widowControl w:val="0"/>
                  </w:pPr>
                  <w:r w:rsidRPr="0071784C">
                    <w:t>0,95</w:t>
                  </w:r>
                </w:p>
              </w:tc>
              <w:tc>
                <w:tcPr>
                  <w:tcW w:w="1638" w:type="dxa"/>
                  <w:shd w:val="clear" w:color="auto" w:fill="auto"/>
                </w:tcPr>
                <w:p w14:paraId="56BDB83B" w14:textId="77777777" w:rsidR="007F6679" w:rsidRPr="0071784C" w:rsidRDefault="007F6679" w:rsidP="008E76BA">
                  <w:pPr>
                    <w:widowControl w:val="0"/>
                  </w:pPr>
                  <w:r w:rsidRPr="0071784C">
                    <w:t>1,08</w:t>
                  </w:r>
                </w:p>
              </w:tc>
              <w:tc>
                <w:tcPr>
                  <w:tcW w:w="1639" w:type="dxa"/>
                  <w:shd w:val="clear" w:color="auto" w:fill="auto"/>
                </w:tcPr>
                <w:p w14:paraId="47519676" w14:textId="77777777" w:rsidR="007F6679" w:rsidRPr="0071784C" w:rsidRDefault="007F6679" w:rsidP="008E76BA">
                  <w:pPr>
                    <w:widowControl w:val="0"/>
                  </w:pPr>
                  <w:r w:rsidRPr="0071784C">
                    <w:t>1,18</w:t>
                  </w:r>
                </w:p>
              </w:tc>
              <w:tc>
                <w:tcPr>
                  <w:tcW w:w="1639" w:type="dxa"/>
                  <w:shd w:val="clear" w:color="auto" w:fill="auto"/>
                </w:tcPr>
                <w:p w14:paraId="2005FD58" w14:textId="77777777" w:rsidR="007F6679" w:rsidRPr="0071784C" w:rsidRDefault="007F6679" w:rsidP="008E76BA">
                  <w:pPr>
                    <w:widowControl w:val="0"/>
                  </w:pPr>
                  <w:r w:rsidRPr="0071784C">
                    <w:t>1,25</w:t>
                  </w:r>
                </w:p>
              </w:tc>
            </w:tr>
          </w:tbl>
          <w:p w14:paraId="1F2CBDA8" w14:textId="77777777" w:rsidR="007F6679" w:rsidRPr="0071784C" w:rsidRDefault="007F6679" w:rsidP="008E76BA">
            <w:pPr>
              <w:widowControl w:val="0"/>
            </w:pPr>
          </w:p>
          <w:p w14:paraId="12749BCB" w14:textId="77777777" w:rsidR="00B8699A" w:rsidRPr="0071784C" w:rsidRDefault="007F6679" w:rsidP="008E76BA">
            <w:pPr>
              <w:widowControl w:val="0"/>
            </w:pPr>
            <w:r w:rsidRPr="0071784C">
              <w:rPr>
                <w:b/>
              </w:rPr>
              <w:t>a)</w:t>
            </w:r>
            <w:r w:rsidRPr="0071784C">
              <w:t xml:space="preserve"> Stellen Sie in einem Diagramm L(F) </w:t>
            </w:r>
            <w:r w:rsidR="00B8699A" w:rsidRPr="0071784C">
              <w:t>dar. F ist die Zugkraft.</w:t>
            </w:r>
          </w:p>
          <w:p w14:paraId="1E897258" w14:textId="77777777" w:rsidR="002B1B9B" w:rsidRPr="0071784C" w:rsidRDefault="002B1B9B" w:rsidP="008E76BA">
            <w:pPr>
              <w:widowControl w:val="0"/>
              <w:rPr>
                <w:b/>
              </w:rPr>
            </w:pPr>
            <w:r w:rsidRPr="0071784C">
              <w:rPr>
                <w:b/>
              </w:rPr>
              <w:t>b)</w:t>
            </w:r>
            <w:r w:rsidRPr="0071784C">
              <w:t xml:space="preserve"> Lesen Sie aus dem Diagramm die Länge des unbelasteten Seiles ab</w:t>
            </w:r>
          </w:p>
          <w:p w14:paraId="19F46B45" w14:textId="77777777" w:rsidR="00B8699A" w:rsidRPr="0071784C" w:rsidRDefault="002B1B9B" w:rsidP="008E76BA">
            <w:pPr>
              <w:widowControl w:val="0"/>
            </w:pPr>
            <w:r w:rsidRPr="0071784C">
              <w:rPr>
                <w:b/>
              </w:rPr>
              <w:t>c</w:t>
            </w:r>
            <w:r w:rsidR="00B8699A" w:rsidRPr="0071784C">
              <w:rPr>
                <w:b/>
              </w:rPr>
              <w:t>)</w:t>
            </w:r>
            <w:r w:rsidR="00B8699A" w:rsidRPr="0071784C">
              <w:t xml:space="preserve"> Bestimmen Sie mit Hilfe de</w:t>
            </w:r>
            <w:r w:rsidR="002E4231" w:rsidRPr="0071784C">
              <w:t>r</w:t>
            </w:r>
            <w:r w:rsidR="00B8699A" w:rsidRPr="0071784C">
              <w:t xml:space="preserve"> </w:t>
            </w:r>
            <w:r w:rsidR="002E4231" w:rsidRPr="0071784C">
              <w:t>Messwerten</w:t>
            </w:r>
            <w:r w:rsidR="00B8699A" w:rsidRPr="0071784C">
              <w:t>, bis zu welcher Länge des Gummiseiles das Hooksche Gesetz gilt.</w:t>
            </w:r>
          </w:p>
          <w:p w14:paraId="50C3EC9D" w14:textId="77777777" w:rsidR="00B8699A" w:rsidRPr="0071784C" w:rsidRDefault="002B1B9B" w:rsidP="00F02CCF">
            <w:pPr>
              <w:widowControl w:val="0"/>
            </w:pPr>
            <w:r w:rsidRPr="0071784C">
              <w:rPr>
                <w:b/>
              </w:rPr>
              <w:t>d</w:t>
            </w:r>
            <w:r w:rsidR="00B8699A" w:rsidRPr="0071784C">
              <w:rPr>
                <w:b/>
              </w:rPr>
              <w:t>)</w:t>
            </w:r>
            <w:r w:rsidR="00B8699A" w:rsidRPr="0071784C">
              <w:t xml:space="preserve"> Bestimmen Sie für diesen Bereich die Federkonstante.. </w:t>
            </w:r>
          </w:p>
        </w:tc>
      </w:tr>
    </w:tbl>
    <w:p w14:paraId="020E7F88" w14:textId="77777777" w:rsidR="00514B94" w:rsidRDefault="00F02CCF" w:rsidP="00E14754">
      <w:pPr>
        <w:widowControl w:val="0"/>
      </w:pPr>
      <w:r w:rsidRPr="00F02CCF">
        <w:rPr>
          <w:b/>
        </w:rPr>
        <w:t>e)</w:t>
      </w:r>
      <w:r>
        <w:t xml:space="preserve"> Beim Bungee-Springen wird ein Gummiseil verwendet, das aus 12 solchen Gummibändern besteht und im unbelasteten Zustand 12,0 m lang ist. </w:t>
      </w:r>
      <w:r>
        <w:br/>
        <w:t>Bestimmen Sie die Federkonstante des Bungee-Seils und begründen Sie Ihre Entscheidung.</w:t>
      </w:r>
    </w:p>
    <w:p w14:paraId="013F3BA2" w14:textId="77777777" w:rsidR="00A72D6D" w:rsidRDefault="00A72D6D" w:rsidP="00E14754">
      <w:pPr>
        <w:widowControl w:val="0"/>
      </w:pPr>
    </w:p>
    <w:p w14:paraId="71DF644F" w14:textId="77777777" w:rsidR="00A72D6D" w:rsidRDefault="00A72D6D" w:rsidP="00E14754">
      <w:pPr>
        <w:widowControl w:val="0"/>
      </w:pPr>
      <w:r>
        <w:t>Nun soll der eigentliche Bungee-Sprung untersucht werden. Dazu werden zur Vereinfachung folgende Annahmen gemacht:</w:t>
      </w:r>
    </w:p>
    <w:p w14:paraId="22180CDA" w14:textId="77777777" w:rsidR="00A72D6D" w:rsidRDefault="00A72D6D" w:rsidP="00A72D6D">
      <w:pPr>
        <w:widowControl w:val="0"/>
        <w:numPr>
          <w:ilvl w:val="0"/>
          <w:numId w:val="26"/>
        </w:numPr>
      </w:pPr>
      <w:r>
        <w:t>die Masse des Seils bleibt unberücksichtigt</w:t>
      </w:r>
    </w:p>
    <w:p w14:paraId="0FB1CC0F" w14:textId="77777777" w:rsidR="00A72D6D" w:rsidRDefault="00A72D6D" w:rsidP="00A72D6D">
      <w:pPr>
        <w:widowControl w:val="0"/>
        <w:numPr>
          <w:ilvl w:val="0"/>
          <w:numId w:val="26"/>
        </w:numPr>
      </w:pPr>
      <w:r>
        <w:t>der Luftwiderstand wird vernachlässigt</w:t>
      </w:r>
    </w:p>
    <w:p w14:paraId="32EE0C27" w14:textId="77777777" w:rsidR="00A72D6D" w:rsidRDefault="00A72D6D" w:rsidP="00A72D6D">
      <w:pPr>
        <w:widowControl w:val="0"/>
        <w:numPr>
          <w:ilvl w:val="0"/>
          <w:numId w:val="26"/>
        </w:numPr>
      </w:pPr>
      <w:r>
        <w:t>der Springer wird als Massepunkt betrachtet</w:t>
      </w:r>
    </w:p>
    <w:p w14:paraId="7155108D" w14:textId="77777777" w:rsidR="00A72D6D" w:rsidRDefault="00A72D6D" w:rsidP="00A72D6D">
      <w:pPr>
        <w:widowControl w:val="0"/>
        <w:numPr>
          <w:ilvl w:val="0"/>
          <w:numId w:val="26"/>
        </w:numPr>
      </w:pPr>
      <w:r>
        <w:t xml:space="preserve">der Proportionalbereich des Seiles wird </w:t>
      </w:r>
      <w:r w:rsidR="00770E8C">
        <w:t>während des Sprunges nicht überschritten</w:t>
      </w:r>
    </w:p>
    <w:p w14:paraId="6768F000" w14:textId="77777777" w:rsidR="008D1B19" w:rsidRDefault="00770E8C" w:rsidP="008D1B19">
      <w:pPr>
        <w:widowControl w:val="0"/>
        <w:numPr>
          <w:ilvl w:val="0"/>
          <w:numId w:val="26"/>
        </w:numPr>
      </w:pPr>
      <w:r w:rsidRPr="008D1B19">
        <w:lastRenderedPageBreak/>
        <w:t>vor dem Absprung ist die Befestigung des Seils an der Plattform und am Springer auf gleicher Höhe</w:t>
      </w:r>
      <w:r w:rsidR="008D1B19" w:rsidRPr="008D1B19">
        <w:t>. Dieser Punkt ist der Nullpunkt des Koordinatensystems.</w:t>
      </w:r>
    </w:p>
    <w:p w14:paraId="3FCC16BA" w14:textId="77777777" w:rsidR="008D1B19" w:rsidRDefault="000F0930" w:rsidP="008D1B19">
      <w:pPr>
        <w:widowControl w:val="0"/>
      </w:pPr>
      <w:r w:rsidRPr="000F0930">
        <w:rPr>
          <w:b/>
        </w:rPr>
        <w:t>f)</w:t>
      </w:r>
      <w:r>
        <w:t xml:space="preserve"> Der Springer lässt sich nach vorn fallen und stürzt die ersten 12,0 m im freien Fall. Wie lange dauert der freie Fall und welche Geschwindigkeit hat er am Ende?</w:t>
      </w:r>
    </w:p>
    <w:p w14:paraId="1390B889" w14:textId="77777777" w:rsidR="000F0930" w:rsidRDefault="000F0930" w:rsidP="008D1B19">
      <w:pPr>
        <w:widowControl w:val="0"/>
      </w:pPr>
      <w:r w:rsidRPr="000F0930">
        <w:rPr>
          <w:b/>
        </w:rPr>
        <w:t>g)</w:t>
      </w:r>
      <w:r>
        <w:t xml:space="preserve"> Nach den 12,0 m greift das Seil. Auf den Springer wirken nun die Gewichtskraft und die Kraft des Seiles. Zeichen Sie an einem Punkt, der den Springer darstellen soll, die beiden Kräfte und die daraus resultierende Kraft für eine Stelle ein, an der der Springer noch nach unten fliegt.</w:t>
      </w:r>
    </w:p>
    <w:p w14:paraId="320426E1" w14:textId="77777777" w:rsidR="00147B6B" w:rsidRDefault="00147B6B" w:rsidP="008D1B19">
      <w:pPr>
        <w:widowControl w:val="0"/>
      </w:pPr>
      <w:r>
        <w:t xml:space="preserve">Wie verändern sich die Kräfte </w:t>
      </w:r>
      <w:r w:rsidR="00025189">
        <w:t>bis zum tiefsten Punkt des Sprunges?</w:t>
      </w:r>
    </w:p>
    <w:p w14:paraId="645447AC" w14:textId="77777777" w:rsidR="000F0930" w:rsidRDefault="000F0930" w:rsidP="008D1B19">
      <w:pPr>
        <w:widowControl w:val="0"/>
      </w:pPr>
      <w:r w:rsidRPr="006F55AC">
        <w:rPr>
          <w:b/>
        </w:rPr>
        <w:t>h)</w:t>
      </w:r>
      <w:r>
        <w:t xml:space="preserve"> Zeichnen Sie das Diagramm für F( y). </w:t>
      </w:r>
      <w:r w:rsidR="00265ECE">
        <w:t>F</w:t>
      </w:r>
      <w:r>
        <w:t xml:space="preserve"> ist die resultierende Kraft</w:t>
      </w:r>
      <w:r w:rsidR="00265ECE">
        <w:t xml:space="preserve"> und y der Abstand vom Absprungpunkt. Es soll der Bereich </w:t>
      </w:r>
      <w:r w:rsidR="00265ECE" w:rsidRPr="00265ECE">
        <w:rPr>
          <w:position w:val="-10"/>
        </w:rPr>
        <w:object w:dxaOrig="1180" w:dyaOrig="320" w14:anchorId="416A54F4">
          <v:shape id="_x0000_i1269" type="#_x0000_t75" style="width:60pt;height:12pt" o:ole="">
            <v:imagedata r:id="rId738" o:title=""/>
          </v:shape>
          <o:OLEObject Type="Embed" ProgID="Equation.DSMT4" ShapeID="_x0000_i1269" DrawAspect="Content" ObjectID="_1735305642" r:id="rId739"/>
        </w:object>
      </w:r>
      <w:r w:rsidR="00265ECE">
        <w:t xml:space="preserve"> dargestellt werden.</w:t>
      </w:r>
    </w:p>
    <w:p w14:paraId="104E8BB2" w14:textId="77777777" w:rsidR="00265ECE" w:rsidRDefault="006F55AC" w:rsidP="008D1B19">
      <w:pPr>
        <w:widowControl w:val="0"/>
      </w:pPr>
      <w:r>
        <w:rPr>
          <w:b/>
        </w:rPr>
        <w:t>i</w:t>
      </w:r>
      <w:r w:rsidR="00265ECE" w:rsidRPr="00265ECE">
        <w:rPr>
          <w:b/>
        </w:rPr>
        <w:t>)</w:t>
      </w:r>
      <w:r w:rsidR="00265ECE">
        <w:t xml:space="preserve"> Der in der letzten Teilaufgabe gezeichnete Graph schneidet die y-Achse. Dieser Punkt wird mit y</w:t>
      </w:r>
      <w:r w:rsidR="00265ECE" w:rsidRPr="00265ECE">
        <w:rPr>
          <w:vertAlign w:val="subscript"/>
        </w:rPr>
        <w:t>1</w:t>
      </w:r>
      <w:r w:rsidR="00265ECE">
        <w:t xml:space="preserve"> bezeichnet.</w:t>
      </w:r>
      <w:r w:rsidR="00265ECE">
        <w:br/>
        <w:t>Begründen Sie, dass der Springer in diesem Punkt die größte Geschwindigkeit erreicht hat.</w:t>
      </w:r>
    </w:p>
    <w:p w14:paraId="3051E8F5" w14:textId="77777777" w:rsidR="00265ECE" w:rsidRDefault="00090483" w:rsidP="008D1B19">
      <w:pPr>
        <w:widowControl w:val="0"/>
      </w:pPr>
      <w:r>
        <w:rPr>
          <w:b/>
        </w:rPr>
        <w:t>j</w:t>
      </w:r>
      <w:r w:rsidR="00265ECE" w:rsidRPr="00265ECE">
        <w:rPr>
          <w:b/>
        </w:rPr>
        <w:t>)</w:t>
      </w:r>
      <w:r w:rsidR="00265ECE">
        <w:t xml:space="preserve"> Berechnen Sie für den Punkt y</w:t>
      </w:r>
      <w:r w:rsidR="00265ECE" w:rsidRPr="00556CF5">
        <w:rPr>
          <w:vertAlign w:val="subscript"/>
        </w:rPr>
        <w:t>1</w:t>
      </w:r>
      <w:r w:rsidR="00265ECE">
        <w:t xml:space="preserve"> den Abstand zum Absprungpunkt.</w:t>
      </w:r>
    </w:p>
    <w:p w14:paraId="5162C8CF" w14:textId="77777777" w:rsidR="00265ECE" w:rsidRPr="000E54EB" w:rsidRDefault="00556CF5" w:rsidP="008D1B19">
      <w:pPr>
        <w:widowControl w:val="0"/>
      </w:pPr>
      <w:r w:rsidRPr="00556CF5">
        <w:rPr>
          <w:b/>
        </w:rPr>
        <w:t>k)</w:t>
      </w:r>
      <w:r>
        <w:t xml:space="preserve"> In der in der Aufgabe h) gezeichneten Kurve wird die Fläche unter der Kurve im Bereich von 0m bis zum Punkt y</w:t>
      </w:r>
      <w:r w:rsidRPr="00556CF5">
        <w:rPr>
          <w:vertAlign w:val="subscript"/>
        </w:rPr>
        <w:t>1</w:t>
      </w:r>
      <w:r>
        <w:t xml:space="preserve"> schraffiert. </w:t>
      </w:r>
      <w:r>
        <w:br/>
        <w:t>Begründen Sie, dass die Fläche der kinetischen Energie entspricht, die der Springer im Punkt y</w:t>
      </w:r>
      <w:r w:rsidRPr="00556CF5">
        <w:rPr>
          <w:vertAlign w:val="subscript"/>
        </w:rPr>
        <w:t>1</w:t>
      </w:r>
      <w:r>
        <w:t xml:space="preserve"> hat.</w:t>
      </w:r>
      <w:r w:rsidR="00BD4EFD">
        <w:br/>
        <w:t>Zeigen Sie, dass er im Punkt y</w:t>
      </w:r>
      <w:r w:rsidR="00BD4EFD" w:rsidRPr="00BD4EFD">
        <w:rPr>
          <w:vertAlign w:val="subscript"/>
        </w:rPr>
        <w:t>1</w:t>
      </w:r>
      <w:r w:rsidR="00BD4EFD">
        <w:t xml:space="preserve"> eine maximale Geschwindigkeit von </w:t>
      </w:r>
      <w:r w:rsidR="00BD4EFD" w:rsidRPr="000E54EB">
        <w:rPr>
          <w:position w:val="-24"/>
        </w:rPr>
        <w:object w:dxaOrig="780" w:dyaOrig="620" w14:anchorId="2749E650">
          <v:shape id="_x0000_i1270" type="#_x0000_t75" style="width:36pt;height:30pt" o:ole="">
            <v:imagedata r:id="rId740" o:title=""/>
          </v:shape>
          <o:OLEObject Type="Embed" ProgID="Equation.DSMT4" ShapeID="_x0000_i1270" DrawAspect="Content" ObjectID="_1735305643" r:id="rId741"/>
        </w:object>
      </w:r>
      <w:r w:rsidR="00BD4EFD" w:rsidRPr="000E54EB">
        <w:t xml:space="preserve"> hat.</w:t>
      </w:r>
    </w:p>
    <w:p w14:paraId="55BE83D1" w14:textId="77777777" w:rsidR="000E54EB" w:rsidRDefault="000E54EB" w:rsidP="008D1B19">
      <w:pPr>
        <w:widowControl w:val="0"/>
      </w:pPr>
      <w:r w:rsidRPr="000E54EB">
        <w:rPr>
          <w:b/>
        </w:rPr>
        <w:t>l)</w:t>
      </w:r>
      <w:r w:rsidRPr="000E54EB">
        <w:t xml:space="preserve"> Berechnen </w:t>
      </w:r>
      <w:r>
        <w:t>Sie mit maximale Fallstrecke des Springers, also den Abstand zwischen dem Startpunkt und dem Punkt, wo er unten wieder zur Ruhe kommt. Verwenden Sie dazu den Energieerhaltungssatz.</w:t>
      </w:r>
    </w:p>
    <w:p w14:paraId="08D3C1DF" w14:textId="77777777" w:rsidR="000E54EB" w:rsidRPr="000E54EB" w:rsidRDefault="000E54EB" w:rsidP="008D1B19">
      <w:pPr>
        <w:widowControl w:val="0"/>
      </w:pPr>
    </w:p>
    <w:p w14:paraId="3EC12C6D" w14:textId="04A2F2F1" w:rsidR="00265ECE" w:rsidRDefault="00265ECE" w:rsidP="008D1B19">
      <w:pPr>
        <w:widowControl w:val="0"/>
      </w:pPr>
      <w:r w:rsidRPr="000E54EB">
        <w:br/>
      </w:r>
      <w:hyperlink r:id="rId742" w:anchor="m998" w:history="1">
        <w:r w:rsidR="002236B4" w:rsidRPr="002236B4">
          <w:rPr>
            <w:rStyle w:val="Hyperlink"/>
            <w:sz w:val="22"/>
          </w:rPr>
          <w:t>9</w:t>
        </w:r>
        <w:r w:rsidR="00AA0C5C" w:rsidRPr="002236B4">
          <w:rPr>
            <w:rStyle w:val="Hyperlink"/>
            <w:sz w:val="22"/>
          </w:rPr>
          <w:t>98.</w:t>
        </w:r>
      </w:hyperlink>
      <w:r w:rsidR="00AA0C5C">
        <w:t xml:space="preserve"> </w:t>
      </w:r>
    </w:p>
    <w:p w14:paraId="13D23614" w14:textId="77777777" w:rsidR="00AA0C5C" w:rsidRDefault="00AA0C5C" w:rsidP="008D1B19">
      <w:pPr>
        <w:widowControl w:val="0"/>
      </w:pPr>
      <w:r>
        <w:t xml:space="preserve">Zwei Federn mit den Federkonstanten D1 und D2 werden hintereinander </w:t>
      </w:r>
      <w:r w:rsidR="002236B4">
        <w:t>gehangen</w:t>
      </w:r>
      <w:r>
        <w:t>. Zeigen Sie, dass für die Federkonstante D der gekoppelten Gesamtfeder gilt:</w:t>
      </w:r>
    </w:p>
    <w:p w14:paraId="02716700" w14:textId="77777777" w:rsidR="00AA0C5C" w:rsidRDefault="00AA0C5C" w:rsidP="008D1B19">
      <w:pPr>
        <w:widowControl w:val="0"/>
      </w:pPr>
      <w:r w:rsidRPr="00AA0C5C">
        <w:rPr>
          <w:position w:val="-30"/>
        </w:rPr>
        <w:object w:dxaOrig="1240" w:dyaOrig="680" w14:anchorId="59156473">
          <v:shape id="_x0000_i1271" type="#_x0000_t75" style="width:66pt;height:36pt" o:ole="">
            <v:imagedata r:id="rId743" o:title=""/>
          </v:shape>
          <o:OLEObject Type="Embed" ProgID="Equation.DSMT4" ShapeID="_x0000_i1271" DrawAspect="Content" ObjectID="_1735305644" r:id="rId744"/>
        </w:object>
      </w:r>
      <w:r>
        <w:t xml:space="preserve"> </w:t>
      </w:r>
    </w:p>
    <w:p w14:paraId="53891449" w14:textId="77777777" w:rsidR="00AA0C5C" w:rsidRPr="000E54EB" w:rsidRDefault="00AA0C5C" w:rsidP="008D1B19">
      <w:pPr>
        <w:widowControl w:val="0"/>
      </w:pPr>
    </w:p>
    <w:tbl>
      <w:tblPr>
        <w:tblW w:w="0" w:type="auto"/>
        <w:tblLayout w:type="fixed"/>
        <w:tblLook w:val="04A0" w:firstRow="1" w:lastRow="0" w:firstColumn="1" w:lastColumn="0" w:noHBand="0" w:noVBand="1"/>
      </w:tblPr>
      <w:tblGrid>
        <w:gridCol w:w="7196"/>
        <w:gridCol w:w="2941"/>
      </w:tblGrid>
      <w:tr w:rsidR="00D70CCD" w:rsidRPr="0071784C" w14:paraId="2FF03A11" w14:textId="77777777" w:rsidTr="0071784C">
        <w:tc>
          <w:tcPr>
            <w:tcW w:w="7196" w:type="dxa"/>
            <w:shd w:val="clear" w:color="auto" w:fill="auto"/>
          </w:tcPr>
          <w:p w14:paraId="4CDC1195" w14:textId="7A4EC4B0" w:rsidR="008E3896" w:rsidRPr="0071784C" w:rsidRDefault="00215B7B" w:rsidP="0071784C">
            <w:pPr>
              <w:widowControl w:val="0"/>
              <w:rPr>
                <w:sz w:val="24"/>
                <w:szCs w:val="24"/>
              </w:rPr>
            </w:pPr>
            <w:hyperlink r:id="rId745" w:anchor="m1022" w:history="1">
              <w:r w:rsidR="00D70CCD" w:rsidRPr="0071784C">
                <w:rPr>
                  <w:rStyle w:val="Hyperlink"/>
                  <w:szCs w:val="24"/>
                </w:rPr>
                <w:t>1022.</w:t>
              </w:r>
            </w:hyperlink>
            <w:r w:rsidR="00D70CCD" w:rsidRPr="0071784C">
              <w:rPr>
                <w:sz w:val="24"/>
                <w:szCs w:val="24"/>
              </w:rPr>
              <w:t xml:space="preserve"> </w:t>
            </w:r>
            <w:r w:rsidR="008E3896" w:rsidRPr="0071784C">
              <w:rPr>
                <w:sz w:val="24"/>
                <w:szCs w:val="24"/>
              </w:rPr>
              <w:t xml:space="preserve">(LK 2020) </w:t>
            </w:r>
          </w:p>
          <w:p w14:paraId="319B6289" w14:textId="77777777" w:rsidR="00D70CCD" w:rsidRPr="0071784C" w:rsidRDefault="00D70CCD" w:rsidP="0071784C">
            <w:pPr>
              <w:widowControl w:val="0"/>
              <w:rPr>
                <w:sz w:val="24"/>
                <w:szCs w:val="24"/>
              </w:rPr>
            </w:pPr>
            <w:r w:rsidRPr="0071784C">
              <w:rPr>
                <w:sz w:val="24"/>
                <w:szCs w:val="24"/>
              </w:rPr>
              <w:t>Die Bewegung einer Kugel der Masse 0,10 kg wird in zwei Experimenten untersucht. Die Kugel befindet sich zu Beginn jeweils in der Höhe 0,50 m über dem Boden.</w:t>
            </w:r>
          </w:p>
          <w:p w14:paraId="312000B4" w14:textId="77777777" w:rsidR="00D70CCD" w:rsidRPr="0071784C" w:rsidRDefault="00D70CCD" w:rsidP="0071784C">
            <w:pPr>
              <w:widowControl w:val="0"/>
              <w:rPr>
                <w:sz w:val="24"/>
                <w:szCs w:val="24"/>
              </w:rPr>
            </w:pPr>
            <w:r w:rsidRPr="0071784C">
              <w:rPr>
                <w:sz w:val="24"/>
                <w:szCs w:val="24"/>
              </w:rPr>
              <w:t>Im ersten Experiment wird die Kugel losgelassen und fällt frei.</w:t>
            </w:r>
          </w:p>
          <w:p w14:paraId="33C7D88D" w14:textId="77777777" w:rsidR="00D70CCD" w:rsidRPr="0071784C" w:rsidRDefault="00D70CCD" w:rsidP="0071784C">
            <w:pPr>
              <w:widowControl w:val="0"/>
              <w:rPr>
                <w:sz w:val="24"/>
                <w:szCs w:val="24"/>
              </w:rPr>
            </w:pPr>
            <w:r w:rsidRPr="0071784C">
              <w:rPr>
                <w:sz w:val="24"/>
                <w:szCs w:val="24"/>
              </w:rPr>
              <w:t>Im zweiten Experiment ist die Kugel an einer Schraubenfeder befestigt und wird zum Zeitpunkt t = 0  freigegeben. Zu diesem Zeitpunkt ist die Feder vollkommen entspannt.</w:t>
            </w:r>
          </w:p>
          <w:p w14:paraId="14CB66ED" w14:textId="77777777" w:rsidR="00D70CCD" w:rsidRPr="0071784C" w:rsidRDefault="00D70CCD" w:rsidP="0071784C">
            <w:pPr>
              <w:widowControl w:val="0"/>
              <w:rPr>
                <w:sz w:val="24"/>
                <w:szCs w:val="24"/>
              </w:rPr>
            </w:pPr>
            <w:r w:rsidRPr="0071784C">
              <w:rPr>
                <w:b/>
                <w:sz w:val="24"/>
                <w:szCs w:val="24"/>
              </w:rPr>
              <w:t>a)</w:t>
            </w:r>
            <w:r w:rsidRPr="0071784C">
              <w:rPr>
                <w:sz w:val="24"/>
                <w:szCs w:val="24"/>
              </w:rPr>
              <w:t xml:space="preserve"> Experiment 1:</w:t>
            </w:r>
            <w:r w:rsidRPr="0071784C">
              <w:rPr>
                <w:sz w:val="24"/>
                <w:szCs w:val="24"/>
              </w:rPr>
              <w:br/>
              <w:t xml:space="preserve">Die Kugel trifft auf der Unterlage auf. </w:t>
            </w:r>
            <w:r w:rsidRPr="0071784C">
              <w:rPr>
                <w:sz w:val="24"/>
                <w:szCs w:val="24"/>
              </w:rPr>
              <w:br/>
              <w:t>Berechnen Sie die während des Falls maximal erreichbare Geschwindigkeit.</w:t>
            </w:r>
          </w:p>
          <w:p w14:paraId="5A38536F" w14:textId="77777777" w:rsidR="00D70CCD" w:rsidRPr="0071784C" w:rsidRDefault="00D70CCD" w:rsidP="0071784C">
            <w:pPr>
              <w:widowControl w:val="0"/>
              <w:rPr>
                <w:sz w:val="24"/>
                <w:szCs w:val="24"/>
              </w:rPr>
            </w:pPr>
          </w:p>
        </w:tc>
        <w:tc>
          <w:tcPr>
            <w:tcW w:w="2941" w:type="dxa"/>
            <w:shd w:val="clear" w:color="auto" w:fill="auto"/>
          </w:tcPr>
          <w:p w14:paraId="3DE5B226" w14:textId="77777777" w:rsidR="00D70CCD" w:rsidRPr="0071784C" w:rsidRDefault="00215B7B" w:rsidP="0071784C">
            <w:pPr>
              <w:widowControl w:val="0"/>
              <w:rPr>
                <w:sz w:val="24"/>
                <w:szCs w:val="24"/>
              </w:rPr>
            </w:pPr>
            <w:r>
              <w:rPr>
                <w:sz w:val="24"/>
                <w:szCs w:val="24"/>
              </w:rPr>
              <w:pict w14:anchorId="24BB845E">
                <v:shape id="_x0000_i1272" type="#_x0000_t75" style="width:120pt;height:180pt">
                  <v:imagedata r:id="rId746" o:title="m1022_1"/>
                </v:shape>
              </w:pict>
            </w:r>
          </w:p>
        </w:tc>
      </w:tr>
    </w:tbl>
    <w:p w14:paraId="2DF064FC" w14:textId="77777777" w:rsidR="00B1619C" w:rsidRDefault="00B1619C" w:rsidP="00770E8C">
      <w:pPr>
        <w:widowControl w:val="0"/>
        <w:rPr>
          <w:b/>
          <w:sz w:val="24"/>
          <w:szCs w:val="24"/>
        </w:rPr>
      </w:pPr>
    </w:p>
    <w:tbl>
      <w:tblPr>
        <w:tblW w:w="0" w:type="auto"/>
        <w:tblLayout w:type="fixed"/>
        <w:tblLook w:val="04A0" w:firstRow="1" w:lastRow="0" w:firstColumn="1" w:lastColumn="0" w:noHBand="0" w:noVBand="1"/>
      </w:tblPr>
      <w:tblGrid>
        <w:gridCol w:w="4361"/>
        <w:gridCol w:w="5776"/>
      </w:tblGrid>
      <w:tr w:rsidR="00B1619C" w:rsidRPr="0071784C" w14:paraId="673BBCA3" w14:textId="77777777" w:rsidTr="0071784C">
        <w:tc>
          <w:tcPr>
            <w:tcW w:w="4361" w:type="dxa"/>
            <w:shd w:val="clear" w:color="auto" w:fill="auto"/>
          </w:tcPr>
          <w:p w14:paraId="7A5EE3F8" w14:textId="77777777" w:rsidR="00B1619C" w:rsidRPr="0071784C" w:rsidRDefault="00B1619C" w:rsidP="0071784C">
            <w:pPr>
              <w:widowControl w:val="0"/>
              <w:rPr>
                <w:sz w:val="24"/>
                <w:szCs w:val="24"/>
              </w:rPr>
            </w:pPr>
            <w:r w:rsidRPr="0071784C">
              <w:rPr>
                <w:b/>
                <w:sz w:val="24"/>
                <w:szCs w:val="24"/>
              </w:rPr>
              <w:lastRenderedPageBreak/>
              <w:t>b)</w:t>
            </w:r>
            <w:r w:rsidRPr="0071784C">
              <w:rPr>
                <w:sz w:val="24"/>
                <w:szCs w:val="24"/>
              </w:rPr>
              <w:t xml:space="preserve"> Experiment 2:</w:t>
            </w:r>
          </w:p>
          <w:p w14:paraId="255CABCA" w14:textId="77777777" w:rsidR="00B1619C" w:rsidRPr="0071784C" w:rsidRDefault="00B1619C" w:rsidP="0071784C">
            <w:pPr>
              <w:widowControl w:val="0"/>
              <w:rPr>
                <w:sz w:val="24"/>
                <w:szCs w:val="24"/>
              </w:rPr>
            </w:pPr>
            <w:r w:rsidRPr="0071784C">
              <w:rPr>
                <w:sz w:val="24"/>
                <w:szCs w:val="24"/>
              </w:rPr>
              <w:t>Für die Bewegung der Kugel wird ein h(t)-Diagramm aufgenommen.</w:t>
            </w:r>
          </w:p>
          <w:p w14:paraId="6F37203F" w14:textId="77777777" w:rsidR="00B1619C" w:rsidRPr="0071784C" w:rsidRDefault="00B1619C" w:rsidP="0071784C">
            <w:pPr>
              <w:widowControl w:val="0"/>
              <w:numPr>
                <w:ilvl w:val="0"/>
                <w:numId w:val="31"/>
              </w:numPr>
              <w:rPr>
                <w:sz w:val="24"/>
                <w:szCs w:val="24"/>
              </w:rPr>
            </w:pPr>
            <w:r w:rsidRPr="0071784C">
              <w:rPr>
                <w:sz w:val="24"/>
                <w:szCs w:val="24"/>
              </w:rPr>
              <w:t>Begründen Sie unter Nutzung des Diagramms, dass die Kugel unmittelbar über dem Boden zur Ruhe kommt.</w:t>
            </w:r>
          </w:p>
          <w:p w14:paraId="30DD161C" w14:textId="77777777" w:rsidR="00B1619C" w:rsidRPr="0071784C" w:rsidRDefault="00B1619C" w:rsidP="0071784C">
            <w:pPr>
              <w:widowControl w:val="0"/>
              <w:numPr>
                <w:ilvl w:val="0"/>
                <w:numId w:val="31"/>
              </w:numPr>
              <w:rPr>
                <w:sz w:val="24"/>
                <w:szCs w:val="24"/>
              </w:rPr>
            </w:pPr>
            <w:r w:rsidRPr="0071784C">
              <w:rPr>
                <w:sz w:val="24"/>
                <w:szCs w:val="24"/>
              </w:rPr>
              <w:t>Weisen Sie nach, dass die Federkonstante 3,9 N ∙ m</w:t>
            </w:r>
            <w:r w:rsidRPr="0071784C">
              <w:rPr>
                <w:sz w:val="24"/>
                <w:szCs w:val="24"/>
                <w:vertAlign w:val="superscript"/>
              </w:rPr>
              <w:t>-1</w:t>
            </w:r>
            <w:r w:rsidRPr="0071784C">
              <w:rPr>
                <w:sz w:val="24"/>
                <w:szCs w:val="24"/>
              </w:rPr>
              <w:t xml:space="preserve"> beträgt.</w:t>
            </w:r>
          </w:p>
          <w:p w14:paraId="2CA60884" w14:textId="77777777" w:rsidR="00B1619C" w:rsidRPr="0071784C" w:rsidRDefault="00B1619C" w:rsidP="0071784C">
            <w:pPr>
              <w:widowControl w:val="0"/>
              <w:numPr>
                <w:ilvl w:val="0"/>
                <w:numId w:val="31"/>
              </w:numPr>
              <w:rPr>
                <w:sz w:val="24"/>
                <w:szCs w:val="24"/>
              </w:rPr>
            </w:pPr>
            <w:r w:rsidRPr="0071784C">
              <w:rPr>
                <w:sz w:val="24"/>
                <w:szCs w:val="24"/>
              </w:rPr>
              <w:t>Berechnen Sie ausgehend vom Energieansatz die Geschwindigkeit der Kugel für die Höhe 0,20 m.</w:t>
            </w:r>
          </w:p>
          <w:p w14:paraId="78A16958" w14:textId="77777777" w:rsidR="00B1619C" w:rsidRPr="0071784C" w:rsidRDefault="00B1619C" w:rsidP="0071784C">
            <w:pPr>
              <w:widowControl w:val="0"/>
              <w:rPr>
                <w:sz w:val="24"/>
                <w:szCs w:val="24"/>
              </w:rPr>
            </w:pPr>
          </w:p>
          <w:p w14:paraId="63535A6A" w14:textId="77777777" w:rsidR="00B1619C" w:rsidRPr="0071784C" w:rsidRDefault="00B1619C" w:rsidP="0071784C">
            <w:pPr>
              <w:widowControl w:val="0"/>
              <w:rPr>
                <w:b/>
                <w:sz w:val="24"/>
                <w:szCs w:val="24"/>
              </w:rPr>
            </w:pPr>
          </w:p>
        </w:tc>
        <w:tc>
          <w:tcPr>
            <w:tcW w:w="5776" w:type="dxa"/>
            <w:shd w:val="clear" w:color="auto" w:fill="auto"/>
          </w:tcPr>
          <w:p w14:paraId="0FC081AE" w14:textId="77777777" w:rsidR="00B1619C" w:rsidRPr="0071784C" w:rsidRDefault="00215B7B" w:rsidP="0071784C">
            <w:pPr>
              <w:widowControl w:val="0"/>
              <w:rPr>
                <w:b/>
                <w:sz w:val="24"/>
                <w:szCs w:val="24"/>
              </w:rPr>
            </w:pPr>
            <w:r>
              <w:rPr>
                <w:sz w:val="24"/>
                <w:szCs w:val="24"/>
              </w:rPr>
              <w:pict w14:anchorId="48D1D5E7">
                <v:shape id="_x0000_i1273" type="#_x0000_t75" style="width:258pt;height:150pt">
                  <v:imagedata r:id="rId747" o:title="m1022_2"/>
                </v:shape>
              </w:pict>
            </w:r>
          </w:p>
        </w:tc>
      </w:tr>
    </w:tbl>
    <w:p w14:paraId="79C09D8A" w14:textId="77777777" w:rsidR="00B1619C" w:rsidRPr="001514AC" w:rsidRDefault="00B1619C" w:rsidP="00770E8C">
      <w:pPr>
        <w:widowControl w:val="0"/>
        <w:rPr>
          <w:sz w:val="24"/>
          <w:szCs w:val="24"/>
        </w:rPr>
      </w:pPr>
    </w:p>
    <w:p w14:paraId="3871176F" w14:textId="3ADC9C88" w:rsidR="007D5C00" w:rsidRPr="007D5C00" w:rsidRDefault="00215B7B" w:rsidP="007D5C00">
      <w:pPr>
        <w:widowControl w:val="0"/>
        <w:rPr>
          <w:sz w:val="24"/>
          <w:szCs w:val="24"/>
        </w:rPr>
      </w:pPr>
      <w:hyperlink r:id="rId748" w:anchor="m1053" w:history="1">
        <w:r w:rsidR="007D5C00" w:rsidRPr="00E84B59">
          <w:rPr>
            <w:rStyle w:val="Hyperlink"/>
            <w:szCs w:val="24"/>
          </w:rPr>
          <w:t>1053.</w:t>
        </w:r>
      </w:hyperlink>
      <w:r w:rsidR="007D5C00">
        <w:rPr>
          <w:sz w:val="24"/>
          <w:szCs w:val="24"/>
        </w:rPr>
        <w:t xml:space="preserve"> </w:t>
      </w:r>
      <w:r w:rsidR="007D5C00" w:rsidRPr="007D5C00">
        <w:rPr>
          <w:sz w:val="24"/>
          <w:szCs w:val="24"/>
        </w:rPr>
        <w:t xml:space="preserve">Eine Feder kann mit 50 N belastet werden. Sie </w:t>
      </w:r>
      <w:r w:rsidR="00357FB3">
        <w:rPr>
          <w:sz w:val="24"/>
          <w:szCs w:val="24"/>
        </w:rPr>
        <w:t>wird</w:t>
      </w:r>
      <w:r w:rsidR="007D5C00" w:rsidRPr="007D5C00">
        <w:rPr>
          <w:sz w:val="24"/>
          <w:szCs w:val="24"/>
        </w:rPr>
        <w:t xml:space="preserve"> zunächst mit 5 N und damit 10 N belastet. Dabei ergibt sich eine Länge von 160 mm bzw. 200 mm</w:t>
      </w:r>
    </w:p>
    <w:p w14:paraId="4A005A12" w14:textId="44337F63" w:rsidR="007D5C00" w:rsidRPr="007D5C00" w:rsidRDefault="007D5C00" w:rsidP="007D5C00">
      <w:pPr>
        <w:widowControl w:val="0"/>
        <w:rPr>
          <w:sz w:val="24"/>
          <w:szCs w:val="24"/>
        </w:rPr>
      </w:pPr>
      <w:r>
        <w:rPr>
          <w:sz w:val="24"/>
          <w:szCs w:val="24"/>
        </w:rPr>
        <w:t>B</w:t>
      </w:r>
      <w:r w:rsidRPr="007D5C00">
        <w:rPr>
          <w:sz w:val="24"/>
          <w:szCs w:val="24"/>
        </w:rPr>
        <w:t>estimme:</w:t>
      </w:r>
    </w:p>
    <w:p w14:paraId="434189E4" w14:textId="77777777" w:rsidR="007D5C00" w:rsidRPr="007D5C00" w:rsidRDefault="007D5C00" w:rsidP="007D5C00">
      <w:pPr>
        <w:widowControl w:val="0"/>
        <w:rPr>
          <w:sz w:val="24"/>
          <w:szCs w:val="24"/>
        </w:rPr>
      </w:pPr>
      <w:r w:rsidRPr="007D5C00">
        <w:rPr>
          <w:b/>
          <w:sz w:val="24"/>
          <w:szCs w:val="24"/>
        </w:rPr>
        <w:t>a)</w:t>
      </w:r>
      <w:r w:rsidRPr="007D5C00">
        <w:rPr>
          <w:sz w:val="24"/>
          <w:szCs w:val="24"/>
        </w:rPr>
        <w:t xml:space="preserve"> die Ausgangslänge der Feder (also die Länge ohne Belastung)</w:t>
      </w:r>
    </w:p>
    <w:p w14:paraId="6D68BFA6" w14:textId="5CA8FF96" w:rsidR="00201D9A" w:rsidRDefault="007D5C00" w:rsidP="007D5C00">
      <w:pPr>
        <w:widowControl w:val="0"/>
        <w:rPr>
          <w:sz w:val="24"/>
          <w:szCs w:val="24"/>
        </w:rPr>
      </w:pPr>
      <w:r w:rsidRPr="007D5C00">
        <w:rPr>
          <w:b/>
          <w:sz w:val="24"/>
          <w:szCs w:val="24"/>
        </w:rPr>
        <w:t>b)</w:t>
      </w:r>
      <w:r w:rsidRPr="007D5C00">
        <w:rPr>
          <w:sz w:val="24"/>
          <w:szCs w:val="24"/>
        </w:rPr>
        <w:t xml:space="preserve"> die Länge der Feder bei einer Belastung von 8 N</w:t>
      </w:r>
    </w:p>
    <w:p w14:paraId="01F59533" w14:textId="77777777" w:rsidR="007B3C6C" w:rsidRDefault="007B3C6C" w:rsidP="007D5C00">
      <w:pPr>
        <w:widowControl w:val="0"/>
        <w:rPr>
          <w:sz w:val="24"/>
          <w:szCs w:val="24"/>
        </w:rPr>
      </w:pPr>
    </w:p>
    <w:p w14:paraId="4569879D" w14:textId="3C6DEC57" w:rsidR="007B3C6C" w:rsidRDefault="00215B7B" w:rsidP="007D5C00">
      <w:pPr>
        <w:widowControl w:val="0"/>
        <w:rPr>
          <w:sz w:val="24"/>
          <w:szCs w:val="24"/>
        </w:rPr>
      </w:pPr>
      <w:hyperlink r:id="rId749" w:anchor="m1060" w:history="1">
        <w:r w:rsidR="007B3C6C" w:rsidRPr="009E76DC">
          <w:rPr>
            <w:rStyle w:val="Hyperlink"/>
            <w:szCs w:val="24"/>
          </w:rPr>
          <w:t>1060.</w:t>
        </w:r>
      </w:hyperlink>
    </w:p>
    <w:p w14:paraId="7C8473D1" w14:textId="7AE8C6AB" w:rsidR="007B3C6C" w:rsidRDefault="007B3C6C" w:rsidP="007D5C00">
      <w:pPr>
        <w:widowControl w:val="0"/>
        <w:rPr>
          <w:sz w:val="24"/>
          <w:szCs w:val="24"/>
        </w:rPr>
      </w:pPr>
      <w:r>
        <w:rPr>
          <w:sz w:val="24"/>
          <w:szCs w:val="24"/>
        </w:rPr>
        <w:t>Eine Feder und ein Gummiband werden mit verschiedenen Gewichtsstücken belastet und jeweils die Ausdehnung gemessen.</w:t>
      </w:r>
    </w:p>
    <w:p w14:paraId="3A2A115C" w14:textId="03D7236B" w:rsidR="007B3C6C" w:rsidRDefault="007B3C6C" w:rsidP="007D5C00">
      <w:pPr>
        <w:widowControl w:val="0"/>
        <w:rPr>
          <w:sz w:val="24"/>
          <w:szCs w:val="24"/>
        </w:rPr>
      </w:pPr>
      <w:r>
        <w:rPr>
          <w:sz w:val="24"/>
          <w:szCs w:val="24"/>
        </w:rPr>
        <w:t>1. Messung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1257"/>
        <w:gridCol w:w="1257"/>
        <w:gridCol w:w="1258"/>
        <w:gridCol w:w="1258"/>
        <w:gridCol w:w="1258"/>
        <w:gridCol w:w="1258"/>
        <w:gridCol w:w="1258"/>
      </w:tblGrid>
      <w:tr w:rsidR="0071784C" w:rsidRPr="0071784C" w14:paraId="3CA29BC9" w14:textId="77777777" w:rsidTr="0071784C">
        <w:tc>
          <w:tcPr>
            <w:tcW w:w="1257" w:type="dxa"/>
            <w:shd w:val="clear" w:color="auto" w:fill="auto"/>
          </w:tcPr>
          <w:p w14:paraId="7E5197F2" w14:textId="334F17AC" w:rsidR="007B3C6C" w:rsidRPr="0071784C" w:rsidRDefault="007B3C6C" w:rsidP="0071784C">
            <w:pPr>
              <w:widowControl w:val="0"/>
              <w:rPr>
                <w:sz w:val="24"/>
                <w:szCs w:val="24"/>
              </w:rPr>
            </w:pPr>
            <w:r w:rsidRPr="0071784C">
              <w:rPr>
                <w:sz w:val="24"/>
                <w:szCs w:val="24"/>
              </w:rPr>
              <w:t>m in g</w:t>
            </w:r>
          </w:p>
        </w:tc>
        <w:tc>
          <w:tcPr>
            <w:tcW w:w="1257" w:type="dxa"/>
            <w:shd w:val="clear" w:color="auto" w:fill="auto"/>
          </w:tcPr>
          <w:p w14:paraId="1B3F12AE" w14:textId="096E56E8" w:rsidR="007B3C6C" w:rsidRPr="0071784C" w:rsidRDefault="007B3C6C" w:rsidP="0071784C">
            <w:pPr>
              <w:widowControl w:val="0"/>
              <w:rPr>
                <w:sz w:val="24"/>
                <w:szCs w:val="24"/>
              </w:rPr>
            </w:pPr>
            <w:r w:rsidRPr="0071784C">
              <w:rPr>
                <w:sz w:val="24"/>
                <w:szCs w:val="24"/>
              </w:rPr>
              <w:t>0</w:t>
            </w:r>
          </w:p>
        </w:tc>
        <w:tc>
          <w:tcPr>
            <w:tcW w:w="1257" w:type="dxa"/>
            <w:shd w:val="clear" w:color="auto" w:fill="auto"/>
          </w:tcPr>
          <w:p w14:paraId="5DBC691D" w14:textId="5A349C71" w:rsidR="007B3C6C" w:rsidRPr="0071784C" w:rsidRDefault="006B3F19" w:rsidP="0071784C">
            <w:pPr>
              <w:widowControl w:val="0"/>
              <w:rPr>
                <w:sz w:val="24"/>
                <w:szCs w:val="24"/>
              </w:rPr>
            </w:pPr>
            <w:r w:rsidRPr="0071784C">
              <w:rPr>
                <w:sz w:val="24"/>
                <w:szCs w:val="24"/>
              </w:rPr>
              <w:t>10</w:t>
            </w:r>
          </w:p>
        </w:tc>
        <w:tc>
          <w:tcPr>
            <w:tcW w:w="1258" w:type="dxa"/>
            <w:shd w:val="clear" w:color="auto" w:fill="auto"/>
          </w:tcPr>
          <w:p w14:paraId="20195774" w14:textId="2F629376" w:rsidR="007B3C6C" w:rsidRPr="0071784C" w:rsidRDefault="006B3F19" w:rsidP="0071784C">
            <w:pPr>
              <w:widowControl w:val="0"/>
              <w:rPr>
                <w:sz w:val="24"/>
                <w:szCs w:val="24"/>
              </w:rPr>
            </w:pPr>
            <w:r w:rsidRPr="0071784C">
              <w:rPr>
                <w:sz w:val="24"/>
                <w:szCs w:val="24"/>
              </w:rPr>
              <w:t>20</w:t>
            </w:r>
          </w:p>
        </w:tc>
        <w:tc>
          <w:tcPr>
            <w:tcW w:w="1258" w:type="dxa"/>
            <w:shd w:val="clear" w:color="auto" w:fill="auto"/>
          </w:tcPr>
          <w:p w14:paraId="073CAF6C" w14:textId="73BFEBBB" w:rsidR="007B3C6C" w:rsidRPr="0071784C" w:rsidRDefault="006B3F19" w:rsidP="0071784C">
            <w:pPr>
              <w:widowControl w:val="0"/>
              <w:rPr>
                <w:sz w:val="24"/>
                <w:szCs w:val="24"/>
              </w:rPr>
            </w:pPr>
            <w:r w:rsidRPr="0071784C">
              <w:rPr>
                <w:sz w:val="24"/>
                <w:szCs w:val="24"/>
              </w:rPr>
              <w:t>40</w:t>
            </w:r>
          </w:p>
        </w:tc>
        <w:tc>
          <w:tcPr>
            <w:tcW w:w="1258" w:type="dxa"/>
            <w:shd w:val="clear" w:color="auto" w:fill="auto"/>
          </w:tcPr>
          <w:p w14:paraId="3E227124" w14:textId="24C36B48" w:rsidR="007B3C6C" w:rsidRPr="0071784C" w:rsidRDefault="006B3F19" w:rsidP="0071784C">
            <w:pPr>
              <w:widowControl w:val="0"/>
              <w:rPr>
                <w:sz w:val="24"/>
                <w:szCs w:val="24"/>
              </w:rPr>
            </w:pPr>
            <w:r w:rsidRPr="0071784C">
              <w:rPr>
                <w:sz w:val="24"/>
                <w:szCs w:val="24"/>
              </w:rPr>
              <w:t>60</w:t>
            </w:r>
          </w:p>
        </w:tc>
        <w:tc>
          <w:tcPr>
            <w:tcW w:w="1258" w:type="dxa"/>
            <w:shd w:val="clear" w:color="auto" w:fill="auto"/>
          </w:tcPr>
          <w:p w14:paraId="4A5B40AD" w14:textId="77F776DB" w:rsidR="007B3C6C" w:rsidRPr="0071784C" w:rsidRDefault="006B3F19" w:rsidP="0071784C">
            <w:pPr>
              <w:widowControl w:val="0"/>
              <w:rPr>
                <w:sz w:val="24"/>
                <w:szCs w:val="24"/>
              </w:rPr>
            </w:pPr>
            <w:r w:rsidRPr="0071784C">
              <w:rPr>
                <w:sz w:val="24"/>
                <w:szCs w:val="24"/>
              </w:rPr>
              <w:t>80</w:t>
            </w:r>
          </w:p>
        </w:tc>
        <w:tc>
          <w:tcPr>
            <w:tcW w:w="1258" w:type="dxa"/>
            <w:shd w:val="clear" w:color="auto" w:fill="auto"/>
          </w:tcPr>
          <w:p w14:paraId="29CD1B72" w14:textId="6B979742" w:rsidR="007B3C6C" w:rsidRPr="0071784C" w:rsidRDefault="006B3F19" w:rsidP="0071784C">
            <w:pPr>
              <w:widowControl w:val="0"/>
              <w:rPr>
                <w:sz w:val="24"/>
                <w:szCs w:val="24"/>
              </w:rPr>
            </w:pPr>
            <w:r w:rsidRPr="0071784C">
              <w:rPr>
                <w:sz w:val="24"/>
                <w:szCs w:val="24"/>
              </w:rPr>
              <w:t>100</w:t>
            </w:r>
          </w:p>
        </w:tc>
      </w:tr>
      <w:tr w:rsidR="0071784C" w:rsidRPr="0071784C" w14:paraId="522367B9" w14:textId="77777777" w:rsidTr="0071784C">
        <w:tc>
          <w:tcPr>
            <w:tcW w:w="1257" w:type="dxa"/>
            <w:shd w:val="clear" w:color="auto" w:fill="auto"/>
          </w:tcPr>
          <w:p w14:paraId="453F50C6" w14:textId="7C4BF7CC" w:rsidR="007B3C6C" w:rsidRPr="0071784C" w:rsidRDefault="007B3C6C" w:rsidP="0071784C">
            <w:pPr>
              <w:widowControl w:val="0"/>
              <w:rPr>
                <w:sz w:val="24"/>
                <w:szCs w:val="24"/>
              </w:rPr>
            </w:pPr>
            <w:r w:rsidRPr="0071784C">
              <w:rPr>
                <w:sz w:val="24"/>
                <w:szCs w:val="24"/>
              </w:rPr>
              <w:t>s in cm</w:t>
            </w:r>
          </w:p>
        </w:tc>
        <w:tc>
          <w:tcPr>
            <w:tcW w:w="1257" w:type="dxa"/>
            <w:shd w:val="clear" w:color="auto" w:fill="auto"/>
          </w:tcPr>
          <w:p w14:paraId="290AA535" w14:textId="6908B741" w:rsidR="007B3C6C" w:rsidRPr="0071784C" w:rsidRDefault="007B3C6C" w:rsidP="0071784C">
            <w:pPr>
              <w:widowControl w:val="0"/>
              <w:rPr>
                <w:sz w:val="24"/>
                <w:szCs w:val="24"/>
              </w:rPr>
            </w:pPr>
            <w:r w:rsidRPr="0071784C">
              <w:rPr>
                <w:sz w:val="24"/>
                <w:szCs w:val="24"/>
              </w:rPr>
              <w:t>0</w:t>
            </w:r>
          </w:p>
        </w:tc>
        <w:tc>
          <w:tcPr>
            <w:tcW w:w="1257" w:type="dxa"/>
            <w:shd w:val="clear" w:color="auto" w:fill="auto"/>
          </w:tcPr>
          <w:p w14:paraId="18709D9A" w14:textId="67ECEB58" w:rsidR="00B41795" w:rsidRPr="0071784C" w:rsidRDefault="00B41795" w:rsidP="0071784C">
            <w:pPr>
              <w:widowControl w:val="0"/>
              <w:rPr>
                <w:sz w:val="24"/>
                <w:szCs w:val="24"/>
              </w:rPr>
            </w:pPr>
            <w:r w:rsidRPr="0071784C">
              <w:rPr>
                <w:sz w:val="24"/>
                <w:szCs w:val="24"/>
              </w:rPr>
              <w:t>2,4</w:t>
            </w:r>
          </w:p>
        </w:tc>
        <w:tc>
          <w:tcPr>
            <w:tcW w:w="1258" w:type="dxa"/>
            <w:shd w:val="clear" w:color="auto" w:fill="auto"/>
          </w:tcPr>
          <w:p w14:paraId="335ACB07" w14:textId="637EE850" w:rsidR="007B3C6C" w:rsidRPr="0071784C" w:rsidRDefault="00B41795" w:rsidP="0071784C">
            <w:pPr>
              <w:widowControl w:val="0"/>
              <w:rPr>
                <w:sz w:val="24"/>
                <w:szCs w:val="24"/>
              </w:rPr>
            </w:pPr>
            <w:r w:rsidRPr="0071784C">
              <w:rPr>
                <w:sz w:val="24"/>
                <w:szCs w:val="24"/>
              </w:rPr>
              <w:t>5</w:t>
            </w:r>
          </w:p>
        </w:tc>
        <w:tc>
          <w:tcPr>
            <w:tcW w:w="1258" w:type="dxa"/>
            <w:shd w:val="clear" w:color="auto" w:fill="auto"/>
          </w:tcPr>
          <w:p w14:paraId="3D2B9A38" w14:textId="280FBBC7" w:rsidR="007B3C6C" w:rsidRPr="0071784C" w:rsidRDefault="00B41795" w:rsidP="0071784C">
            <w:pPr>
              <w:widowControl w:val="0"/>
              <w:rPr>
                <w:sz w:val="24"/>
                <w:szCs w:val="24"/>
              </w:rPr>
            </w:pPr>
            <w:r w:rsidRPr="0071784C">
              <w:rPr>
                <w:sz w:val="24"/>
                <w:szCs w:val="24"/>
              </w:rPr>
              <w:t>10</w:t>
            </w:r>
          </w:p>
        </w:tc>
        <w:tc>
          <w:tcPr>
            <w:tcW w:w="1258" w:type="dxa"/>
            <w:shd w:val="clear" w:color="auto" w:fill="auto"/>
          </w:tcPr>
          <w:p w14:paraId="4CC8258B" w14:textId="28F30E7A" w:rsidR="007B3C6C" w:rsidRPr="0071784C" w:rsidRDefault="00B41795" w:rsidP="0071784C">
            <w:pPr>
              <w:widowControl w:val="0"/>
              <w:rPr>
                <w:sz w:val="24"/>
                <w:szCs w:val="24"/>
              </w:rPr>
            </w:pPr>
            <w:r w:rsidRPr="0071784C">
              <w:rPr>
                <w:sz w:val="24"/>
                <w:szCs w:val="24"/>
              </w:rPr>
              <w:t>14,7</w:t>
            </w:r>
          </w:p>
        </w:tc>
        <w:tc>
          <w:tcPr>
            <w:tcW w:w="1258" w:type="dxa"/>
            <w:shd w:val="clear" w:color="auto" w:fill="auto"/>
          </w:tcPr>
          <w:p w14:paraId="35551F1C" w14:textId="29618E1A" w:rsidR="007B3C6C" w:rsidRPr="0071784C" w:rsidRDefault="00B41795" w:rsidP="0071784C">
            <w:pPr>
              <w:widowControl w:val="0"/>
              <w:rPr>
                <w:sz w:val="24"/>
                <w:szCs w:val="24"/>
              </w:rPr>
            </w:pPr>
            <w:r w:rsidRPr="0071784C">
              <w:rPr>
                <w:sz w:val="24"/>
                <w:szCs w:val="24"/>
              </w:rPr>
              <w:t>19,5</w:t>
            </w:r>
          </w:p>
        </w:tc>
        <w:tc>
          <w:tcPr>
            <w:tcW w:w="1258" w:type="dxa"/>
            <w:shd w:val="clear" w:color="auto" w:fill="auto"/>
          </w:tcPr>
          <w:p w14:paraId="1D97584E" w14:textId="498E69F9" w:rsidR="007B3C6C" w:rsidRPr="0071784C" w:rsidRDefault="00B41795" w:rsidP="0071784C">
            <w:pPr>
              <w:widowControl w:val="0"/>
              <w:rPr>
                <w:sz w:val="24"/>
                <w:szCs w:val="24"/>
              </w:rPr>
            </w:pPr>
            <w:r w:rsidRPr="0071784C">
              <w:rPr>
                <w:sz w:val="24"/>
                <w:szCs w:val="24"/>
              </w:rPr>
              <w:t>24,7</w:t>
            </w:r>
          </w:p>
        </w:tc>
      </w:tr>
    </w:tbl>
    <w:p w14:paraId="22326EF3" w14:textId="3222463A" w:rsidR="007B3C6C" w:rsidRPr="001514AC" w:rsidRDefault="007B3C6C" w:rsidP="007D5C00">
      <w:pPr>
        <w:widowControl w:val="0"/>
        <w:rPr>
          <w:sz w:val="24"/>
          <w:szCs w:val="24"/>
        </w:rPr>
      </w:pPr>
    </w:p>
    <w:p w14:paraId="668D41B5" w14:textId="0AD8FE23" w:rsidR="00201D9A" w:rsidRDefault="00B41795" w:rsidP="00770E8C">
      <w:pPr>
        <w:widowControl w:val="0"/>
        <w:rPr>
          <w:sz w:val="24"/>
          <w:szCs w:val="24"/>
        </w:rPr>
      </w:pPr>
      <w:r>
        <w:rPr>
          <w:sz w:val="24"/>
          <w:szCs w:val="24"/>
        </w:rPr>
        <w:t>2. Messung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1257"/>
        <w:gridCol w:w="1257"/>
        <w:gridCol w:w="1258"/>
        <w:gridCol w:w="1258"/>
        <w:gridCol w:w="1258"/>
        <w:gridCol w:w="1258"/>
      </w:tblGrid>
      <w:tr w:rsidR="0071784C" w:rsidRPr="0071784C" w14:paraId="5DCCBDC7" w14:textId="77777777" w:rsidTr="0071784C">
        <w:tc>
          <w:tcPr>
            <w:tcW w:w="1257" w:type="dxa"/>
            <w:shd w:val="clear" w:color="auto" w:fill="auto"/>
          </w:tcPr>
          <w:p w14:paraId="644CA009" w14:textId="77777777" w:rsidR="007C606C" w:rsidRPr="0071784C" w:rsidRDefault="007C606C" w:rsidP="0071784C">
            <w:pPr>
              <w:widowControl w:val="0"/>
              <w:rPr>
                <w:sz w:val="24"/>
                <w:szCs w:val="24"/>
              </w:rPr>
            </w:pPr>
            <w:r w:rsidRPr="0071784C">
              <w:rPr>
                <w:sz w:val="24"/>
                <w:szCs w:val="24"/>
              </w:rPr>
              <w:t>m in g</w:t>
            </w:r>
          </w:p>
        </w:tc>
        <w:tc>
          <w:tcPr>
            <w:tcW w:w="1257" w:type="dxa"/>
            <w:shd w:val="clear" w:color="auto" w:fill="auto"/>
          </w:tcPr>
          <w:p w14:paraId="6AA45401" w14:textId="77777777" w:rsidR="007C606C" w:rsidRPr="0071784C" w:rsidRDefault="007C606C" w:rsidP="0071784C">
            <w:pPr>
              <w:widowControl w:val="0"/>
              <w:rPr>
                <w:sz w:val="24"/>
                <w:szCs w:val="24"/>
              </w:rPr>
            </w:pPr>
            <w:r w:rsidRPr="0071784C">
              <w:rPr>
                <w:sz w:val="24"/>
                <w:szCs w:val="24"/>
              </w:rPr>
              <w:t>0</w:t>
            </w:r>
          </w:p>
        </w:tc>
        <w:tc>
          <w:tcPr>
            <w:tcW w:w="1257" w:type="dxa"/>
            <w:shd w:val="clear" w:color="auto" w:fill="auto"/>
          </w:tcPr>
          <w:p w14:paraId="3D37A94B" w14:textId="016AA7EC" w:rsidR="007C606C" w:rsidRPr="0071784C" w:rsidRDefault="007C606C" w:rsidP="0071784C">
            <w:pPr>
              <w:widowControl w:val="0"/>
              <w:rPr>
                <w:sz w:val="24"/>
                <w:szCs w:val="24"/>
              </w:rPr>
            </w:pPr>
            <w:r w:rsidRPr="0071784C">
              <w:rPr>
                <w:sz w:val="24"/>
                <w:szCs w:val="24"/>
              </w:rPr>
              <w:t>100</w:t>
            </w:r>
          </w:p>
        </w:tc>
        <w:tc>
          <w:tcPr>
            <w:tcW w:w="1258" w:type="dxa"/>
            <w:shd w:val="clear" w:color="auto" w:fill="auto"/>
          </w:tcPr>
          <w:p w14:paraId="1B66708C" w14:textId="1D2927E7" w:rsidR="007C606C" w:rsidRPr="0071784C" w:rsidRDefault="007C606C" w:rsidP="0071784C">
            <w:pPr>
              <w:widowControl w:val="0"/>
              <w:rPr>
                <w:sz w:val="24"/>
                <w:szCs w:val="24"/>
              </w:rPr>
            </w:pPr>
            <w:r w:rsidRPr="0071784C">
              <w:rPr>
                <w:sz w:val="24"/>
                <w:szCs w:val="24"/>
              </w:rPr>
              <w:t>150</w:t>
            </w:r>
          </w:p>
        </w:tc>
        <w:tc>
          <w:tcPr>
            <w:tcW w:w="1258" w:type="dxa"/>
            <w:shd w:val="clear" w:color="auto" w:fill="auto"/>
          </w:tcPr>
          <w:p w14:paraId="43F87D95" w14:textId="41160922" w:rsidR="007C606C" w:rsidRPr="0071784C" w:rsidRDefault="007C606C" w:rsidP="0071784C">
            <w:pPr>
              <w:widowControl w:val="0"/>
              <w:rPr>
                <w:sz w:val="24"/>
                <w:szCs w:val="24"/>
              </w:rPr>
            </w:pPr>
            <w:r w:rsidRPr="0071784C">
              <w:rPr>
                <w:sz w:val="24"/>
                <w:szCs w:val="24"/>
              </w:rPr>
              <w:t>200</w:t>
            </w:r>
          </w:p>
        </w:tc>
        <w:tc>
          <w:tcPr>
            <w:tcW w:w="1258" w:type="dxa"/>
            <w:shd w:val="clear" w:color="auto" w:fill="auto"/>
          </w:tcPr>
          <w:p w14:paraId="2EF684FD" w14:textId="75346A11" w:rsidR="007C606C" w:rsidRPr="0071784C" w:rsidRDefault="007C606C" w:rsidP="0071784C">
            <w:pPr>
              <w:widowControl w:val="0"/>
              <w:rPr>
                <w:sz w:val="24"/>
                <w:szCs w:val="24"/>
              </w:rPr>
            </w:pPr>
            <w:r w:rsidRPr="0071784C">
              <w:rPr>
                <w:sz w:val="24"/>
                <w:szCs w:val="24"/>
              </w:rPr>
              <w:t>250</w:t>
            </w:r>
          </w:p>
        </w:tc>
        <w:tc>
          <w:tcPr>
            <w:tcW w:w="1258" w:type="dxa"/>
            <w:shd w:val="clear" w:color="auto" w:fill="auto"/>
          </w:tcPr>
          <w:p w14:paraId="425898CE" w14:textId="47BD1467" w:rsidR="007C606C" w:rsidRPr="0071784C" w:rsidRDefault="007C606C" w:rsidP="0071784C">
            <w:pPr>
              <w:widowControl w:val="0"/>
              <w:rPr>
                <w:sz w:val="24"/>
                <w:szCs w:val="24"/>
              </w:rPr>
            </w:pPr>
            <w:r w:rsidRPr="0071784C">
              <w:rPr>
                <w:sz w:val="24"/>
                <w:szCs w:val="24"/>
              </w:rPr>
              <w:t>300</w:t>
            </w:r>
          </w:p>
        </w:tc>
      </w:tr>
      <w:tr w:rsidR="0071784C" w:rsidRPr="0071784C" w14:paraId="12813212" w14:textId="77777777" w:rsidTr="0071784C">
        <w:tc>
          <w:tcPr>
            <w:tcW w:w="1257" w:type="dxa"/>
            <w:shd w:val="clear" w:color="auto" w:fill="auto"/>
          </w:tcPr>
          <w:p w14:paraId="12996E9C" w14:textId="77777777" w:rsidR="007C606C" w:rsidRPr="0071784C" w:rsidRDefault="007C606C" w:rsidP="0071784C">
            <w:pPr>
              <w:widowControl w:val="0"/>
              <w:rPr>
                <w:sz w:val="24"/>
                <w:szCs w:val="24"/>
              </w:rPr>
            </w:pPr>
            <w:r w:rsidRPr="0071784C">
              <w:rPr>
                <w:sz w:val="24"/>
                <w:szCs w:val="24"/>
              </w:rPr>
              <w:t>s in cm</w:t>
            </w:r>
          </w:p>
        </w:tc>
        <w:tc>
          <w:tcPr>
            <w:tcW w:w="1257" w:type="dxa"/>
            <w:shd w:val="clear" w:color="auto" w:fill="auto"/>
          </w:tcPr>
          <w:p w14:paraId="23351F0E" w14:textId="77777777" w:rsidR="007C606C" w:rsidRPr="0071784C" w:rsidRDefault="007C606C" w:rsidP="0071784C">
            <w:pPr>
              <w:widowControl w:val="0"/>
              <w:rPr>
                <w:sz w:val="24"/>
                <w:szCs w:val="24"/>
              </w:rPr>
            </w:pPr>
            <w:r w:rsidRPr="0071784C">
              <w:rPr>
                <w:sz w:val="24"/>
                <w:szCs w:val="24"/>
              </w:rPr>
              <w:t>0</w:t>
            </w:r>
          </w:p>
        </w:tc>
        <w:tc>
          <w:tcPr>
            <w:tcW w:w="1257" w:type="dxa"/>
            <w:shd w:val="clear" w:color="auto" w:fill="auto"/>
          </w:tcPr>
          <w:p w14:paraId="47F52165" w14:textId="6B8658A5" w:rsidR="007C606C" w:rsidRPr="0071784C" w:rsidRDefault="007C606C" w:rsidP="0071784C">
            <w:pPr>
              <w:widowControl w:val="0"/>
              <w:rPr>
                <w:sz w:val="24"/>
                <w:szCs w:val="24"/>
              </w:rPr>
            </w:pPr>
            <w:r w:rsidRPr="0071784C">
              <w:rPr>
                <w:sz w:val="24"/>
                <w:szCs w:val="24"/>
              </w:rPr>
              <w:t>12</w:t>
            </w:r>
          </w:p>
        </w:tc>
        <w:tc>
          <w:tcPr>
            <w:tcW w:w="1258" w:type="dxa"/>
            <w:shd w:val="clear" w:color="auto" w:fill="auto"/>
          </w:tcPr>
          <w:p w14:paraId="220EFA35" w14:textId="547CEB1F" w:rsidR="007C606C" w:rsidRPr="0071784C" w:rsidRDefault="007C606C" w:rsidP="0071784C">
            <w:pPr>
              <w:widowControl w:val="0"/>
              <w:rPr>
                <w:sz w:val="24"/>
                <w:szCs w:val="24"/>
              </w:rPr>
            </w:pPr>
            <w:r w:rsidRPr="0071784C">
              <w:rPr>
                <w:sz w:val="24"/>
                <w:szCs w:val="24"/>
              </w:rPr>
              <w:t>22</w:t>
            </w:r>
          </w:p>
        </w:tc>
        <w:tc>
          <w:tcPr>
            <w:tcW w:w="1258" w:type="dxa"/>
            <w:shd w:val="clear" w:color="auto" w:fill="auto"/>
          </w:tcPr>
          <w:p w14:paraId="33A186EA" w14:textId="7DAB8D76" w:rsidR="007C606C" w:rsidRPr="0071784C" w:rsidRDefault="007C606C" w:rsidP="0071784C">
            <w:pPr>
              <w:widowControl w:val="0"/>
              <w:rPr>
                <w:sz w:val="24"/>
                <w:szCs w:val="24"/>
              </w:rPr>
            </w:pPr>
            <w:r w:rsidRPr="0071784C">
              <w:rPr>
                <w:sz w:val="24"/>
                <w:szCs w:val="24"/>
              </w:rPr>
              <w:t>35</w:t>
            </w:r>
          </w:p>
        </w:tc>
        <w:tc>
          <w:tcPr>
            <w:tcW w:w="1258" w:type="dxa"/>
            <w:shd w:val="clear" w:color="auto" w:fill="auto"/>
          </w:tcPr>
          <w:p w14:paraId="56C199AC" w14:textId="39B7D635" w:rsidR="007C606C" w:rsidRPr="0071784C" w:rsidRDefault="007C606C" w:rsidP="0071784C">
            <w:pPr>
              <w:widowControl w:val="0"/>
              <w:rPr>
                <w:sz w:val="24"/>
                <w:szCs w:val="24"/>
              </w:rPr>
            </w:pPr>
            <w:r w:rsidRPr="0071784C">
              <w:rPr>
                <w:sz w:val="24"/>
                <w:szCs w:val="24"/>
              </w:rPr>
              <w:t>52</w:t>
            </w:r>
          </w:p>
        </w:tc>
        <w:tc>
          <w:tcPr>
            <w:tcW w:w="1258" w:type="dxa"/>
            <w:shd w:val="clear" w:color="auto" w:fill="auto"/>
          </w:tcPr>
          <w:p w14:paraId="5C312D14" w14:textId="6635BE4B" w:rsidR="007C606C" w:rsidRPr="0071784C" w:rsidRDefault="007C606C" w:rsidP="0071784C">
            <w:pPr>
              <w:widowControl w:val="0"/>
              <w:rPr>
                <w:sz w:val="24"/>
                <w:szCs w:val="24"/>
              </w:rPr>
            </w:pPr>
            <w:r w:rsidRPr="0071784C">
              <w:rPr>
                <w:sz w:val="24"/>
                <w:szCs w:val="24"/>
              </w:rPr>
              <w:t>80</w:t>
            </w:r>
          </w:p>
        </w:tc>
      </w:tr>
    </w:tbl>
    <w:p w14:paraId="3F5A6B73" w14:textId="7114D19A" w:rsidR="00B41795" w:rsidRPr="001514AC" w:rsidRDefault="00B41795" w:rsidP="00770E8C">
      <w:pPr>
        <w:widowControl w:val="0"/>
        <w:rPr>
          <w:sz w:val="24"/>
          <w:szCs w:val="24"/>
        </w:rPr>
      </w:pPr>
    </w:p>
    <w:p w14:paraId="541EA714" w14:textId="7CC17D2A" w:rsidR="00201D9A" w:rsidRDefault="007C606C" w:rsidP="00770E8C">
      <w:pPr>
        <w:widowControl w:val="0"/>
        <w:rPr>
          <w:sz w:val="24"/>
          <w:szCs w:val="24"/>
        </w:rPr>
      </w:pPr>
      <w:r w:rsidRPr="006A2115">
        <w:rPr>
          <w:b/>
          <w:sz w:val="24"/>
          <w:szCs w:val="24"/>
        </w:rPr>
        <w:t>a)</w:t>
      </w:r>
      <w:r>
        <w:rPr>
          <w:sz w:val="24"/>
          <w:szCs w:val="24"/>
        </w:rPr>
        <w:t xml:space="preserve"> Zeichne für beide Messwertreihen je ein Diagramm s(m).</w:t>
      </w:r>
    </w:p>
    <w:p w14:paraId="5BEA06F8" w14:textId="4A12804B" w:rsidR="006A2115" w:rsidRDefault="006A2115" w:rsidP="00770E8C">
      <w:pPr>
        <w:widowControl w:val="0"/>
        <w:rPr>
          <w:sz w:val="24"/>
          <w:szCs w:val="24"/>
        </w:rPr>
      </w:pPr>
      <w:r w:rsidRPr="006A2115">
        <w:rPr>
          <w:b/>
          <w:sz w:val="24"/>
          <w:szCs w:val="24"/>
        </w:rPr>
        <w:t>b)</w:t>
      </w:r>
      <w:r>
        <w:rPr>
          <w:sz w:val="24"/>
          <w:szCs w:val="24"/>
        </w:rPr>
        <w:t xml:space="preserve"> Entscheide, bei welcher Messung die Feder benutzt wurde. Begründe deine Entscheidung.</w:t>
      </w:r>
    </w:p>
    <w:p w14:paraId="00DC3DE3" w14:textId="2EA61AA9" w:rsidR="006A2115" w:rsidRPr="001514AC" w:rsidRDefault="006A2115" w:rsidP="00770E8C">
      <w:pPr>
        <w:widowControl w:val="0"/>
        <w:rPr>
          <w:sz w:val="24"/>
          <w:szCs w:val="24"/>
        </w:rPr>
      </w:pPr>
      <w:r w:rsidRPr="00D05823">
        <w:rPr>
          <w:b/>
          <w:sz w:val="24"/>
          <w:szCs w:val="24"/>
        </w:rPr>
        <w:t>c)</w:t>
      </w:r>
      <w:r>
        <w:rPr>
          <w:sz w:val="24"/>
          <w:szCs w:val="24"/>
        </w:rPr>
        <w:t xml:space="preserve"> Bestimme </w:t>
      </w:r>
      <w:r w:rsidR="00D05823">
        <w:rPr>
          <w:sz w:val="24"/>
          <w:szCs w:val="24"/>
        </w:rPr>
        <w:t xml:space="preserve">für die Feder die Federkonstante in der Einheit </w:t>
      </w:r>
      <w:r w:rsidR="00D05823" w:rsidRPr="00D05823">
        <w:rPr>
          <w:position w:val="-24"/>
          <w:sz w:val="24"/>
          <w:szCs w:val="24"/>
        </w:rPr>
        <w:object w:dxaOrig="300" w:dyaOrig="620" w14:anchorId="355986F5">
          <v:shape id="_x0000_i1274" type="#_x0000_t75" style="width:12pt;height:30pt" o:ole="">
            <v:imagedata r:id="rId750" o:title=""/>
          </v:shape>
          <o:OLEObject Type="Embed" ProgID="Equation.DSMT4" ShapeID="_x0000_i1274" DrawAspect="Content" ObjectID="_1735305645" r:id="rId751"/>
        </w:object>
      </w:r>
    </w:p>
    <w:p w14:paraId="36FC7A71" w14:textId="6010A4C3" w:rsidR="00514B94" w:rsidRDefault="00215B7B" w:rsidP="00E14754">
      <w:pPr>
        <w:widowControl w:val="0"/>
      </w:pPr>
      <w:hyperlink r:id="rId752" w:anchor="m1066" w:history="1">
        <w:r w:rsidR="00984912" w:rsidRPr="002731F6">
          <w:rPr>
            <w:rStyle w:val="Hyperlink"/>
            <w:sz w:val="22"/>
          </w:rPr>
          <w:t>1066.</w:t>
        </w:r>
      </w:hyperlink>
      <w:r w:rsidR="00984912">
        <w:t xml:space="preserve"> </w:t>
      </w:r>
      <w:r w:rsidR="002731F6">
        <w:t>(</w:t>
      </w:r>
      <w:r w:rsidR="00984912">
        <w:t>Baden-Württemberg 2011</w:t>
      </w:r>
      <w:r w:rsidR="002731F6">
        <w:t>)</w:t>
      </w:r>
    </w:p>
    <w:p w14:paraId="1D5876C8" w14:textId="6BF7BA69" w:rsidR="00984912" w:rsidRDefault="00984912" w:rsidP="00E14754">
      <w:pPr>
        <w:widowControl w:val="0"/>
      </w:pPr>
      <w:r>
        <w:t>In einem Experiment wird der Zusammenhang zwischen der Verlängerung s eines elastischen Bandes und der Zugkraft F untersucht. Man erhält die folgende Messergebnisse: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2"/>
        <w:gridCol w:w="676"/>
        <w:gridCol w:w="676"/>
        <w:gridCol w:w="676"/>
        <w:gridCol w:w="675"/>
        <w:gridCol w:w="676"/>
        <w:gridCol w:w="676"/>
        <w:gridCol w:w="676"/>
        <w:gridCol w:w="676"/>
        <w:gridCol w:w="675"/>
        <w:gridCol w:w="676"/>
        <w:gridCol w:w="676"/>
        <w:gridCol w:w="676"/>
        <w:gridCol w:w="676"/>
      </w:tblGrid>
      <w:tr w:rsidR="0071784C" w:rsidRPr="0071784C" w14:paraId="74295C3C" w14:textId="77777777" w:rsidTr="0071784C">
        <w:tc>
          <w:tcPr>
            <w:tcW w:w="959" w:type="dxa"/>
            <w:shd w:val="clear" w:color="auto" w:fill="auto"/>
          </w:tcPr>
          <w:p w14:paraId="3239D325" w14:textId="41C8CE3D" w:rsidR="00E00A92" w:rsidRPr="0071784C" w:rsidRDefault="00E00A92" w:rsidP="0071784C">
            <w:pPr>
              <w:widowControl w:val="0"/>
            </w:pPr>
            <w:r w:rsidRPr="0071784C">
              <w:t>F in N</w:t>
            </w:r>
          </w:p>
        </w:tc>
        <w:tc>
          <w:tcPr>
            <w:tcW w:w="392" w:type="dxa"/>
            <w:shd w:val="clear" w:color="auto" w:fill="auto"/>
          </w:tcPr>
          <w:p w14:paraId="6F66047C" w14:textId="4F9CD50C" w:rsidR="00E00A92" w:rsidRPr="0071784C" w:rsidRDefault="00E00A92" w:rsidP="0071784C">
            <w:pPr>
              <w:widowControl w:val="0"/>
            </w:pPr>
            <w:r w:rsidRPr="0071784C">
              <w:t>0</w:t>
            </w:r>
          </w:p>
        </w:tc>
        <w:tc>
          <w:tcPr>
            <w:tcW w:w="676" w:type="dxa"/>
            <w:shd w:val="clear" w:color="auto" w:fill="auto"/>
          </w:tcPr>
          <w:p w14:paraId="37C70547" w14:textId="4EA613DC" w:rsidR="00E00A92" w:rsidRPr="0071784C" w:rsidRDefault="00E00A92" w:rsidP="0071784C">
            <w:pPr>
              <w:widowControl w:val="0"/>
            </w:pPr>
            <w:r w:rsidRPr="0071784C">
              <w:t>1</w:t>
            </w:r>
          </w:p>
        </w:tc>
        <w:tc>
          <w:tcPr>
            <w:tcW w:w="676" w:type="dxa"/>
            <w:shd w:val="clear" w:color="auto" w:fill="auto"/>
          </w:tcPr>
          <w:p w14:paraId="692254EC" w14:textId="5454CB58" w:rsidR="00E00A92" w:rsidRPr="0071784C" w:rsidRDefault="00E00A92" w:rsidP="0071784C">
            <w:pPr>
              <w:widowControl w:val="0"/>
            </w:pPr>
            <w:r w:rsidRPr="0071784C">
              <w:t>2</w:t>
            </w:r>
          </w:p>
        </w:tc>
        <w:tc>
          <w:tcPr>
            <w:tcW w:w="676" w:type="dxa"/>
            <w:shd w:val="clear" w:color="auto" w:fill="auto"/>
          </w:tcPr>
          <w:p w14:paraId="6520E3A8" w14:textId="5409C270" w:rsidR="00E00A92" w:rsidRPr="0071784C" w:rsidRDefault="00E00A92" w:rsidP="0071784C">
            <w:pPr>
              <w:widowControl w:val="0"/>
            </w:pPr>
            <w:r w:rsidRPr="0071784C">
              <w:t>3</w:t>
            </w:r>
          </w:p>
        </w:tc>
        <w:tc>
          <w:tcPr>
            <w:tcW w:w="675" w:type="dxa"/>
            <w:shd w:val="clear" w:color="auto" w:fill="auto"/>
          </w:tcPr>
          <w:p w14:paraId="21847E6C" w14:textId="77777777" w:rsidR="00E00A92" w:rsidRPr="0071784C" w:rsidRDefault="00E00A92" w:rsidP="0071784C">
            <w:pPr>
              <w:widowControl w:val="0"/>
            </w:pPr>
            <w:r w:rsidRPr="0071784C">
              <w:t>4</w:t>
            </w:r>
          </w:p>
        </w:tc>
        <w:tc>
          <w:tcPr>
            <w:tcW w:w="676" w:type="dxa"/>
            <w:shd w:val="clear" w:color="auto" w:fill="auto"/>
          </w:tcPr>
          <w:p w14:paraId="39CAA2E3" w14:textId="422F4D4E" w:rsidR="00E00A92" w:rsidRPr="0071784C" w:rsidRDefault="00E00A92" w:rsidP="0071784C">
            <w:pPr>
              <w:widowControl w:val="0"/>
            </w:pPr>
            <w:r w:rsidRPr="0071784C">
              <w:t>5</w:t>
            </w:r>
          </w:p>
        </w:tc>
        <w:tc>
          <w:tcPr>
            <w:tcW w:w="676" w:type="dxa"/>
            <w:shd w:val="clear" w:color="auto" w:fill="auto"/>
          </w:tcPr>
          <w:p w14:paraId="7C5A9D60" w14:textId="6CAFCFF1" w:rsidR="00E00A92" w:rsidRPr="0071784C" w:rsidRDefault="00E00A92" w:rsidP="0071784C">
            <w:pPr>
              <w:widowControl w:val="0"/>
            </w:pPr>
            <w:r w:rsidRPr="0071784C">
              <w:t>6</w:t>
            </w:r>
          </w:p>
        </w:tc>
        <w:tc>
          <w:tcPr>
            <w:tcW w:w="676" w:type="dxa"/>
            <w:shd w:val="clear" w:color="auto" w:fill="auto"/>
          </w:tcPr>
          <w:p w14:paraId="2DD7A5CC" w14:textId="55B9557D" w:rsidR="00E00A92" w:rsidRPr="0071784C" w:rsidRDefault="00E00A92" w:rsidP="0071784C">
            <w:pPr>
              <w:widowControl w:val="0"/>
            </w:pPr>
            <w:r w:rsidRPr="0071784C">
              <w:t>7</w:t>
            </w:r>
          </w:p>
        </w:tc>
        <w:tc>
          <w:tcPr>
            <w:tcW w:w="676" w:type="dxa"/>
            <w:shd w:val="clear" w:color="auto" w:fill="auto"/>
          </w:tcPr>
          <w:p w14:paraId="6B2310E4" w14:textId="32C1691F" w:rsidR="00E00A92" w:rsidRPr="0071784C" w:rsidRDefault="00E00A92" w:rsidP="0071784C">
            <w:pPr>
              <w:widowControl w:val="0"/>
            </w:pPr>
            <w:r w:rsidRPr="0071784C">
              <w:t>8</w:t>
            </w:r>
          </w:p>
        </w:tc>
        <w:tc>
          <w:tcPr>
            <w:tcW w:w="675" w:type="dxa"/>
            <w:shd w:val="clear" w:color="auto" w:fill="auto"/>
          </w:tcPr>
          <w:p w14:paraId="450059F4" w14:textId="03953768" w:rsidR="00E00A92" w:rsidRPr="0071784C" w:rsidRDefault="00E00A92" w:rsidP="0071784C">
            <w:pPr>
              <w:widowControl w:val="0"/>
            </w:pPr>
            <w:r w:rsidRPr="0071784C">
              <w:t>9</w:t>
            </w:r>
          </w:p>
        </w:tc>
        <w:tc>
          <w:tcPr>
            <w:tcW w:w="676" w:type="dxa"/>
            <w:shd w:val="clear" w:color="auto" w:fill="auto"/>
          </w:tcPr>
          <w:p w14:paraId="13D96ABC" w14:textId="2B12FCD9" w:rsidR="00E00A92" w:rsidRPr="0071784C" w:rsidRDefault="00E00A92" w:rsidP="0071784C">
            <w:pPr>
              <w:widowControl w:val="0"/>
            </w:pPr>
            <w:r w:rsidRPr="0071784C">
              <w:t>10</w:t>
            </w:r>
          </w:p>
        </w:tc>
        <w:tc>
          <w:tcPr>
            <w:tcW w:w="676" w:type="dxa"/>
            <w:shd w:val="clear" w:color="auto" w:fill="auto"/>
          </w:tcPr>
          <w:p w14:paraId="3987AD1F" w14:textId="74E0E01C" w:rsidR="00E00A92" w:rsidRPr="0071784C" w:rsidRDefault="00E00A92" w:rsidP="0071784C">
            <w:pPr>
              <w:widowControl w:val="0"/>
            </w:pPr>
            <w:r w:rsidRPr="0071784C">
              <w:t>11</w:t>
            </w:r>
          </w:p>
        </w:tc>
        <w:tc>
          <w:tcPr>
            <w:tcW w:w="676" w:type="dxa"/>
            <w:shd w:val="clear" w:color="auto" w:fill="auto"/>
          </w:tcPr>
          <w:p w14:paraId="707A78D4" w14:textId="4E2FE427" w:rsidR="00E00A92" w:rsidRPr="0071784C" w:rsidRDefault="00E00A92" w:rsidP="0071784C">
            <w:pPr>
              <w:widowControl w:val="0"/>
            </w:pPr>
            <w:r w:rsidRPr="0071784C">
              <w:t>12</w:t>
            </w:r>
          </w:p>
        </w:tc>
        <w:tc>
          <w:tcPr>
            <w:tcW w:w="676" w:type="dxa"/>
            <w:shd w:val="clear" w:color="auto" w:fill="auto"/>
          </w:tcPr>
          <w:p w14:paraId="2509630B" w14:textId="1E5089AE" w:rsidR="00E00A92" w:rsidRPr="0071784C" w:rsidRDefault="00E00A92" w:rsidP="0071784C">
            <w:pPr>
              <w:widowControl w:val="0"/>
            </w:pPr>
            <w:r w:rsidRPr="0071784C">
              <w:t>13</w:t>
            </w:r>
          </w:p>
        </w:tc>
      </w:tr>
      <w:tr w:rsidR="0071784C" w:rsidRPr="0071784C" w14:paraId="1425DF40" w14:textId="77777777" w:rsidTr="0071784C">
        <w:tc>
          <w:tcPr>
            <w:tcW w:w="959" w:type="dxa"/>
            <w:shd w:val="clear" w:color="auto" w:fill="auto"/>
          </w:tcPr>
          <w:p w14:paraId="71C44F52" w14:textId="12BEA611" w:rsidR="00E00A92" w:rsidRPr="0071784C" w:rsidRDefault="00E00A92" w:rsidP="0071784C">
            <w:pPr>
              <w:widowControl w:val="0"/>
            </w:pPr>
            <w:r w:rsidRPr="0071784C">
              <w:t>s in cm</w:t>
            </w:r>
          </w:p>
        </w:tc>
        <w:tc>
          <w:tcPr>
            <w:tcW w:w="392" w:type="dxa"/>
            <w:shd w:val="clear" w:color="auto" w:fill="auto"/>
          </w:tcPr>
          <w:p w14:paraId="132401CA" w14:textId="36F58316" w:rsidR="00E00A92" w:rsidRPr="0071784C" w:rsidRDefault="00E00A92" w:rsidP="0071784C">
            <w:pPr>
              <w:widowControl w:val="0"/>
            </w:pPr>
            <w:r w:rsidRPr="0071784C">
              <w:t>0</w:t>
            </w:r>
          </w:p>
        </w:tc>
        <w:tc>
          <w:tcPr>
            <w:tcW w:w="676" w:type="dxa"/>
            <w:shd w:val="clear" w:color="auto" w:fill="auto"/>
          </w:tcPr>
          <w:p w14:paraId="676565BE" w14:textId="03B2C394" w:rsidR="00E00A92" w:rsidRPr="0071784C" w:rsidRDefault="00E00A92" w:rsidP="0071784C">
            <w:pPr>
              <w:widowControl w:val="0"/>
            </w:pPr>
            <w:r w:rsidRPr="0071784C">
              <w:t>0</w:t>
            </w:r>
          </w:p>
        </w:tc>
        <w:tc>
          <w:tcPr>
            <w:tcW w:w="676" w:type="dxa"/>
            <w:shd w:val="clear" w:color="auto" w:fill="auto"/>
          </w:tcPr>
          <w:p w14:paraId="37FD0F2D" w14:textId="7C05BD68" w:rsidR="00E00A92" w:rsidRPr="0071784C" w:rsidRDefault="00E00A92" w:rsidP="0071784C">
            <w:pPr>
              <w:widowControl w:val="0"/>
            </w:pPr>
            <w:r w:rsidRPr="0071784C">
              <w:t>0</w:t>
            </w:r>
          </w:p>
        </w:tc>
        <w:tc>
          <w:tcPr>
            <w:tcW w:w="676" w:type="dxa"/>
            <w:shd w:val="clear" w:color="auto" w:fill="auto"/>
          </w:tcPr>
          <w:p w14:paraId="023C136F" w14:textId="03404B47" w:rsidR="00E00A92" w:rsidRPr="0071784C" w:rsidRDefault="00E00A92" w:rsidP="0071784C">
            <w:pPr>
              <w:widowControl w:val="0"/>
            </w:pPr>
            <w:r w:rsidRPr="0071784C">
              <w:t>0,2</w:t>
            </w:r>
          </w:p>
        </w:tc>
        <w:tc>
          <w:tcPr>
            <w:tcW w:w="675" w:type="dxa"/>
            <w:shd w:val="clear" w:color="auto" w:fill="auto"/>
          </w:tcPr>
          <w:p w14:paraId="40CAE13A" w14:textId="54948615" w:rsidR="00E00A92" w:rsidRPr="0071784C" w:rsidRDefault="00E00A92" w:rsidP="0071784C">
            <w:pPr>
              <w:widowControl w:val="0"/>
            </w:pPr>
            <w:r w:rsidRPr="0071784C">
              <w:t>0,5</w:t>
            </w:r>
          </w:p>
        </w:tc>
        <w:tc>
          <w:tcPr>
            <w:tcW w:w="676" w:type="dxa"/>
            <w:shd w:val="clear" w:color="auto" w:fill="auto"/>
          </w:tcPr>
          <w:p w14:paraId="55C233E2" w14:textId="60E8C2AC" w:rsidR="00E00A92" w:rsidRPr="0071784C" w:rsidRDefault="00E00A92" w:rsidP="0071784C">
            <w:pPr>
              <w:widowControl w:val="0"/>
            </w:pPr>
            <w:r w:rsidRPr="0071784C">
              <w:t>1</w:t>
            </w:r>
          </w:p>
        </w:tc>
        <w:tc>
          <w:tcPr>
            <w:tcW w:w="676" w:type="dxa"/>
            <w:shd w:val="clear" w:color="auto" w:fill="auto"/>
          </w:tcPr>
          <w:p w14:paraId="5ED07CD3" w14:textId="5C8138AB" w:rsidR="00E00A92" w:rsidRPr="0071784C" w:rsidRDefault="00E00A92" w:rsidP="0071784C">
            <w:pPr>
              <w:widowControl w:val="0"/>
            </w:pPr>
            <w:r w:rsidRPr="0071784C">
              <w:t>1,8</w:t>
            </w:r>
          </w:p>
        </w:tc>
        <w:tc>
          <w:tcPr>
            <w:tcW w:w="676" w:type="dxa"/>
            <w:shd w:val="clear" w:color="auto" w:fill="auto"/>
          </w:tcPr>
          <w:p w14:paraId="164D458A" w14:textId="6467DF72" w:rsidR="00E00A92" w:rsidRPr="0071784C" w:rsidRDefault="00E00A92" w:rsidP="0071784C">
            <w:pPr>
              <w:widowControl w:val="0"/>
            </w:pPr>
            <w:r w:rsidRPr="0071784C">
              <w:t>2,6</w:t>
            </w:r>
          </w:p>
        </w:tc>
        <w:tc>
          <w:tcPr>
            <w:tcW w:w="676" w:type="dxa"/>
            <w:shd w:val="clear" w:color="auto" w:fill="auto"/>
          </w:tcPr>
          <w:p w14:paraId="3B43F230" w14:textId="7FF404C2" w:rsidR="00E00A92" w:rsidRPr="0071784C" w:rsidRDefault="00E00A92" w:rsidP="0071784C">
            <w:pPr>
              <w:widowControl w:val="0"/>
            </w:pPr>
            <w:r w:rsidRPr="0071784C">
              <w:t>3,4</w:t>
            </w:r>
          </w:p>
        </w:tc>
        <w:tc>
          <w:tcPr>
            <w:tcW w:w="675" w:type="dxa"/>
            <w:shd w:val="clear" w:color="auto" w:fill="auto"/>
          </w:tcPr>
          <w:p w14:paraId="2D7180D9" w14:textId="4F677957" w:rsidR="00E00A92" w:rsidRPr="0071784C" w:rsidRDefault="00E00A92" w:rsidP="0071784C">
            <w:pPr>
              <w:widowControl w:val="0"/>
            </w:pPr>
            <w:r w:rsidRPr="0071784C">
              <w:t>4,2</w:t>
            </w:r>
          </w:p>
        </w:tc>
        <w:tc>
          <w:tcPr>
            <w:tcW w:w="676" w:type="dxa"/>
            <w:shd w:val="clear" w:color="auto" w:fill="auto"/>
          </w:tcPr>
          <w:p w14:paraId="381CE375" w14:textId="4FA6E9FA" w:rsidR="00E00A92" w:rsidRPr="0071784C" w:rsidRDefault="00E00A92" w:rsidP="0071784C">
            <w:pPr>
              <w:widowControl w:val="0"/>
            </w:pPr>
            <w:r w:rsidRPr="0071784C">
              <w:t>5,0</w:t>
            </w:r>
          </w:p>
        </w:tc>
        <w:tc>
          <w:tcPr>
            <w:tcW w:w="676" w:type="dxa"/>
            <w:shd w:val="clear" w:color="auto" w:fill="auto"/>
          </w:tcPr>
          <w:p w14:paraId="7668C3C5" w14:textId="516B00D3" w:rsidR="00E00A92" w:rsidRPr="0071784C" w:rsidRDefault="00E00A92" w:rsidP="0071784C">
            <w:pPr>
              <w:widowControl w:val="0"/>
            </w:pPr>
            <w:r w:rsidRPr="0071784C">
              <w:t>5,5</w:t>
            </w:r>
          </w:p>
        </w:tc>
        <w:tc>
          <w:tcPr>
            <w:tcW w:w="676" w:type="dxa"/>
            <w:shd w:val="clear" w:color="auto" w:fill="auto"/>
          </w:tcPr>
          <w:p w14:paraId="723101FE" w14:textId="110B72CD" w:rsidR="00E00A92" w:rsidRPr="0071784C" w:rsidRDefault="00E00A92" w:rsidP="0071784C">
            <w:pPr>
              <w:widowControl w:val="0"/>
            </w:pPr>
            <w:r w:rsidRPr="0071784C">
              <w:t>5,7</w:t>
            </w:r>
          </w:p>
        </w:tc>
        <w:tc>
          <w:tcPr>
            <w:tcW w:w="676" w:type="dxa"/>
            <w:shd w:val="clear" w:color="auto" w:fill="auto"/>
          </w:tcPr>
          <w:p w14:paraId="2C2B4C96" w14:textId="7F3FD545" w:rsidR="00E00A92" w:rsidRPr="0071784C" w:rsidRDefault="00E00A92" w:rsidP="0071784C">
            <w:pPr>
              <w:widowControl w:val="0"/>
            </w:pPr>
            <w:r w:rsidRPr="0071784C">
              <w:t>5,8</w:t>
            </w:r>
          </w:p>
        </w:tc>
      </w:tr>
    </w:tbl>
    <w:p w14:paraId="19B74249" w14:textId="388510FD" w:rsidR="00984912" w:rsidRPr="000E54EB" w:rsidRDefault="00984912" w:rsidP="00E14754">
      <w:pPr>
        <w:widowControl w:val="0"/>
      </w:pPr>
    </w:p>
    <w:p w14:paraId="0EF2022B" w14:textId="571BCA27" w:rsidR="00E14754" w:rsidRDefault="0041618D" w:rsidP="00E14754">
      <w:pPr>
        <w:widowControl w:val="0"/>
      </w:pPr>
      <w:r w:rsidRPr="0041618D">
        <w:rPr>
          <w:b/>
        </w:rPr>
        <w:t>a)</w:t>
      </w:r>
      <w:r>
        <w:t xml:space="preserve"> Stellen Sie die Messergebnisse in einem Diagramm dar.</w:t>
      </w:r>
    </w:p>
    <w:p w14:paraId="461DF2AC" w14:textId="77777777" w:rsidR="00BF6B47" w:rsidRDefault="00BF6B47" w:rsidP="00E14754">
      <w:pPr>
        <w:widowControl w:val="0"/>
      </w:pPr>
    </w:p>
    <w:p w14:paraId="05F390EC" w14:textId="04DD500E" w:rsidR="00BF6B47" w:rsidRDefault="00BF6B47" w:rsidP="00E14754">
      <w:pPr>
        <w:widowControl w:val="0"/>
      </w:pPr>
      <w:r>
        <w:t xml:space="preserve">Am unteren Ende des vertikal aufgehängten Bandes wird ein Körper befestigt, der in der </w:t>
      </w:r>
      <w:r>
        <w:lastRenderedPageBreak/>
        <w:t xml:space="preserve">Gleichgewichtslage eine </w:t>
      </w:r>
      <w:r w:rsidR="009E1D41">
        <w:t>Verlängerung von 2,2 cm bewirkt. Das System schwingt nun mit der Amplitude 1,0 cm. Von der Masse des Bandes und von der Dämpfung wird abgesehen.</w:t>
      </w:r>
    </w:p>
    <w:p w14:paraId="5E65DD07" w14:textId="77777777" w:rsidR="009E1D41" w:rsidRDefault="009E1D41" w:rsidP="00E14754">
      <w:pPr>
        <w:widowControl w:val="0"/>
      </w:pPr>
    </w:p>
    <w:p w14:paraId="3954DBE3" w14:textId="04D99788" w:rsidR="009E1D41" w:rsidRDefault="009E1D41" w:rsidP="00E14754">
      <w:pPr>
        <w:widowControl w:val="0"/>
      </w:pPr>
      <w:r w:rsidRPr="002731F6">
        <w:rPr>
          <w:b/>
        </w:rPr>
        <w:t>b)</w:t>
      </w:r>
      <w:r>
        <w:t xml:space="preserve"> Erklären Sie mit Hilfe des Diagramms, dass das System unter diesen Bedingungen harmonisch schwingt.</w:t>
      </w:r>
    </w:p>
    <w:p w14:paraId="51B7E5B3" w14:textId="77777777" w:rsidR="00C95D10" w:rsidRDefault="00C95D10" w:rsidP="00E14754">
      <w:pPr>
        <w:widowControl w:val="0"/>
      </w:pPr>
    </w:p>
    <w:p w14:paraId="16F3DF25" w14:textId="05CE4BE9" w:rsidR="00C95D10" w:rsidRDefault="00C95D10" w:rsidP="00E14754">
      <w:pPr>
        <w:widowControl w:val="0"/>
      </w:pPr>
      <w:r w:rsidRPr="00C95D10">
        <w:rPr>
          <w:b/>
        </w:rPr>
        <w:t>c)</w:t>
      </w:r>
      <w:r>
        <w:t xml:space="preserve"> Dieser Körper wird nun um 2,0 cm aus der Gleichgewichtslage nach oben angehoben und dann losgelassen. Man stellt fest, dass sich die Periodendauer verkleinert hat. </w:t>
      </w:r>
    </w:p>
    <w:p w14:paraId="0F6624FC" w14:textId="1AA130F4" w:rsidR="00C95D10" w:rsidRDefault="00C95D10" w:rsidP="00E14754">
      <w:pPr>
        <w:widowControl w:val="0"/>
      </w:pPr>
      <w:r>
        <w:t>Begründen sie diese Beobachtung.</w:t>
      </w:r>
    </w:p>
    <w:p w14:paraId="00562BC3" w14:textId="77777777" w:rsidR="009E1D41" w:rsidRDefault="009E1D41" w:rsidP="00E14754">
      <w:pPr>
        <w:widowControl w:val="0"/>
      </w:pPr>
    </w:p>
    <w:p w14:paraId="2A96FF05" w14:textId="63990F64" w:rsidR="009E1D41" w:rsidRDefault="009E1D41" w:rsidP="00E14754">
      <w:pPr>
        <w:widowControl w:val="0"/>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107"/>
      </w:tblGrid>
      <w:tr w:rsidR="0024178F" w14:paraId="4D15176E" w14:textId="77777777" w:rsidTr="0024178F">
        <w:tc>
          <w:tcPr>
            <w:tcW w:w="5030" w:type="dxa"/>
          </w:tcPr>
          <w:p w14:paraId="72C70BBD" w14:textId="70C6C112" w:rsidR="0024178F" w:rsidRDefault="00215B7B" w:rsidP="00E14754">
            <w:pPr>
              <w:widowControl w:val="0"/>
            </w:pPr>
            <w:hyperlink r:id="rId753" w:anchor="m1111" w:history="1">
              <w:r w:rsidR="0024178F" w:rsidRPr="0024178F">
                <w:rPr>
                  <w:rStyle w:val="Hyperlink"/>
                  <w:sz w:val="22"/>
                </w:rPr>
                <w:t>1111.</w:t>
              </w:r>
            </w:hyperlink>
            <w:r w:rsidR="0024178F">
              <w:t xml:space="preserve"> Eine Schraubenfeder mit der Federkonstante 20,0 N∙m</w:t>
            </w:r>
            <w:r w:rsidR="0024178F" w:rsidRPr="0024178F">
              <w:rPr>
                <w:vertAlign w:val="superscript"/>
              </w:rPr>
              <w:t>-1</w:t>
            </w:r>
            <w:r w:rsidR="0024178F">
              <w:t xml:space="preserve"> ist in vertikaler Position aufgehängt. An der Schraubenfeder wird ein Körper mit der Masse 0,500 kg befestigt. Dabei verlängert sich die Feder um </w:t>
            </w:r>
            <w:r w:rsidR="0024178F" w:rsidRPr="0024178F">
              <w:rPr>
                <w:position w:val="-4"/>
              </w:rPr>
              <w:object w:dxaOrig="300" w:dyaOrig="240" w14:anchorId="4F3732E4">
                <v:shape id="_x0000_i1275" type="#_x0000_t75" style="width:15pt;height:12pt" o:ole="">
                  <v:imagedata r:id="rId754" o:title=""/>
                </v:shape>
                <o:OLEObject Type="Embed" ProgID="Equation.DSMT4" ShapeID="_x0000_i1275" DrawAspect="Content" ObjectID="_1735305646" r:id="rId755"/>
              </w:object>
            </w:r>
            <w:r w:rsidR="0024178F">
              <w:t xml:space="preserve"> bis zur Gleichgewichtslage 0.</w:t>
            </w:r>
          </w:p>
          <w:p w14:paraId="5E53C49B" w14:textId="77777777" w:rsidR="0024178F" w:rsidRDefault="0024178F" w:rsidP="00E14754">
            <w:pPr>
              <w:widowControl w:val="0"/>
            </w:pPr>
          </w:p>
          <w:p w14:paraId="23563F47" w14:textId="77777777" w:rsidR="0024178F" w:rsidRDefault="0024178F" w:rsidP="00E14754">
            <w:pPr>
              <w:widowControl w:val="0"/>
            </w:pPr>
            <w:r w:rsidRPr="00136D14">
              <w:rPr>
                <w:b/>
              </w:rPr>
              <w:t>a)</w:t>
            </w:r>
            <w:r>
              <w:t xml:space="preserve"> </w:t>
            </w:r>
            <w:r w:rsidR="00C30666">
              <w:t xml:space="preserve">Berechnen Sie die Verlängerung </w:t>
            </w:r>
            <w:r w:rsidR="00C30666" w:rsidRPr="0024178F">
              <w:rPr>
                <w:position w:val="-4"/>
              </w:rPr>
              <w:object w:dxaOrig="300" w:dyaOrig="240" w14:anchorId="5DBE97BE">
                <v:shape id="_x0000_i1276" type="#_x0000_t75" style="width:15pt;height:12pt" o:ole="">
                  <v:imagedata r:id="rId754" o:title=""/>
                </v:shape>
                <o:OLEObject Type="Embed" ProgID="Equation.DSMT4" ShapeID="_x0000_i1276" DrawAspect="Content" ObjectID="_1735305647" r:id="rId756"/>
              </w:object>
            </w:r>
            <w:r w:rsidR="00C30666">
              <w:t>.</w:t>
            </w:r>
          </w:p>
          <w:p w14:paraId="6EC99619" w14:textId="77777777" w:rsidR="00C30666" w:rsidRDefault="00C30666" w:rsidP="00E14754">
            <w:pPr>
              <w:widowControl w:val="0"/>
            </w:pPr>
            <w:r w:rsidRPr="00136D14">
              <w:rPr>
                <w:b/>
              </w:rPr>
              <w:t>b)</w:t>
            </w:r>
            <w:r>
              <w:t xml:space="preserve"> Der Körper wird nun aus der Gleichgewichtslage um 20,0 cm angehoben (s</w:t>
            </w:r>
            <w:r w:rsidRPr="00C30666">
              <w:rPr>
                <w:vertAlign w:val="subscript"/>
              </w:rPr>
              <w:t>0</w:t>
            </w:r>
            <w:r>
              <w:t>). Welche Energie muss dem System Feder-Körper dazu von außen zugeführt werden?</w:t>
            </w:r>
          </w:p>
          <w:p w14:paraId="79D2F7A7" w14:textId="25D2A733" w:rsidR="00C30666" w:rsidRDefault="00C30666" w:rsidP="00E14754">
            <w:pPr>
              <w:widowControl w:val="0"/>
            </w:pPr>
          </w:p>
        </w:tc>
        <w:tc>
          <w:tcPr>
            <w:tcW w:w="5031" w:type="dxa"/>
          </w:tcPr>
          <w:p w14:paraId="2D73C338" w14:textId="11574A80" w:rsidR="0024178F" w:rsidRDefault="0024178F" w:rsidP="00E14754">
            <w:pPr>
              <w:widowControl w:val="0"/>
            </w:pPr>
            <w:r>
              <w:rPr>
                <w:noProof/>
                <w:snapToGrid/>
              </w:rPr>
              <w:drawing>
                <wp:inline distT="0" distB="0" distL="0" distR="0" wp14:anchorId="5CD1C39A" wp14:editId="065CECB7">
                  <wp:extent cx="3105918" cy="3182118"/>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1111_1.png"/>
                          <pic:cNvPicPr/>
                        </pic:nvPicPr>
                        <pic:blipFill>
                          <a:blip r:embed="rId757" cstate="print">
                            <a:extLst>
                              <a:ext uri="{28A0092B-C50C-407E-A947-70E740481C1C}">
                                <a14:useLocalDpi xmlns:a14="http://schemas.microsoft.com/office/drawing/2010/main" val="0"/>
                              </a:ext>
                            </a:extLst>
                          </a:blip>
                          <a:stretch>
                            <a:fillRect/>
                          </a:stretch>
                        </pic:blipFill>
                        <pic:spPr>
                          <a:xfrm>
                            <a:off x="0" y="0"/>
                            <a:ext cx="3105918" cy="3182118"/>
                          </a:xfrm>
                          <a:prstGeom prst="rect">
                            <a:avLst/>
                          </a:prstGeom>
                        </pic:spPr>
                      </pic:pic>
                    </a:graphicData>
                  </a:graphic>
                </wp:inline>
              </w:drawing>
            </w:r>
          </w:p>
        </w:tc>
      </w:tr>
    </w:tbl>
    <w:p w14:paraId="7460E19C" w14:textId="77777777" w:rsidR="0024178F" w:rsidRDefault="0024178F" w:rsidP="00E14754">
      <w:pPr>
        <w:widowControl w:val="0"/>
      </w:pPr>
    </w:p>
    <w:p w14:paraId="7EBDEC36" w14:textId="77777777" w:rsidR="0041618D" w:rsidRDefault="0041618D" w:rsidP="00E14754">
      <w:pPr>
        <w:widowControl w:val="0"/>
      </w:pPr>
    </w:p>
    <w:p w14:paraId="602721CB" w14:textId="77777777" w:rsidR="0041618D" w:rsidRDefault="0041618D" w:rsidP="00E14754">
      <w:pPr>
        <w:widowControl w:val="0"/>
      </w:pPr>
    </w:p>
    <w:p w14:paraId="58484A9A" w14:textId="77777777" w:rsidR="0041618D" w:rsidRDefault="0041618D" w:rsidP="00E14754">
      <w:pPr>
        <w:widowControl w:val="0"/>
      </w:pPr>
    </w:p>
    <w:p w14:paraId="6862D853" w14:textId="77777777" w:rsidR="0041618D" w:rsidRPr="00625527" w:rsidRDefault="0041618D"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F767F37" w14:textId="77777777" w:rsidTr="00E14754">
        <w:trPr>
          <w:trHeight w:val="397"/>
        </w:trPr>
        <w:tc>
          <w:tcPr>
            <w:tcW w:w="5030" w:type="dxa"/>
            <w:vAlign w:val="center"/>
          </w:tcPr>
          <w:p w14:paraId="7549D92D" w14:textId="77777777" w:rsidR="00E14754" w:rsidRPr="0071784C" w:rsidRDefault="00E14754" w:rsidP="00AD5758">
            <w:pPr>
              <w:pStyle w:val="berschrift4"/>
            </w:pPr>
            <w:bookmarkStart w:id="1333" w:name="t5"/>
            <w:bookmarkEnd w:id="1333"/>
            <w:r w:rsidRPr="0071784C">
              <w:t>Newtonsche Axiome</w:t>
            </w:r>
          </w:p>
        </w:tc>
        <w:tc>
          <w:tcPr>
            <w:tcW w:w="5030" w:type="dxa"/>
            <w:vAlign w:val="center"/>
          </w:tcPr>
          <w:p w14:paraId="2D1D7DF9"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334" w:name="_Hlt495583434"/>
              <w:r w:rsidR="00E14754">
                <w:rPr>
                  <w:rStyle w:val="Hyperlink"/>
                  <w:sz w:val="22"/>
                </w:rPr>
                <w:t>m</w:t>
              </w:r>
              <w:bookmarkEnd w:id="1334"/>
              <w:r w:rsidR="00E14754">
                <w:rPr>
                  <w:rStyle w:val="Hyperlink"/>
                  <w:sz w:val="22"/>
                </w:rPr>
                <w:t xml:space="preserve"> </w:t>
              </w:r>
              <w:bookmarkStart w:id="1335" w:name="_Hlt513361763"/>
              <w:r w:rsidR="00E14754">
                <w:rPr>
                  <w:rStyle w:val="Hyperlink"/>
                  <w:sz w:val="22"/>
                </w:rPr>
                <w:t>I</w:t>
              </w:r>
              <w:bookmarkStart w:id="1336" w:name="_Hlt495583486"/>
              <w:bookmarkEnd w:id="1335"/>
              <w:r w:rsidR="00E14754">
                <w:rPr>
                  <w:rStyle w:val="Hyperlink"/>
                  <w:sz w:val="22"/>
                </w:rPr>
                <w:t>n</w:t>
              </w:r>
              <w:bookmarkStart w:id="1337" w:name="_Hlt495583387"/>
              <w:bookmarkEnd w:id="1336"/>
              <w:r w:rsidR="00E14754">
                <w:rPr>
                  <w:rStyle w:val="Hyperlink"/>
                  <w:sz w:val="22"/>
                </w:rPr>
                <w:t>h</w:t>
              </w:r>
              <w:bookmarkStart w:id="1338" w:name="_Hlt496414015"/>
              <w:bookmarkEnd w:id="1337"/>
              <w:r w:rsidR="00E14754">
                <w:rPr>
                  <w:rStyle w:val="Hyperlink"/>
                  <w:sz w:val="22"/>
                </w:rPr>
                <w:t>a</w:t>
              </w:r>
              <w:bookmarkEnd w:id="1338"/>
              <w:r w:rsidR="00E14754">
                <w:rPr>
                  <w:rStyle w:val="Hyperlink"/>
                  <w:sz w:val="22"/>
                </w:rPr>
                <w:t>l</w:t>
              </w:r>
              <w:bookmarkStart w:id="1339" w:name="_Hlt101772402"/>
              <w:r w:rsidR="00E14754">
                <w:rPr>
                  <w:rStyle w:val="Hyperlink"/>
                  <w:sz w:val="22"/>
                </w:rPr>
                <w:t>t</w:t>
              </w:r>
              <w:bookmarkStart w:id="1340" w:name="_Hlt531736180"/>
              <w:bookmarkEnd w:id="1339"/>
              <w:r w:rsidR="00E14754">
                <w:rPr>
                  <w:rStyle w:val="Hyperlink"/>
                  <w:sz w:val="22"/>
                </w:rPr>
                <w:t>s</w:t>
              </w:r>
              <w:bookmarkStart w:id="1341" w:name="_Hlt512039045"/>
              <w:bookmarkEnd w:id="1340"/>
              <w:r w:rsidR="00E14754">
                <w:rPr>
                  <w:rStyle w:val="Hyperlink"/>
                  <w:sz w:val="22"/>
                </w:rPr>
                <w:t>v</w:t>
              </w:r>
              <w:bookmarkStart w:id="1342" w:name="_Hlt96149849"/>
              <w:bookmarkEnd w:id="1341"/>
              <w:r w:rsidR="00E14754">
                <w:rPr>
                  <w:rStyle w:val="Hyperlink"/>
                  <w:sz w:val="22"/>
                </w:rPr>
                <w:t>e</w:t>
              </w:r>
              <w:bookmarkStart w:id="1343" w:name="_Hlt149389287"/>
              <w:bookmarkEnd w:id="1342"/>
              <w:r w:rsidR="00E14754">
                <w:rPr>
                  <w:rStyle w:val="Hyperlink"/>
                  <w:sz w:val="22"/>
                </w:rPr>
                <w:t>r</w:t>
              </w:r>
              <w:bookmarkStart w:id="1344" w:name="_Hlt495583234"/>
              <w:bookmarkEnd w:id="1343"/>
              <w:r w:rsidR="00E14754">
                <w:rPr>
                  <w:rStyle w:val="Hyperlink"/>
                  <w:sz w:val="22"/>
                </w:rPr>
                <w:t>z</w:t>
              </w:r>
              <w:bookmarkEnd w:id="1344"/>
              <w:r w:rsidR="00E14754">
                <w:rPr>
                  <w:rStyle w:val="Hyperlink"/>
                  <w:sz w:val="22"/>
                </w:rPr>
                <w:t>eichnis )</w:t>
              </w:r>
            </w:hyperlink>
          </w:p>
        </w:tc>
      </w:tr>
      <w:tr w:rsidR="00E14754" w:rsidRPr="0071784C" w14:paraId="44AA74D9" w14:textId="77777777" w:rsidTr="00E14754">
        <w:trPr>
          <w:trHeight w:val="397"/>
        </w:trPr>
        <w:tc>
          <w:tcPr>
            <w:tcW w:w="10060" w:type="dxa"/>
            <w:gridSpan w:val="2"/>
            <w:vAlign w:val="center"/>
          </w:tcPr>
          <w:p w14:paraId="5FFB3EF0" w14:textId="798DC0E7" w:rsidR="00E14754" w:rsidRDefault="00215B7B" w:rsidP="00E14754">
            <w:pPr>
              <w:widowControl w:val="0"/>
              <w:jc w:val="center"/>
              <w:rPr>
                <w:rStyle w:val="Hyperlink"/>
                <w:sz w:val="22"/>
              </w:rPr>
            </w:pPr>
            <w:hyperlink r:id="rId758" w:anchor="newtonsche_axiome" w:history="1">
              <w:r w:rsidR="00E14754" w:rsidRPr="009E6A9C">
                <w:rPr>
                  <w:rStyle w:val="Hyperlink"/>
                  <w:sz w:val="22"/>
                </w:rPr>
                <w:t>Formeln zum Thema</w:t>
              </w:r>
            </w:hyperlink>
          </w:p>
        </w:tc>
      </w:tr>
    </w:tbl>
    <w:bookmarkStart w:id="1345" w:name="_Hlt496412380"/>
    <w:p w14:paraId="5A5185BE" w14:textId="6738630B" w:rsidR="00E14754" w:rsidRDefault="00E14754" w:rsidP="00E14754">
      <w:pPr>
        <w:widowControl w:val="0"/>
      </w:pPr>
      <w:r>
        <w:fldChar w:fldCharType="begin"/>
      </w:r>
      <w:r w:rsidR="00626526">
        <w:instrText>HYPERLINK "lsgmech.docx" \l "m24"</w:instrText>
      </w:r>
      <w:r>
        <w:fldChar w:fldCharType="separate"/>
      </w:r>
      <w:r>
        <w:rPr>
          <w:rStyle w:val="Hyperlink"/>
          <w:sz w:val="22"/>
        </w:rPr>
        <w:t>24.</w:t>
      </w:r>
      <w:r>
        <w:fldChar w:fldCharType="end"/>
      </w:r>
      <w:bookmarkEnd w:id="1345"/>
      <w:r>
        <w:t xml:space="preserve"> Ein Auto mit der Masse 900 kg erfährt eine Beschleunigung von 4,5 ms</w:t>
      </w:r>
      <w:r>
        <w:rPr>
          <w:position w:val="6"/>
          <w:vertAlign w:val="superscript"/>
        </w:rPr>
        <w:t>-2</w:t>
      </w:r>
      <w:r>
        <w:t>. Welche Kraft muss dabei von jedem Rad auf den Wagen übertragen werden?</w:t>
      </w:r>
      <w:r>
        <w:br/>
      </w:r>
      <w:r>
        <w:sym w:font="Symbol" w:char="F02A"/>
      </w:r>
    </w:p>
    <w:p w14:paraId="0484ACDC" w14:textId="4E2E459E" w:rsidR="00E14754" w:rsidRDefault="00E14754" w:rsidP="00E14754">
      <w:pPr>
        <w:widowControl w:val="0"/>
      </w:pPr>
      <w:bookmarkStart w:id="1346" w:name="_Hlt496412384"/>
      <w:r>
        <w:rPr>
          <w:color w:val="FF0000"/>
        </w:rPr>
        <w:sym w:font="Symbol" w:char="F02A"/>
      </w:r>
      <w:hyperlink r:id="rId759" w:anchor="m25" w:history="1">
        <w:r>
          <w:rPr>
            <w:rStyle w:val="Hyperlink"/>
            <w:sz w:val="22"/>
          </w:rPr>
          <w:t>2</w:t>
        </w:r>
        <w:bookmarkStart w:id="1347" w:name="_Hlt53837307"/>
        <w:r>
          <w:rPr>
            <w:rStyle w:val="Hyperlink"/>
            <w:sz w:val="22"/>
          </w:rPr>
          <w:t>5</w:t>
        </w:r>
        <w:bookmarkEnd w:id="1347"/>
        <w:r>
          <w:rPr>
            <w:rStyle w:val="Hyperlink"/>
            <w:sz w:val="22"/>
          </w:rPr>
          <w:t>.</w:t>
        </w:r>
      </w:hyperlink>
      <w:bookmarkEnd w:id="1346"/>
      <w:r>
        <w:t xml:space="preserve"> a) Ein Junge gibt einem Ball mit der Masse 0,5 kg in der Zeit von 0,2 s aus der Ruhe eine Geschwindigkeit von 8 ms</w:t>
      </w:r>
      <w:r>
        <w:rPr>
          <w:position w:val="6"/>
          <w:vertAlign w:val="superscript"/>
        </w:rPr>
        <w:t>-1</w:t>
      </w:r>
      <w:r>
        <w:t>. Welche Kraft übt er auf den Ball aus?</w:t>
      </w:r>
      <w:r>
        <w:br/>
        <w:t>b) Mit welcher Geschwindigkeit fliegt der Ball weg, wenn er durch zähes Training seine Schussstärke verdoppelt hat?</w:t>
      </w:r>
      <w:r>
        <w:br/>
      </w:r>
      <w:r>
        <w:sym w:font="Symbol" w:char="F02A"/>
      </w:r>
      <w:r>
        <w:sym w:font="Symbol" w:char="F02A"/>
      </w:r>
    </w:p>
    <w:p w14:paraId="70E8176F" w14:textId="28DD452C" w:rsidR="00E14754" w:rsidRDefault="00E14754" w:rsidP="00E14754">
      <w:pPr>
        <w:widowControl w:val="0"/>
      </w:pPr>
      <w:bookmarkStart w:id="1348" w:name="_Hlt45603914"/>
      <w:r>
        <w:rPr>
          <w:color w:val="FF0000"/>
        </w:rPr>
        <w:sym w:font="Symbol" w:char="F02A"/>
      </w:r>
      <w:hyperlink r:id="rId760" w:anchor="m26" w:history="1">
        <w:r>
          <w:rPr>
            <w:rStyle w:val="Hyperlink"/>
            <w:sz w:val="22"/>
          </w:rPr>
          <w:t>2</w:t>
        </w:r>
        <w:bookmarkStart w:id="1349" w:name="_Hlt496412387"/>
        <w:r>
          <w:rPr>
            <w:rStyle w:val="Hyperlink"/>
            <w:sz w:val="22"/>
          </w:rPr>
          <w:t>6</w:t>
        </w:r>
        <w:bookmarkEnd w:id="1349"/>
        <w:r>
          <w:rPr>
            <w:rStyle w:val="Hyperlink"/>
            <w:sz w:val="22"/>
          </w:rPr>
          <w:t>.</w:t>
        </w:r>
      </w:hyperlink>
      <w:bookmarkEnd w:id="1348"/>
      <w:r>
        <w:t xml:space="preserve"> Ein Zug mit der Gesamtmasse 600 t erreicht beim Anfahren von der Haltestelle aus auf der Strecke von 2,45 km die Fahrgeschwindigkeit 120 kmh</w:t>
      </w:r>
      <w:r>
        <w:rPr>
          <w:position w:val="6"/>
          <w:vertAlign w:val="superscript"/>
        </w:rPr>
        <w:t>-1</w:t>
      </w:r>
      <w:r>
        <w:t>. Wie groß ist die Kraft, mit der die Lokomotive den Zug zieht?</w:t>
      </w:r>
      <w:r>
        <w:br/>
      </w:r>
      <w:r>
        <w:sym w:font="Symbol" w:char="F02A"/>
      </w:r>
      <w:r>
        <w:sym w:font="Symbol" w:char="F02A"/>
      </w:r>
    </w:p>
    <w:p w14:paraId="12D80147" w14:textId="7A9A8A90" w:rsidR="00E14754" w:rsidRDefault="00E14754" w:rsidP="00E14754">
      <w:pPr>
        <w:widowControl w:val="0"/>
      </w:pPr>
      <w:bookmarkStart w:id="1350" w:name="_Hlt497704427"/>
      <w:bookmarkStart w:id="1351" w:name="_Hlt496412389"/>
      <w:bookmarkEnd w:id="1350"/>
      <w:r>
        <w:rPr>
          <w:color w:val="FF0000"/>
        </w:rPr>
        <w:lastRenderedPageBreak/>
        <w:sym w:font="Symbol" w:char="F02A"/>
      </w:r>
      <w:bookmarkStart w:id="1352" w:name="_Hlt45615468"/>
      <w:r>
        <w:fldChar w:fldCharType="begin"/>
      </w:r>
      <w:r w:rsidR="00626526">
        <w:instrText>HYPERLINK "lsgmech.docx" \l "m27"</w:instrText>
      </w:r>
      <w:r>
        <w:fldChar w:fldCharType="separate"/>
      </w:r>
      <w:r>
        <w:rPr>
          <w:rStyle w:val="Hyperlink"/>
          <w:sz w:val="22"/>
        </w:rPr>
        <w:t>2</w:t>
      </w:r>
      <w:bookmarkStart w:id="1353" w:name="_Hlt45604916"/>
      <w:r>
        <w:rPr>
          <w:rStyle w:val="Hyperlink"/>
          <w:sz w:val="22"/>
        </w:rPr>
        <w:t>7</w:t>
      </w:r>
      <w:bookmarkEnd w:id="1353"/>
      <w:r>
        <w:rPr>
          <w:rStyle w:val="Hyperlink"/>
          <w:sz w:val="22"/>
        </w:rPr>
        <w:t>.</w:t>
      </w:r>
      <w:r>
        <w:fldChar w:fldCharType="end"/>
      </w:r>
      <w:bookmarkEnd w:id="1351"/>
      <w:bookmarkEnd w:id="1352"/>
      <w:r>
        <w:t xml:space="preserve"> Ein Auto mit der Masse 900 kg wird auf einer Strecke von 50 m durch die konstante Kraft 900 N bis zum Stillstand abgebremst. Wie groß war die Anfangsgeschwindigkeit?</w:t>
      </w:r>
      <w:r>
        <w:br/>
      </w:r>
      <w:r>
        <w:sym w:font="Symbol" w:char="F02A"/>
      </w:r>
      <w:r>
        <w:sym w:font="Symbol" w:char="F02A"/>
      </w:r>
    </w:p>
    <w:p w14:paraId="03B5AF54" w14:textId="77777777" w:rsidR="00E14754" w:rsidRDefault="00E14754"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6021"/>
      </w:tblGrid>
      <w:tr w:rsidR="00E14754" w:rsidRPr="0071784C" w14:paraId="54C1FBA4" w14:textId="77777777" w:rsidTr="00E14754">
        <w:trPr>
          <w:trHeight w:val="3312"/>
        </w:trPr>
        <w:tc>
          <w:tcPr>
            <w:tcW w:w="4039" w:type="dxa"/>
          </w:tcPr>
          <w:bookmarkStart w:id="1354" w:name="_Hlt496412398"/>
          <w:p w14:paraId="6C13D545" w14:textId="2728C9B2" w:rsidR="00E14754" w:rsidRPr="0071784C" w:rsidRDefault="00E14754" w:rsidP="00E14754">
            <w:pPr>
              <w:widowControl w:val="0"/>
            </w:pPr>
            <w:r w:rsidRPr="0071784C">
              <w:fldChar w:fldCharType="begin"/>
            </w:r>
            <w:r w:rsidR="00626526">
              <w:instrText>HYPERLINK "lsgmech.docx" \l "m29"</w:instrText>
            </w:r>
            <w:r w:rsidRPr="0071784C">
              <w:fldChar w:fldCharType="separate"/>
            </w:r>
            <w:r>
              <w:rPr>
                <w:rStyle w:val="Hyperlink"/>
                <w:sz w:val="22"/>
              </w:rPr>
              <w:t>2</w:t>
            </w:r>
            <w:bookmarkStart w:id="1355" w:name="_Hlt45616491"/>
            <w:r>
              <w:rPr>
                <w:rStyle w:val="Hyperlink"/>
                <w:sz w:val="22"/>
              </w:rPr>
              <w:t>9</w:t>
            </w:r>
            <w:bookmarkEnd w:id="1355"/>
            <w:r>
              <w:rPr>
                <w:rStyle w:val="Hyperlink"/>
                <w:sz w:val="22"/>
              </w:rPr>
              <w:t>.</w:t>
            </w:r>
            <w:r w:rsidRPr="0071784C">
              <w:fldChar w:fldCharType="end"/>
            </w:r>
            <w:bookmarkEnd w:id="1354"/>
            <w:r w:rsidRPr="0071784C">
              <w:t xml:space="preserve"> Ein Maultier möge einen Wagen fortbewegen. Die Kraft F</w:t>
            </w:r>
            <w:r w:rsidRPr="0071784C">
              <w:rPr>
                <w:position w:val="-4"/>
                <w:vertAlign w:val="subscript"/>
              </w:rPr>
              <w:t>MW</w:t>
            </w:r>
            <w:r w:rsidRPr="0071784C">
              <w:t>, mit der das Maultier am Wagen zieht, ist nach dem Wechselwirkungsgesetz genau so groß wie die Kraft F</w:t>
            </w:r>
            <w:r w:rsidRPr="0071784C">
              <w:rPr>
                <w:position w:val="-4"/>
                <w:vertAlign w:val="subscript"/>
              </w:rPr>
              <w:t>WM</w:t>
            </w:r>
            <w:r w:rsidRPr="0071784C">
              <w:t>, die der Wagen auf das Maultier ausübt. Man könnte argumentieren, beide Kräfte heben einander auf und daher sollten eigentlich Wagen und Maultier stehen bleiben. Begründen Sie, warum diese Argumentation falsch ist.</w:t>
            </w:r>
            <w:r w:rsidRPr="0071784C">
              <w:br/>
            </w:r>
            <w:r w:rsidRPr="0071784C">
              <w:sym w:font="Symbol" w:char="F02A"/>
            </w:r>
          </w:p>
        </w:tc>
        <w:tc>
          <w:tcPr>
            <w:tcW w:w="6021" w:type="dxa"/>
          </w:tcPr>
          <w:p w14:paraId="4FE9BB44" w14:textId="77777777" w:rsidR="00E14754" w:rsidRPr="0071784C" w:rsidRDefault="00215B7B" w:rsidP="00E14754">
            <w:pPr>
              <w:widowControl w:val="0"/>
            </w:pPr>
            <w:r>
              <w:rPr>
                <w:noProof/>
              </w:rPr>
              <w:pict w14:anchorId="3507CAE5">
                <v:shape id="Bild 177" o:spid="_x0000_i1277" type="#_x0000_t75" alt="m29" style="width:294pt;height:2in;visibility:visible">
                  <v:imagedata r:id="rId761" o:title="m29"/>
                </v:shape>
              </w:pict>
            </w:r>
          </w:p>
        </w:tc>
      </w:tr>
    </w:tbl>
    <w:p w14:paraId="30DF978C" w14:textId="77777777" w:rsidR="00E14754" w:rsidRDefault="00E14754" w:rsidP="00E14754">
      <w:pPr>
        <w:framePr w:hSpace="141" w:wrap="around" w:vAnchor="text" w:hAnchor="page" w:x="9499" w:y="407"/>
      </w:pPr>
      <w:r>
        <w:object w:dxaOrig="705" w:dyaOrig="615" w14:anchorId="06FF9414">
          <v:shape id="_x0000_i1278" type="#_x0000_t75" style="width:36pt;height:30pt" o:ole="" fillcolor="window">
            <v:imagedata r:id="rId762" o:title=""/>
          </v:shape>
          <o:OLEObject Type="Embed" ProgID="MS_ClipArt_Gallery.2" ShapeID="_x0000_i1278" DrawAspect="Content" ObjectID="_1735305648" r:id="rId763"/>
        </w:object>
      </w:r>
    </w:p>
    <w:p w14:paraId="0CC5AEF4" w14:textId="3875F95D" w:rsidR="00E14754" w:rsidRDefault="00E14754" w:rsidP="00E14754">
      <w:pPr>
        <w:widowControl w:val="0"/>
      </w:pPr>
      <w:bookmarkStart w:id="1356" w:name="_Hlt496412404"/>
      <w:r>
        <w:rPr>
          <w:color w:val="FF0000"/>
        </w:rPr>
        <w:sym w:font="Symbol" w:char="F02A"/>
      </w:r>
      <w:bookmarkStart w:id="1357" w:name="_Hlt44222569"/>
      <w:r>
        <w:fldChar w:fldCharType="begin"/>
      </w:r>
      <w:r w:rsidR="00626526">
        <w:instrText>HYPERLINK "lsgmech.docx" \l "m30"</w:instrText>
      </w:r>
      <w:r>
        <w:fldChar w:fldCharType="separate"/>
      </w:r>
      <w:r>
        <w:rPr>
          <w:rStyle w:val="Hyperlink"/>
          <w:sz w:val="22"/>
        </w:rPr>
        <w:t>3</w:t>
      </w:r>
      <w:bookmarkStart w:id="1358" w:name="_Hlt117055619"/>
      <w:bookmarkStart w:id="1359" w:name="_Hlt44214954"/>
      <w:bookmarkEnd w:id="1358"/>
      <w:r>
        <w:rPr>
          <w:rStyle w:val="Hyperlink"/>
          <w:sz w:val="22"/>
        </w:rPr>
        <w:t>0</w:t>
      </w:r>
      <w:bookmarkEnd w:id="1359"/>
      <w:r>
        <w:rPr>
          <w:rStyle w:val="Hyperlink"/>
          <w:sz w:val="22"/>
        </w:rPr>
        <w:t>.</w:t>
      </w:r>
      <w:r>
        <w:fldChar w:fldCharType="end"/>
      </w:r>
      <w:bookmarkEnd w:id="1356"/>
      <w:bookmarkEnd w:id="1357"/>
      <w:r>
        <w:t xml:space="preserve"> Ein Hammer der Masse 500 g schlägt waagerecht mit 4,0 ms</w:t>
      </w:r>
      <w:r>
        <w:rPr>
          <w:position w:val="6"/>
          <w:vertAlign w:val="superscript"/>
        </w:rPr>
        <w:t>-1</w:t>
      </w:r>
      <w:r>
        <w:t xml:space="preserve"> auf einen Nagel. Dieser gibt 2 cm nach. Wie groß ist die mittlere Kraft des Hammers? Wie groß ist sie, wenn der Nagel fester sitzt und nur um 0,5 mm nachgibt?</w:t>
      </w:r>
      <w:r>
        <w:br/>
        <w:t>Zeigen Sie, dass die Kraft des Hammers automatisch mit der Härte des Widerstandes steigt. Formulieren Sie damit eine „Theorie des blauen Daumens“.</w:t>
      </w:r>
      <w:r>
        <w:br/>
      </w:r>
      <w:r>
        <w:sym w:font="Symbol" w:char="F02A"/>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3614"/>
        <w:gridCol w:w="6164"/>
      </w:tblGrid>
      <w:tr w:rsidR="00E14754" w:rsidRPr="0071784C" w14:paraId="6D015B24" w14:textId="77777777" w:rsidTr="00E14754">
        <w:trPr>
          <w:trHeight w:val="3097"/>
        </w:trPr>
        <w:tc>
          <w:tcPr>
            <w:tcW w:w="3614" w:type="dxa"/>
          </w:tcPr>
          <w:bookmarkStart w:id="1360" w:name="_Hlt45616528"/>
          <w:p w14:paraId="16D578FF" w14:textId="39537D13" w:rsidR="00E14754" w:rsidRPr="0071784C" w:rsidRDefault="00E14754" w:rsidP="00E14754">
            <w:pPr>
              <w:widowControl w:val="0"/>
            </w:pPr>
            <w:r w:rsidRPr="0071784C">
              <w:fldChar w:fldCharType="begin"/>
            </w:r>
            <w:r w:rsidR="00626526">
              <w:instrText>HYPERLINK "lsgmech.docx" \l "m31"</w:instrText>
            </w:r>
            <w:r w:rsidRPr="0071784C">
              <w:fldChar w:fldCharType="separate"/>
            </w:r>
            <w:r>
              <w:rPr>
                <w:rStyle w:val="Hyperlink"/>
                <w:sz w:val="22"/>
              </w:rPr>
              <w:t>3</w:t>
            </w:r>
            <w:bookmarkStart w:id="1361" w:name="_Hlt496412407"/>
            <w:r>
              <w:rPr>
                <w:rStyle w:val="Hyperlink"/>
                <w:sz w:val="22"/>
              </w:rPr>
              <w:t>1</w:t>
            </w:r>
            <w:bookmarkEnd w:id="1361"/>
            <w:r>
              <w:rPr>
                <w:rStyle w:val="Hyperlink"/>
                <w:sz w:val="22"/>
              </w:rPr>
              <w:t>.</w:t>
            </w:r>
            <w:r w:rsidRPr="0071784C">
              <w:fldChar w:fldCharType="end"/>
            </w:r>
            <w:bookmarkEnd w:id="1360"/>
            <w:r w:rsidRPr="0071784C">
              <w:t xml:space="preserve"> Ein Körper der Masse m = 2 kg wird geradlinig, wie im Geschwindigkeits-Zeit-Diagramm angegeben, bewegt. Berechnen Sie für die einzelnen Intervalle die wirkende Kraft und zeichnen Sie das Zeit-Kraft-Diagramm.</w:t>
            </w:r>
            <w:r w:rsidRPr="0071784C">
              <w:br/>
            </w:r>
            <w:r w:rsidRPr="0071784C">
              <w:sym w:font="Symbol" w:char="F02A"/>
            </w:r>
            <w:r w:rsidRPr="0071784C">
              <w:sym w:font="Symbol" w:char="F02A"/>
            </w:r>
          </w:p>
        </w:tc>
        <w:tc>
          <w:tcPr>
            <w:tcW w:w="6164" w:type="dxa"/>
          </w:tcPr>
          <w:p w14:paraId="168F8483" w14:textId="77777777" w:rsidR="00E14754" w:rsidRPr="0071784C" w:rsidRDefault="00E14754" w:rsidP="00E14754">
            <w:r w:rsidRPr="0071784C">
              <w:object w:dxaOrig="6088" w:dyaOrig="2696" w14:anchorId="15E0716D">
                <v:shape id="_x0000_i1279" type="#_x0000_t75" style="width:276pt;height:2in" o:ole="" fillcolor="window">
                  <v:imagedata r:id="rId764" o:title=""/>
                </v:shape>
                <o:OLEObject Type="Embed" ProgID="MSWorks.Sheet.3" ShapeID="_x0000_i1279" DrawAspect="Content" ObjectID="_1735305649" r:id="rId765"/>
              </w:object>
            </w:r>
          </w:p>
          <w:p w14:paraId="1ADB6012" w14:textId="77777777" w:rsidR="00E14754" w:rsidRPr="0071784C" w:rsidRDefault="00E14754" w:rsidP="00E14754">
            <w:pPr>
              <w:widowControl w:val="0"/>
            </w:pPr>
          </w:p>
        </w:tc>
      </w:tr>
    </w:tbl>
    <w:bookmarkStart w:id="1362" w:name="_Hlt496412443"/>
    <w:p w14:paraId="681274A7" w14:textId="51831151" w:rsidR="00E14754" w:rsidRDefault="00E14754" w:rsidP="00E14754">
      <w:pPr>
        <w:widowControl w:val="0"/>
      </w:pPr>
      <w:r>
        <w:fldChar w:fldCharType="begin"/>
      </w:r>
      <w:r w:rsidR="00626526">
        <w:instrText>HYPERLINK "lsgmech.docx" \l "m35"</w:instrText>
      </w:r>
      <w:r>
        <w:fldChar w:fldCharType="separate"/>
      </w:r>
      <w:r>
        <w:rPr>
          <w:rStyle w:val="Hyperlink"/>
          <w:sz w:val="22"/>
        </w:rPr>
        <w:t>3</w:t>
      </w:r>
      <w:bookmarkStart w:id="1363" w:name="_Hlt45616662"/>
      <w:r>
        <w:rPr>
          <w:rStyle w:val="Hyperlink"/>
          <w:sz w:val="22"/>
        </w:rPr>
        <w:t>5</w:t>
      </w:r>
      <w:bookmarkEnd w:id="1363"/>
      <w:r>
        <w:rPr>
          <w:rStyle w:val="Hyperlink"/>
          <w:sz w:val="22"/>
        </w:rPr>
        <w:t>.</w:t>
      </w:r>
      <w:r>
        <w:fldChar w:fldCharType="end"/>
      </w:r>
      <w:bookmarkEnd w:id="1362"/>
      <w:r>
        <w:t xml:space="preserve"> Nehmen Sie aus physikalischer Sicht zu folgender Geschichte von Theodor Storm Stellung: „...Da lag der kleine Häwelmann mit offenen Augen in seinem Rollenbett und hielt das eine Beinchen wie einen Mastbaum in die Höhe. Sein kleines Hemd hatte er ausgezogen und hing es wie ein Segel an seiner kleinen Zehe auf; dann nahm er ein Hemdzipfelchen in jede Hand und fing mit beiden Backen an zu blasen. Und allmählich, leise, leise, fing es an zu rollen, ...“.</w:t>
      </w:r>
      <w:r>
        <w:br/>
      </w:r>
      <w:r>
        <w:sym w:font="Symbol" w:char="F02A"/>
      </w:r>
      <w:r>
        <w:sym w:font="Symbol" w:char="F02A"/>
      </w:r>
    </w:p>
    <w:bookmarkStart w:id="1364" w:name="_Hlt496412447"/>
    <w:p w14:paraId="27121F2F" w14:textId="5A69247B" w:rsidR="00E14754" w:rsidRDefault="00E14754" w:rsidP="00E14754">
      <w:pPr>
        <w:widowControl w:val="0"/>
      </w:pPr>
      <w:r>
        <w:fldChar w:fldCharType="begin"/>
      </w:r>
      <w:r w:rsidR="00626526">
        <w:instrText>HYPERLINK "lsgmech.docx" \l "m36"</w:instrText>
      </w:r>
      <w:r>
        <w:fldChar w:fldCharType="separate"/>
      </w:r>
      <w:r>
        <w:rPr>
          <w:rStyle w:val="Hyperlink"/>
          <w:sz w:val="22"/>
        </w:rPr>
        <w:t>3</w:t>
      </w:r>
      <w:bookmarkStart w:id="1365" w:name="_Hlt45616659"/>
      <w:r>
        <w:rPr>
          <w:rStyle w:val="Hyperlink"/>
          <w:sz w:val="22"/>
        </w:rPr>
        <w:t>6</w:t>
      </w:r>
      <w:bookmarkEnd w:id="1365"/>
      <w:r>
        <w:rPr>
          <w:rStyle w:val="Hyperlink"/>
          <w:sz w:val="22"/>
        </w:rPr>
        <w:t>.</w:t>
      </w:r>
      <w:r>
        <w:fldChar w:fldCharType="end"/>
      </w:r>
      <w:bookmarkEnd w:id="1364"/>
      <w:r>
        <w:t xml:space="preserve"> Zwei Beobachter A und B stehen auf Rollschuhen einander gegenüber und halten ein Seil in den Händen. Erklären Sie „actio gleich reactio“ für </w:t>
      </w:r>
      <w:r>
        <w:br/>
        <w:t>a) A zieht alleine am Seil, B hält nur fest.</w:t>
      </w:r>
      <w:r>
        <w:br/>
        <w:t>b) A und B ziehen jeder am Seil.</w:t>
      </w:r>
      <w:r>
        <w:br/>
        <w:t>c) A zieht am Seil und B darf keinerlei Kraft auf das Seil ausüben.</w:t>
      </w:r>
      <w:r>
        <w:br/>
        <w:t>Was wir jeweils geschehen und wo werden sich A und B jeweils treffen?</w:t>
      </w:r>
      <w:r>
        <w:br/>
      </w:r>
      <w:r>
        <w:sym w:font="Symbol" w:char="F02A"/>
      </w:r>
    </w:p>
    <w:p w14:paraId="7D4312DB" w14:textId="64E561B2" w:rsidR="00E14754" w:rsidRDefault="00215B7B" w:rsidP="00E14754">
      <w:pPr>
        <w:widowControl w:val="0"/>
      </w:pPr>
      <w:hyperlink r:id="rId766" w:anchor="m90" w:history="1">
        <w:r w:rsidR="00E14754">
          <w:rPr>
            <w:rStyle w:val="Hyperlink"/>
            <w:sz w:val="22"/>
          </w:rPr>
          <w:t>9</w:t>
        </w:r>
        <w:bookmarkStart w:id="1366" w:name="_Hlt496412450"/>
        <w:r w:rsidR="00E14754">
          <w:rPr>
            <w:rStyle w:val="Hyperlink"/>
            <w:sz w:val="22"/>
          </w:rPr>
          <w:t>0</w:t>
        </w:r>
        <w:bookmarkEnd w:id="1366"/>
        <w:r w:rsidR="00E14754">
          <w:rPr>
            <w:rStyle w:val="Hyperlink"/>
            <w:sz w:val="22"/>
          </w:rPr>
          <w:t>.</w:t>
        </w:r>
      </w:hyperlink>
      <w:r w:rsidR="00E14754">
        <w:t xml:space="preserve"> Eine Kraft von 1200 N beschleunigt auf einer Strecke von 100 m einen Wagen. Das Fahrzeug erreicht dadurch eine Geschwindigkeit von 62 km/h. Wie groß ist seine Masse?</w:t>
      </w:r>
      <w:r w:rsidR="00E14754">
        <w:br/>
      </w:r>
      <w:r w:rsidR="00E14754">
        <w:sym w:font="Symbol" w:char="F02A"/>
      </w:r>
      <w:r w:rsidR="00E14754">
        <w:sym w:font="Symbol" w:char="F02A"/>
      </w:r>
    </w:p>
    <w:p w14:paraId="11375206" w14:textId="4EE1D902" w:rsidR="00E14754" w:rsidRDefault="00215B7B" w:rsidP="00E14754">
      <w:pPr>
        <w:widowControl w:val="0"/>
      </w:pPr>
      <w:hyperlink r:id="rId767" w:anchor="m106" w:history="1">
        <w:r w:rsidR="00E14754">
          <w:rPr>
            <w:rStyle w:val="Hyperlink"/>
            <w:sz w:val="22"/>
          </w:rPr>
          <w:t>1</w:t>
        </w:r>
        <w:bookmarkStart w:id="1367" w:name="_Hlt496412454"/>
        <w:r w:rsidR="00E14754">
          <w:rPr>
            <w:rStyle w:val="Hyperlink"/>
            <w:sz w:val="22"/>
          </w:rPr>
          <w:t>0</w:t>
        </w:r>
        <w:bookmarkEnd w:id="1367"/>
        <w:r w:rsidR="00E14754">
          <w:rPr>
            <w:rStyle w:val="Hyperlink"/>
            <w:sz w:val="22"/>
          </w:rPr>
          <w:t>6.</w:t>
        </w:r>
      </w:hyperlink>
      <w:r w:rsidR="00E14754">
        <w:t xml:space="preserve"> Der Motor eines Autos (Masse 800 kg) beschleunigt das Fahrzeug in 11 Sekunden vom Stillstand auf die Geschwindigkeit 100 km/h. Welche Kraft muss der Motor kontinuierlich aufbringen?</w:t>
      </w:r>
      <w:r w:rsidR="00E14754">
        <w:br/>
      </w:r>
      <w:r w:rsidR="00E14754">
        <w:sym w:font="Symbol" w:char="F02A"/>
      </w:r>
      <w:r w:rsidR="00E14754">
        <w:sym w:font="Symbol" w:char="F02A"/>
      </w:r>
    </w:p>
    <w:p w14:paraId="12526A67" w14:textId="4E3B03E5" w:rsidR="00E14754" w:rsidRDefault="00E14754" w:rsidP="00E14754">
      <w:pPr>
        <w:widowControl w:val="0"/>
      </w:pPr>
      <w:bookmarkStart w:id="1368" w:name="_Hlt496412457"/>
      <w:r>
        <w:rPr>
          <w:color w:val="FF0000"/>
        </w:rPr>
        <w:sym w:font="Symbol" w:char="F02A"/>
      </w:r>
      <w:bookmarkStart w:id="1369" w:name="_Hlt119741466"/>
      <w:r>
        <w:fldChar w:fldCharType="begin"/>
      </w:r>
      <w:r w:rsidR="00626526">
        <w:instrText>HYPERLINK "lsgmech.docx" \l "m107"</w:instrText>
      </w:r>
      <w:r>
        <w:fldChar w:fldCharType="separate"/>
      </w:r>
      <w:r>
        <w:rPr>
          <w:rStyle w:val="Hyperlink"/>
          <w:sz w:val="22"/>
        </w:rPr>
        <w:t>1</w:t>
      </w:r>
      <w:bookmarkStart w:id="1370" w:name="_Hlt45616791"/>
      <w:r>
        <w:rPr>
          <w:rStyle w:val="Hyperlink"/>
          <w:sz w:val="22"/>
        </w:rPr>
        <w:t>0</w:t>
      </w:r>
      <w:bookmarkStart w:id="1371" w:name="_Hlt52178400"/>
      <w:bookmarkEnd w:id="1370"/>
      <w:r>
        <w:rPr>
          <w:rStyle w:val="Hyperlink"/>
          <w:sz w:val="22"/>
        </w:rPr>
        <w:t>7</w:t>
      </w:r>
      <w:bookmarkEnd w:id="1371"/>
      <w:r>
        <w:rPr>
          <w:rStyle w:val="Hyperlink"/>
          <w:sz w:val="22"/>
        </w:rPr>
        <w:t>.</w:t>
      </w:r>
      <w:r>
        <w:fldChar w:fldCharType="end"/>
      </w:r>
      <w:bookmarkEnd w:id="1368"/>
      <w:bookmarkEnd w:id="1369"/>
      <w:r>
        <w:t xml:space="preserve"> Der Motor eines Fahrzeuges der Masse 1100 kg erzeugt kontinuierlich eine Kraft von 8 kN. 32 % der aufgewendeten Kraft können zur Beschleunigung des Fahrzeuges verwendet werden. Welche Geschwindigkeit (in km/h) erreicht das Fahrzeug in 10 Sekunden, wenn es aus dem Stand heraus beschleunigt?</w:t>
      </w:r>
      <w:r>
        <w:br/>
      </w:r>
      <w:r>
        <w:sym w:font="Symbol" w:char="F02A"/>
      </w:r>
      <w:r>
        <w:sym w:font="Symbol" w:char="F02A"/>
      </w:r>
    </w:p>
    <w:p w14:paraId="7EC8AA0F" w14:textId="494EF86B" w:rsidR="00E14754" w:rsidRDefault="00E14754" w:rsidP="00E14754">
      <w:pPr>
        <w:widowControl w:val="0"/>
      </w:pPr>
      <w:r>
        <w:rPr>
          <w:color w:val="FF0000"/>
        </w:rPr>
        <w:sym w:font="Symbol" w:char="F02A"/>
      </w:r>
      <w:hyperlink r:id="rId768" w:anchor="m174" w:history="1">
        <w:r>
          <w:rPr>
            <w:rStyle w:val="Hyperlink"/>
            <w:sz w:val="22"/>
          </w:rPr>
          <w:t>1</w:t>
        </w:r>
        <w:bookmarkStart w:id="1372" w:name="_Hlt496412460"/>
        <w:r>
          <w:rPr>
            <w:rStyle w:val="Hyperlink"/>
            <w:sz w:val="22"/>
          </w:rPr>
          <w:t>7</w:t>
        </w:r>
        <w:bookmarkStart w:id="1373" w:name="_Hlt53837384"/>
        <w:bookmarkEnd w:id="1372"/>
        <w:r>
          <w:rPr>
            <w:rStyle w:val="Hyperlink"/>
            <w:sz w:val="22"/>
          </w:rPr>
          <w:t>4</w:t>
        </w:r>
        <w:bookmarkEnd w:id="1373"/>
        <w:r>
          <w:rPr>
            <w:rStyle w:val="Hyperlink"/>
            <w:sz w:val="22"/>
          </w:rPr>
          <w:t>.</w:t>
        </w:r>
      </w:hyperlink>
      <w:r>
        <w:t xml:space="preserve"> Die Kabine eines Aufzugs hat eine Masse von 2,0 t. Sie wird aus der Ruhe gleichmäßig nach oben beschleunigt und erreicht nach 2,5 m die Geschwindigkeit von 1,0 ms</w:t>
      </w:r>
      <w:r>
        <w:rPr>
          <w:position w:val="6"/>
          <w:vertAlign w:val="superscript"/>
        </w:rPr>
        <w:t>-1</w:t>
      </w:r>
      <w:r>
        <w:t>. Danach fährt die Kabine gleichförmig weiter. Für die Lösung der Aufgabe werden Reibung und Masse des Seils vernachlässigt.</w:t>
      </w:r>
      <w:r>
        <w:br/>
        <w:t>a) Berechnen Sie die Beschleunigung der Kabine.</w:t>
      </w:r>
      <w:r>
        <w:br/>
        <w:t>b) Berechnen Sie die Kraft, die während des  Beschleunigungsvorgangs auf das Seil wirkt.</w:t>
      </w:r>
      <w:r>
        <w:br/>
        <w:t>c) Berechnen Sie die vom Antriebsmotor während des Beschleunigungsvorgangs verrichtete Arbeit.</w:t>
      </w:r>
      <w:r>
        <w:br/>
      </w:r>
      <w:r>
        <w:sym w:font="Symbol" w:char="F02A"/>
      </w:r>
      <w:r>
        <w:sym w:font="Symbol" w:char="F02A"/>
      </w:r>
      <w:r>
        <w:sym w:font="Symbol" w:char="F02A"/>
      </w:r>
    </w:p>
    <w:p w14:paraId="73310DF0" w14:textId="759D00C7" w:rsidR="00E14754" w:rsidRDefault="00215B7B" w:rsidP="00E14754">
      <w:pPr>
        <w:widowControl w:val="0"/>
      </w:pPr>
      <w:hyperlink r:id="rId769" w:anchor="m179" w:history="1">
        <w:r w:rsidR="00E14754">
          <w:rPr>
            <w:rStyle w:val="Hyperlink"/>
            <w:sz w:val="22"/>
          </w:rPr>
          <w:t>1</w:t>
        </w:r>
        <w:bookmarkStart w:id="1374" w:name="_Hlt496412464"/>
        <w:r w:rsidR="00E14754">
          <w:rPr>
            <w:rStyle w:val="Hyperlink"/>
            <w:sz w:val="22"/>
          </w:rPr>
          <w:t>7</w:t>
        </w:r>
        <w:bookmarkEnd w:id="1374"/>
        <w:r w:rsidR="00E14754">
          <w:rPr>
            <w:rStyle w:val="Hyperlink"/>
            <w:sz w:val="22"/>
          </w:rPr>
          <w:t>9.</w:t>
        </w:r>
      </w:hyperlink>
      <w:r w:rsidR="00E14754">
        <w:t xml:space="preserve"> Ein Rammbär mit der Masse 450 kg fällt aus 3,9 m Höhe herab und trifft auf einen Pfahl, wobei der Rammbär in 0,01 s gleichmäßig abgebremst wird. Mit welcher Kraft drückt er den Pfahl in den Boden?</w:t>
      </w:r>
      <w:r w:rsidR="00E14754">
        <w:br/>
      </w:r>
      <w:r w:rsidR="00E14754">
        <w:sym w:font="Symbol" w:char="F02A"/>
      </w:r>
      <w:r w:rsidR="00E14754">
        <w:sym w:font="Symbol" w:char="F02A"/>
      </w:r>
    </w:p>
    <w:p w14:paraId="3BF0A035" w14:textId="77777777" w:rsidR="00E14754" w:rsidRDefault="00E14754" w:rsidP="00E14754">
      <w:pPr>
        <w:widowControl w:val="0"/>
        <w:spacing w:line="240" w:lineRule="atLeast"/>
      </w:pPr>
    </w:p>
    <w:bookmarkStart w:id="1375" w:name="_Hlt44163506"/>
    <w:p w14:paraId="193EDA03" w14:textId="1DB9D131" w:rsidR="00E14754" w:rsidRDefault="00E14754" w:rsidP="00E14754">
      <w:pPr>
        <w:widowControl w:val="0"/>
        <w:spacing w:line="240" w:lineRule="atLeast"/>
      </w:pPr>
      <w:r>
        <w:fldChar w:fldCharType="begin"/>
      </w:r>
      <w:r w:rsidR="00626526">
        <w:instrText>HYPERLINK "lsgmech.docx" \l "m219"</w:instrText>
      </w:r>
      <w:r>
        <w:fldChar w:fldCharType="separate"/>
      </w:r>
      <w:r>
        <w:rPr>
          <w:rStyle w:val="Hyperlink"/>
          <w:sz w:val="22"/>
        </w:rPr>
        <w:t>2</w:t>
      </w:r>
      <w:bookmarkStart w:id="1376" w:name="_Hlt496412471"/>
      <w:r>
        <w:rPr>
          <w:rStyle w:val="Hyperlink"/>
          <w:sz w:val="22"/>
        </w:rPr>
        <w:t>1</w:t>
      </w:r>
      <w:bookmarkEnd w:id="1376"/>
      <w:r>
        <w:rPr>
          <w:rStyle w:val="Hyperlink"/>
          <w:sz w:val="22"/>
        </w:rPr>
        <w:t>9.</w:t>
      </w:r>
      <w:r>
        <w:fldChar w:fldCharType="end"/>
      </w:r>
      <w:bookmarkEnd w:id="1375"/>
      <w:r>
        <w:t xml:space="preserve"> Bei einem Crash-Test stößt ein PKW mit der Geschwindigkeit 50 kmh</w:t>
      </w:r>
      <w:r>
        <w:rPr>
          <w:position w:val="5"/>
          <w:vertAlign w:val="superscript"/>
        </w:rPr>
        <w:t>-1</w:t>
      </w:r>
      <w:r>
        <w:t xml:space="preserve"> frontal gegen eine Mauer. Durch Deformation der Knautschzone um 40 cm kommt der Wagen zum Stillstand. Mit welcher Kraft muss der Sicherheitsgurt eine Puppe mit der Masse 70 kg halten, wenn eine konstante Bremsbeschleunigung angenommen wird?</w:t>
      </w:r>
      <w:r>
        <w:br/>
        <w:t>Erklären Sie mit Hilfe der entsprechenden physikalischen Gesetze, welche Funktionen der Sicherheitsgurt hat.</w:t>
      </w:r>
      <w:r>
        <w:br/>
      </w:r>
      <w:r>
        <w:sym w:font="Symbol" w:char="F02A"/>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55091529" w14:textId="77777777" w:rsidTr="00E14754">
        <w:tc>
          <w:tcPr>
            <w:tcW w:w="4889" w:type="dxa"/>
          </w:tcPr>
          <w:p w14:paraId="1B3E66E1" w14:textId="2333BF51" w:rsidR="00E14754" w:rsidRPr="0071784C" w:rsidRDefault="00E14754" w:rsidP="00E14754">
            <w:pPr>
              <w:widowControl w:val="0"/>
              <w:tabs>
                <w:tab w:val="left" w:pos="8647"/>
              </w:tabs>
            </w:pPr>
            <w:bookmarkStart w:id="1377" w:name="_Hlt495844554"/>
            <w:r>
              <w:rPr>
                <w:color w:val="FF0000"/>
              </w:rPr>
              <w:sym w:font="Symbol" w:char="F02A"/>
            </w:r>
            <w:hyperlink r:id="rId770" w:anchor="m263" w:history="1">
              <w:r>
                <w:rPr>
                  <w:rStyle w:val="Hyperlink"/>
                  <w:sz w:val="22"/>
                </w:rPr>
                <w:t>2</w:t>
              </w:r>
              <w:bookmarkStart w:id="1378" w:name="_Hlt14181770"/>
              <w:bookmarkStart w:id="1379" w:name="_Hlt495844568"/>
              <w:bookmarkEnd w:id="1378"/>
              <w:r>
                <w:rPr>
                  <w:rStyle w:val="Hyperlink"/>
                  <w:sz w:val="22"/>
                </w:rPr>
                <w:t>6</w:t>
              </w:r>
              <w:bookmarkEnd w:id="1379"/>
              <w:r>
                <w:rPr>
                  <w:rStyle w:val="Hyperlink"/>
                  <w:sz w:val="22"/>
                </w:rPr>
                <w:t>3.</w:t>
              </w:r>
            </w:hyperlink>
            <w:bookmarkEnd w:id="1377"/>
            <w:r w:rsidRPr="0071784C">
              <w:t xml:space="preserve"> Zwei Massen von m</w:t>
            </w:r>
            <w:r w:rsidRPr="0071784C">
              <w:rPr>
                <w:vertAlign w:val="subscript"/>
              </w:rPr>
              <w:t>1</w:t>
            </w:r>
            <w:r w:rsidRPr="0071784C">
              <w:t> = 8 kg und m</w:t>
            </w:r>
            <w:r w:rsidRPr="0071784C">
              <w:rPr>
                <w:vertAlign w:val="subscript"/>
              </w:rPr>
              <w:t>2</w:t>
            </w:r>
            <w:r w:rsidRPr="0071784C">
              <w:t> = 12 kg hängen an den Enden eines Seils, das über eine feste Rolle mit vernachlässigbarer Masse geführt ist.</w:t>
            </w:r>
            <w:r w:rsidRPr="0071784C">
              <w:br/>
              <w:t>a) Wie groß ist die Beschleunigung des als reibungsfrei angenommenen Systems?</w:t>
            </w:r>
            <w:r w:rsidRPr="0071784C">
              <w:br/>
              <w:t>b) Wie groß ist die Seilspannung (das ist die im Seil herrschende Kraft)?</w:t>
            </w:r>
            <w:r w:rsidRPr="0071784C">
              <w:br/>
            </w:r>
            <w:r w:rsidRPr="0071784C">
              <w:sym w:font="Symbol" w:char="F02A"/>
            </w:r>
            <w:r w:rsidRPr="0071784C">
              <w:sym w:font="Symbol" w:char="F02A"/>
            </w:r>
          </w:p>
        </w:tc>
        <w:tc>
          <w:tcPr>
            <w:tcW w:w="4889" w:type="dxa"/>
          </w:tcPr>
          <w:p w14:paraId="43FD8BA5" w14:textId="77777777" w:rsidR="00E14754" w:rsidRPr="0071784C" w:rsidRDefault="00215B7B" w:rsidP="00E14754">
            <w:r>
              <w:rPr>
                <w:noProof/>
              </w:rPr>
              <w:pict w14:anchorId="5E6C11E0">
                <v:shape id="Bild 180" o:spid="_x0000_i1280" type="#_x0000_t75" alt="m263" style="width:168pt;height:240pt;visibility:visible">
                  <v:imagedata r:id="rId771" o:title="m263"/>
                </v:shape>
              </w:pict>
            </w:r>
          </w:p>
          <w:p w14:paraId="70E324D6" w14:textId="77777777" w:rsidR="00E14754" w:rsidRPr="0071784C" w:rsidRDefault="00E14754" w:rsidP="00E14754">
            <w:pPr>
              <w:widowControl w:val="0"/>
              <w:tabs>
                <w:tab w:val="left" w:pos="8647"/>
              </w:tabs>
            </w:pPr>
          </w:p>
        </w:tc>
      </w:tr>
    </w:tbl>
    <w:p w14:paraId="587DA3A1" w14:textId="77777777" w:rsidR="00454A80" w:rsidRDefault="00454A80" w:rsidP="00E14754">
      <w:bookmarkStart w:id="1380" w:name="_Hlt516661729"/>
      <w:bookmarkEnd w:id="1380"/>
    </w:p>
    <w:p w14:paraId="66FB3A3E" w14:textId="749DE7C4" w:rsidR="00E14754" w:rsidRDefault="00215B7B" w:rsidP="00E14754">
      <w:hyperlink r:id="rId772" w:anchor="m265" w:history="1">
        <w:r w:rsidR="00E14754">
          <w:rPr>
            <w:rStyle w:val="Hyperlink"/>
            <w:sz w:val="22"/>
          </w:rPr>
          <w:t>2</w:t>
        </w:r>
        <w:bookmarkStart w:id="1381" w:name="_Hlt496412480"/>
        <w:r w:rsidR="00E14754">
          <w:rPr>
            <w:rStyle w:val="Hyperlink"/>
            <w:sz w:val="22"/>
          </w:rPr>
          <w:t>6</w:t>
        </w:r>
        <w:bookmarkStart w:id="1382" w:name="_Hlt517097691"/>
        <w:bookmarkEnd w:id="1381"/>
        <w:r w:rsidR="00E14754">
          <w:rPr>
            <w:rStyle w:val="Hyperlink"/>
            <w:sz w:val="22"/>
          </w:rPr>
          <w:t>5</w:t>
        </w:r>
        <w:bookmarkEnd w:id="1382"/>
        <w:r w:rsidR="00E14754">
          <w:rPr>
            <w:rStyle w:val="Hyperlink"/>
            <w:sz w:val="22"/>
          </w:rPr>
          <w:t>.</w:t>
        </w:r>
      </w:hyperlink>
      <w:r w:rsidR="00E14754">
        <w:t xml:space="preserve"> Erkläre, warum beim Abschuss eines Gewehres ein Rückstoß entsteht. Begründe mit dem wirkenden Newtonschen Gesetz und nenne seinen Inhalt!</w:t>
      </w:r>
      <w:r w:rsidR="00E14754">
        <w:br/>
      </w:r>
      <w:r w:rsidR="00E14754">
        <w:sym w:font="Symbol" w:char="F02A"/>
      </w:r>
    </w:p>
    <w:p w14:paraId="4EF645CC" w14:textId="68D14BE7" w:rsidR="00E14754" w:rsidRDefault="00E14754" w:rsidP="00E14754">
      <w:pPr>
        <w:widowControl w:val="0"/>
        <w:tabs>
          <w:tab w:val="left" w:pos="8647"/>
        </w:tabs>
      </w:pPr>
      <w:r>
        <w:rPr>
          <w:color w:val="FF0000"/>
        </w:rPr>
        <w:sym w:font="Symbol" w:char="F02A"/>
      </w:r>
      <w:hyperlink r:id="rId773" w:anchor="m266" w:history="1">
        <w:r>
          <w:rPr>
            <w:rStyle w:val="Hyperlink"/>
            <w:sz w:val="22"/>
          </w:rPr>
          <w:t>2</w:t>
        </w:r>
        <w:bookmarkStart w:id="1383" w:name="_Hlt496412484"/>
        <w:r>
          <w:rPr>
            <w:rStyle w:val="Hyperlink"/>
            <w:sz w:val="22"/>
          </w:rPr>
          <w:t>6</w:t>
        </w:r>
        <w:bookmarkStart w:id="1384" w:name="_Hlt44163673"/>
        <w:bookmarkEnd w:id="1383"/>
        <w:r>
          <w:rPr>
            <w:rStyle w:val="Hyperlink"/>
            <w:sz w:val="22"/>
          </w:rPr>
          <w:t>6</w:t>
        </w:r>
        <w:bookmarkEnd w:id="1384"/>
        <w:r>
          <w:rPr>
            <w:rStyle w:val="Hyperlink"/>
            <w:sz w:val="22"/>
          </w:rPr>
          <w:t>.</w:t>
        </w:r>
      </w:hyperlink>
      <w:r>
        <w:t xml:space="preserve"> Auf einem Trinkglas von 10 cm Durchmesser liegt ein Kartenblatt und in der Mitte darauf eine Münze. Mit welcher Mindestgeschwindigkeit muss das Blatt weggezogen werden, damit die Münze noch in das Glas fällt? (µ = 0,5)</w:t>
      </w:r>
      <w:r>
        <w:br/>
      </w:r>
      <w:r>
        <w:sym w:font="Symbol" w:char="F02A"/>
      </w:r>
      <w:r>
        <w:sym w:font="Symbol" w:char="F02A"/>
      </w:r>
    </w:p>
    <w:p w14:paraId="58E084D1" w14:textId="77777777" w:rsidR="00E14754" w:rsidRDefault="00E14754" w:rsidP="00E14754">
      <w:pPr>
        <w:widowControl w:val="0"/>
        <w:tabs>
          <w:tab w:val="left" w:pos="8647"/>
        </w:tabs>
      </w:pPr>
    </w:p>
    <w:p w14:paraId="38541A5F" w14:textId="4059C6F1" w:rsidR="00E14754" w:rsidRDefault="00215B7B" w:rsidP="00E14754">
      <w:pPr>
        <w:widowControl w:val="0"/>
        <w:tabs>
          <w:tab w:val="left" w:pos="8647"/>
        </w:tabs>
      </w:pPr>
      <w:hyperlink r:id="rId774" w:anchor="m274" w:history="1">
        <w:r w:rsidR="00E14754">
          <w:rPr>
            <w:rStyle w:val="Hyperlink"/>
            <w:sz w:val="22"/>
          </w:rPr>
          <w:t>2</w:t>
        </w:r>
        <w:bookmarkStart w:id="1385" w:name="_Hlt496412490"/>
        <w:r w:rsidR="00E14754">
          <w:rPr>
            <w:rStyle w:val="Hyperlink"/>
            <w:sz w:val="22"/>
          </w:rPr>
          <w:t>7</w:t>
        </w:r>
        <w:bookmarkEnd w:id="1385"/>
        <w:r w:rsidR="00E14754">
          <w:rPr>
            <w:rStyle w:val="Hyperlink"/>
            <w:sz w:val="22"/>
          </w:rPr>
          <w:t>4.</w:t>
        </w:r>
      </w:hyperlink>
      <w:r w:rsidR="00E14754">
        <w:t xml:space="preserve"> Ein PKW der Gesamtmasse 1,5 t bewegt sich auf einer horizontalen Straße mit der Geschwindigkeit 40 km/h. Beim anschließenden Bremsen wirkt bis zum Stillstand des PKW der Reibungskraftbetrag 6,6 kN. </w:t>
      </w:r>
      <w:r w:rsidR="00E14754">
        <w:br/>
        <w:t>Berechnen Sie den Bremsweg.</w:t>
      </w:r>
      <w:r w:rsidR="00E14754">
        <w:br/>
      </w:r>
      <w:r w:rsidR="00E14754">
        <w:sym w:font="Symbol" w:char="F02A"/>
      </w:r>
      <w:r w:rsidR="00E14754">
        <w:sym w:font="Symbol" w:char="F02A"/>
      </w:r>
      <w:bookmarkStart w:id="1386" w:name="_Hlt496412494"/>
    </w:p>
    <w:p w14:paraId="0D847D31" w14:textId="4F31E637" w:rsidR="00E14754" w:rsidRDefault="00215B7B" w:rsidP="00E14754">
      <w:pPr>
        <w:widowControl w:val="0"/>
        <w:tabs>
          <w:tab w:val="left" w:pos="8647"/>
        </w:tabs>
      </w:pPr>
      <w:hyperlink r:id="rId775" w:anchor="m280" w:history="1">
        <w:r w:rsidR="00E14754">
          <w:rPr>
            <w:rStyle w:val="Hyperlink"/>
            <w:sz w:val="22"/>
          </w:rPr>
          <w:t>280.</w:t>
        </w:r>
      </w:hyperlink>
      <w:bookmarkEnd w:id="1386"/>
      <w:r w:rsidR="00E14754">
        <w:t xml:space="preserve"> Welche Bremskraft ist erforderlich, um ein Fahrzeug von 800 kg Masse, dessen Geschwindigkeit 25 ms</w:t>
      </w:r>
      <w:r w:rsidR="00E14754">
        <w:rPr>
          <w:vertAlign w:val="superscript"/>
        </w:rPr>
        <w:t>-1</w:t>
      </w:r>
      <w:r w:rsidR="00E14754">
        <w:t xml:space="preserve"> beträgt,</w:t>
      </w:r>
      <w:r w:rsidR="00E14754">
        <w:br/>
        <w:t>a) innerhalb von 60 m und</w:t>
      </w:r>
      <w:r w:rsidR="00E14754">
        <w:br/>
        <w:t>b) innerhalb von 60 s zum Halten zu bringen?</w:t>
      </w:r>
      <w:r w:rsidR="00E14754">
        <w:br/>
      </w:r>
      <w:r w:rsidR="00E14754">
        <w:sym w:font="Symbol" w:char="F02A"/>
      </w:r>
      <w:r w:rsidR="00E14754">
        <w:sym w:font="Symbol" w:char="F02A"/>
      </w:r>
    </w:p>
    <w:p w14:paraId="2EC369A3" w14:textId="77777777" w:rsidR="00E14754" w:rsidRDefault="00E14754" w:rsidP="00E14754">
      <w:pPr>
        <w:widowControl w:val="0"/>
      </w:pPr>
    </w:p>
    <w:bookmarkStart w:id="1387" w:name="_Hlt496353359"/>
    <w:p w14:paraId="19B86BD5" w14:textId="35347DDF" w:rsidR="00E14754" w:rsidRDefault="00E14754" w:rsidP="00E14754">
      <w:pPr>
        <w:widowControl w:val="0"/>
      </w:pPr>
      <w:r>
        <w:fldChar w:fldCharType="begin"/>
      </w:r>
      <w:r w:rsidR="00626526">
        <w:instrText>HYPERLINK "lsgmech.docx" \l "m284"</w:instrText>
      </w:r>
      <w:r>
        <w:fldChar w:fldCharType="separate"/>
      </w:r>
      <w:r>
        <w:rPr>
          <w:rStyle w:val="Hyperlink"/>
          <w:sz w:val="22"/>
        </w:rPr>
        <w:t>284.</w:t>
      </w:r>
      <w:r>
        <w:fldChar w:fldCharType="end"/>
      </w:r>
      <w:bookmarkEnd w:id="1387"/>
      <w:r>
        <w:t xml:space="preserve"> Warum konnte auch Münchhausen sich nicht selbst an den Haaren aus dem Sumpf ziehen?</w:t>
      </w:r>
      <w:r>
        <w:br/>
      </w:r>
      <w:r>
        <w:sym w:font="Symbol" w:char="F02A"/>
      </w:r>
    </w:p>
    <w:p w14:paraId="530D8725" w14:textId="3D5FA28E" w:rsidR="00E14754" w:rsidRDefault="00E14754" w:rsidP="00E14754">
      <w:pPr>
        <w:widowControl w:val="0"/>
        <w:rPr>
          <w:rFonts w:ascii="Unique Extended" w:hAnsi="Unique Extended"/>
        </w:rPr>
      </w:pPr>
      <w:r>
        <w:rPr>
          <w:color w:val="FF0000"/>
        </w:rPr>
        <w:sym w:font="Symbol" w:char="F02A"/>
      </w:r>
      <w:hyperlink r:id="rId776" w:anchor="m344" w:history="1">
        <w:r>
          <w:rPr>
            <w:rStyle w:val="Hyperlink"/>
            <w:sz w:val="22"/>
          </w:rPr>
          <w:t>3</w:t>
        </w:r>
        <w:bookmarkStart w:id="1388" w:name="_Hlt44739413"/>
        <w:bookmarkStart w:id="1389" w:name="_Hlt496353400"/>
        <w:bookmarkEnd w:id="1388"/>
        <w:r>
          <w:rPr>
            <w:rStyle w:val="Hyperlink"/>
            <w:sz w:val="22"/>
          </w:rPr>
          <w:t>4</w:t>
        </w:r>
        <w:bookmarkStart w:id="1390" w:name="_Hlt44164861"/>
        <w:bookmarkEnd w:id="1389"/>
        <w:r>
          <w:rPr>
            <w:rStyle w:val="Hyperlink"/>
            <w:sz w:val="22"/>
          </w:rPr>
          <w:t>4</w:t>
        </w:r>
        <w:bookmarkEnd w:id="1390"/>
        <w:r>
          <w:rPr>
            <w:rStyle w:val="Hyperlink"/>
            <w:sz w:val="22"/>
          </w:rPr>
          <w:t>.</w:t>
        </w:r>
      </w:hyperlink>
      <w:r>
        <w:rPr>
          <w:rFonts w:ascii="Unique Extended" w:hAnsi="Unique Extended"/>
        </w:rPr>
        <w:t xml:space="preserve"> Ein Auto fährt mit 60km/h gegen ein Hindernis und wird plötzlich zum Stehen gebracht. Der Fahrer ist angegurtet. Der Gurt dehnt sich und bringt den Oberkörper des Fahrers auf einem Weg von 30 cm zur Ruhe.</w:t>
      </w:r>
      <w:r>
        <w:rPr>
          <w:rFonts w:ascii="Unique Extended" w:hAnsi="Unique Extended"/>
        </w:rPr>
        <w:br/>
        <w:t>a) Welche Bremsbeschleunigung wirkt auf den Fahrer?</w:t>
      </w:r>
      <w:r>
        <w:rPr>
          <w:rFonts w:ascii="Unique Extended" w:hAnsi="Unique Extended"/>
        </w:rPr>
        <w:br/>
        <w:t>b) Welche Kraft wirkt auf den Fahrer, der eine Masse von 76 kg hat?</w:t>
      </w:r>
      <w:r>
        <w:rPr>
          <w:rFonts w:ascii="Unique Extended" w:hAnsi="Unique Extended"/>
        </w:rPr>
        <w:br/>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183BA206" w14:textId="77777777" w:rsidTr="00E14754">
        <w:tc>
          <w:tcPr>
            <w:tcW w:w="4889" w:type="dxa"/>
          </w:tcPr>
          <w:p w14:paraId="49067C32" w14:textId="038E7E6B" w:rsidR="00E14754" w:rsidRPr="0071784C" w:rsidRDefault="00E14754" w:rsidP="00E14754">
            <w:pPr>
              <w:widowControl w:val="0"/>
            </w:pPr>
            <w:bookmarkStart w:id="1391" w:name="_Hlt496353527"/>
            <w:r>
              <w:rPr>
                <w:color w:val="FF0000"/>
              </w:rPr>
              <w:sym w:font="Symbol" w:char="F02A"/>
            </w:r>
            <w:bookmarkStart w:id="1392" w:name="_Hlt6184236"/>
            <w:r w:rsidRPr="0071784C">
              <w:fldChar w:fldCharType="begin"/>
            </w:r>
            <w:r w:rsidR="00626526">
              <w:instrText>HYPERLINK "lsgmech.docx" \l "m346"</w:instrText>
            </w:r>
            <w:r w:rsidRPr="0071784C">
              <w:fldChar w:fldCharType="separate"/>
            </w:r>
            <w:r>
              <w:rPr>
                <w:rStyle w:val="Hyperlink"/>
                <w:sz w:val="22"/>
              </w:rPr>
              <w:t>34</w:t>
            </w:r>
            <w:bookmarkStart w:id="1393" w:name="_Hlt496353559"/>
            <w:r>
              <w:rPr>
                <w:rStyle w:val="Hyperlink"/>
                <w:sz w:val="22"/>
              </w:rPr>
              <w:t>6</w:t>
            </w:r>
            <w:bookmarkEnd w:id="1393"/>
            <w:r>
              <w:rPr>
                <w:rStyle w:val="Hyperlink"/>
                <w:sz w:val="22"/>
              </w:rPr>
              <w:t>.</w:t>
            </w:r>
            <w:r w:rsidRPr="0071784C">
              <w:fldChar w:fldCharType="end"/>
            </w:r>
            <w:bookmarkEnd w:id="1391"/>
            <w:bookmarkEnd w:id="1392"/>
            <w:r w:rsidRPr="0071784C">
              <w:t xml:space="preserve"> Ein Körper K</w:t>
            </w:r>
            <w:r w:rsidRPr="0071784C">
              <w:rPr>
                <w:vertAlign w:val="subscript"/>
              </w:rPr>
              <w:t xml:space="preserve">1 </w:t>
            </w:r>
            <w:r w:rsidRPr="0071784C">
              <w:t>der Masse m</w:t>
            </w:r>
            <w:r w:rsidRPr="0071784C">
              <w:rPr>
                <w:vertAlign w:val="subscript"/>
              </w:rPr>
              <w:t>1</w:t>
            </w:r>
            <w:r w:rsidRPr="0071784C">
              <w:t> = 12,0 kg befindet sich auf einer schiefen Ebene mit dem Neigungswinkel Alpha = 35°. Die Gleitreibungszahl beträgt f = 0,85.</w:t>
            </w:r>
            <w:r w:rsidRPr="0071784C">
              <w:br/>
              <w:t>Der Körper K</w:t>
            </w:r>
            <w:r w:rsidRPr="0071784C">
              <w:rPr>
                <w:vertAlign w:val="subscript"/>
              </w:rPr>
              <w:t>2</w:t>
            </w:r>
            <w:r w:rsidRPr="0071784C">
              <w:t xml:space="preserve"> der Masse m</w:t>
            </w:r>
            <w:r w:rsidRPr="0071784C">
              <w:rPr>
                <w:vertAlign w:val="subscript"/>
              </w:rPr>
              <w:t xml:space="preserve">2 </w:t>
            </w:r>
            <w:r w:rsidRPr="0071784C">
              <w:t>ist mit einem Seil an K</w:t>
            </w:r>
            <w:r w:rsidRPr="0071784C">
              <w:rPr>
                <w:vertAlign w:val="subscript"/>
              </w:rPr>
              <w:t>1</w:t>
            </w:r>
            <w:r w:rsidRPr="0071784C">
              <w:t xml:space="preserve"> befestigt. </w:t>
            </w:r>
            <w:r w:rsidRPr="0071784C">
              <w:br/>
              <w:t>a) Wie groß muss m</w:t>
            </w:r>
            <w:r w:rsidRPr="0071784C">
              <w:rPr>
                <w:vertAlign w:val="subscript"/>
              </w:rPr>
              <w:t>2</w:t>
            </w:r>
            <w:r w:rsidRPr="0071784C">
              <w:t xml:space="preserve"> sein, damit K</w:t>
            </w:r>
            <w:r w:rsidRPr="0071784C">
              <w:rPr>
                <w:vertAlign w:val="subscript"/>
              </w:rPr>
              <w:t>1</w:t>
            </w:r>
            <w:r w:rsidRPr="0071784C">
              <w:t xml:space="preserve"> gleichförmig abwärts gleitet?</w:t>
            </w:r>
            <w:r w:rsidRPr="0071784C">
              <w:br/>
            </w:r>
            <w:r w:rsidRPr="0071784C">
              <w:br/>
              <w:t>b) Wie groß ist die Zugkraft im Seil?</w:t>
            </w:r>
            <w:r w:rsidRPr="0071784C">
              <w:br/>
            </w:r>
            <w:r w:rsidRPr="0071784C">
              <w:br/>
              <w:t>c) Welche Zugkraft im Seil ergeben sich für m</w:t>
            </w:r>
            <w:r w:rsidRPr="0071784C">
              <w:rPr>
                <w:vertAlign w:val="subscript"/>
              </w:rPr>
              <w:t>2</w:t>
            </w:r>
            <w:r w:rsidRPr="0071784C">
              <w:t> = 3 kg?</w:t>
            </w:r>
            <w:r w:rsidRPr="0071784C">
              <w:br/>
            </w:r>
            <w:r w:rsidRPr="0071784C">
              <w:sym w:font="Symbol" w:char="F02A"/>
            </w:r>
            <w:r w:rsidRPr="0071784C">
              <w:sym w:font="Symbol" w:char="F02A"/>
            </w:r>
            <w:r w:rsidRPr="0071784C">
              <w:sym w:font="Symbol" w:char="F02A"/>
            </w:r>
            <w:r w:rsidRPr="0071784C">
              <w:sym w:font="Symbol" w:char="F02A"/>
            </w:r>
          </w:p>
        </w:tc>
        <w:tc>
          <w:tcPr>
            <w:tcW w:w="4889" w:type="dxa"/>
          </w:tcPr>
          <w:p w14:paraId="18D75745" w14:textId="77777777" w:rsidR="00E14754" w:rsidRPr="0071784C" w:rsidRDefault="00215B7B" w:rsidP="00E14754">
            <w:pPr>
              <w:widowControl w:val="0"/>
            </w:pPr>
            <w:r>
              <w:rPr>
                <w:noProof/>
              </w:rPr>
              <w:pict w14:anchorId="72F6AFD0">
                <v:shape id="Bild 181" o:spid="_x0000_i1281" type="#_x0000_t75" alt="m346" style="width:240pt;height:204pt;visibility:visible">
                  <v:imagedata r:id="rId777" o:title="m346"/>
                </v:shape>
              </w:pict>
            </w:r>
          </w:p>
        </w:tc>
      </w:tr>
    </w:tbl>
    <w:p w14:paraId="42C37D3F" w14:textId="77777777" w:rsidR="00454A80" w:rsidRDefault="00454A80" w:rsidP="00E14754">
      <w:pPr>
        <w:rPr>
          <w:color w:val="FF0000"/>
        </w:rPr>
      </w:pPr>
    </w:p>
    <w:p w14:paraId="60A8B526" w14:textId="18EBF0B7" w:rsidR="00E14754" w:rsidRDefault="00E14754" w:rsidP="00E14754">
      <w:r>
        <w:rPr>
          <w:color w:val="FF0000"/>
        </w:rPr>
        <w:sym w:font="Symbol" w:char="F02A"/>
      </w:r>
      <w:hyperlink r:id="rId778" w:anchor="m347" w:history="1">
        <w:r>
          <w:rPr>
            <w:rStyle w:val="Hyperlink"/>
            <w:sz w:val="22"/>
          </w:rPr>
          <w:t>3</w:t>
        </w:r>
        <w:bookmarkStart w:id="1394" w:name="_Hlt117058083"/>
        <w:bookmarkStart w:id="1395" w:name="_Hlt496353601"/>
        <w:bookmarkEnd w:id="1394"/>
        <w:r>
          <w:rPr>
            <w:rStyle w:val="Hyperlink"/>
            <w:sz w:val="22"/>
          </w:rPr>
          <w:t>4</w:t>
        </w:r>
        <w:bookmarkEnd w:id="1395"/>
        <w:r>
          <w:rPr>
            <w:rStyle w:val="Hyperlink"/>
            <w:sz w:val="22"/>
          </w:rPr>
          <w:t>7.</w:t>
        </w:r>
      </w:hyperlink>
      <w:r>
        <w:t xml:space="preserve"> Ein Wagen ohne Antrieb fährt eine schiefe Ebene mit einem Neigungswinkel von 1,7° hinauf. Die Reibungszahl beträgt 0,02. Wie groß ist die Bremsbeschleunigung?</w:t>
      </w:r>
      <w:r>
        <w:br/>
      </w:r>
      <w:r>
        <w:sym w:font="Symbol" w:char="F02A"/>
      </w:r>
      <w:r>
        <w:sym w:font="Symbol" w:char="F02A"/>
      </w:r>
      <w:r>
        <w:sym w:font="Symbol" w:char="F02A"/>
      </w:r>
      <w:r>
        <w:br/>
      </w:r>
    </w:p>
    <w:p w14:paraId="433A55C9" w14:textId="2E7E48C4" w:rsidR="00E14754" w:rsidRDefault="00E14754" w:rsidP="00E14754">
      <w:pPr>
        <w:widowControl w:val="0"/>
      </w:pPr>
      <w:r>
        <w:rPr>
          <w:color w:val="FF0000"/>
        </w:rPr>
        <w:sym w:font="Symbol" w:char="F02A"/>
      </w:r>
      <w:hyperlink r:id="rId779" w:anchor="m376" w:history="1">
        <w:r>
          <w:rPr>
            <w:rStyle w:val="Hyperlink"/>
            <w:sz w:val="22"/>
          </w:rPr>
          <w:t>3</w:t>
        </w:r>
        <w:bookmarkStart w:id="1396" w:name="_Hlt496410168"/>
        <w:r>
          <w:rPr>
            <w:rStyle w:val="Hyperlink"/>
            <w:sz w:val="22"/>
          </w:rPr>
          <w:t>7</w:t>
        </w:r>
        <w:bookmarkStart w:id="1397" w:name="_Hlt53210809"/>
        <w:bookmarkEnd w:id="1396"/>
        <w:r>
          <w:rPr>
            <w:rStyle w:val="Hyperlink"/>
            <w:sz w:val="22"/>
          </w:rPr>
          <w:t>6</w:t>
        </w:r>
        <w:bookmarkEnd w:id="1397"/>
        <w:r>
          <w:rPr>
            <w:rStyle w:val="Hyperlink"/>
            <w:sz w:val="22"/>
          </w:rPr>
          <w:t>.</w:t>
        </w:r>
      </w:hyperlink>
      <w:r>
        <w:t xml:space="preserve"> Fährt eine Diesellokomotive mit der Geschwindigkeit 90 km h</w:t>
      </w:r>
      <w:r>
        <w:rPr>
          <w:position w:val="6"/>
          <w:vertAlign w:val="superscript"/>
        </w:rPr>
        <w:t>-1</w:t>
      </w:r>
      <w:r>
        <w:t>, so kann sie auf einer Strecke von 400 m bis zum Stillstand abgebremst werden. Die Masse der Lokomotive beträgt 120 t. Wie groß ist die Bremskraft?</w:t>
      </w:r>
      <w:r>
        <w:br/>
      </w:r>
      <w:r>
        <w:sym w:font="Symbol" w:char="F02A"/>
      </w:r>
      <w:r>
        <w:sym w:font="Symbol" w:char="F02A"/>
      </w:r>
    </w:p>
    <w:bookmarkStart w:id="1398" w:name="_Hlt496410452"/>
    <w:p w14:paraId="2FF9D7D6" w14:textId="65E20A3A" w:rsidR="00E14754" w:rsidRDefault="00E14754" w:rsidP="00E14754">
      <w:pPr>
        <w:widowControl w:val="0"/>
      </w:pPr>
      <w:r>
        <w:lastRenderedPageBreak/>
        <w:fldChar w:fldCharType="begin"/>
      </w:r>
      <w:r w:rsidR="00626526">
        <w:instrText>HYPERLINK "lsgmech.docx" \l "m385"</w:instrText>
      </w:r>
      <w:r>
        <w:fldChar w:fldCharType="separate"/>
      </w:r>
      <w:r>
        <w:rPr>
          <w:rStyle w:val="Hyperlink"/>
          <w:sz w:val="22"/>
        </w:rPr>
        <w:t>385.</w:t>
      </w:r>
      <w:r>
        <w:fldChar w:fldCharType="end"/>
      </w:r>
      <w:bookmarkEnd w:id="1398"/>
      <w:r>
        <w:t xml:space="preserve"> Erklären Sie den Begriff Bewegung.</w:t>
      </w:r>
      <w:r>
        <w:br/>
        <w:t>Beschreiben Sie an einem selbst gewählten Beispiel, dass ein Körper gleichzeitig in Bewegung und in Ruhe sein kann.</w:t>
      </w:r>
      <w:r>
        <w:br/>
      </w:r>
      <w:r>
        <w:sym w:font="Symbol" w:char="F02A"/>
      </w:r>
    </w:p>
    <w:p w14:paraId="1EDA0216" w14:textId="3DBA4817" w:rsidR="00E14754" w:rsidRDefault="00E14754" w:rsidP="00E14754">
      <w:pPr>
        <w:widowControl w:val="0"/>
      </w:pPr>
      <w:bookmarkStart w:id="1399" w:name="_Hlt496410483"/>
      <w:r>
        <w:rPr>
          <w:color w:val="FF0000"/>
        </w:rPr>
        <w:sym w:font="Symbol" w:char="F02A"/>
      </w:r>
      <w:hyperlink r:id="rId780" w:anchor="m387" w:history="1">
        <w:r>
          <w:rPr>
            <w:rStyle w:val="Hyperlink"/>
            <w:sz w:val="22"/>
          </w:rPr>
          <w:t>3</w:t>
        </w:r>
        <w:bookmarkStart w:id="1400" w:name="_Hlt499978997"/>
        <w:r>
          <w:rPr>
            <w:rStyle w:val="Hyperlink"/>
            <w:sz w:val="22"/>
          </w:rPr>
          <w:t>8</w:t>
        </w:r>
        <w:bookmarkEnd w:id="1400"/>
        <w:r>
          <w:rPr>
            <w:rStyle w:val="Hyperlink"/>
            <w:sz w:val="22"/>
          </w:rPr>
          <w:t>7.</w:t>
        </w:r>
      </w:hyperlink>
      <w:bookmarkEnd w:id="1399"/>
      <w:r>
        <w:t xml:space="preserve"> Beim Eisstockschießen kommt ein Klotz der Masse 6,0 kg nach 4,0 s in der Entfernung von 20 m zur Ruhe. </w:t>
      </w:r>
      <w:r>
        <w:br/>
        <w:t>a) Wie groß ist die abbremsende Kraft?</w:t>
      </w:r>
      <w:r>
        <w:br/>
        <w:t>b) Wie groß war die Anfangsgeschwindigkeit des Klotzes?</w:t>
      </w:r>
      <w:r>
        <w:br/>
      </w:r>
      <w:r>
        <w:sym w:font="Symbol" w:char="F02A"/>
      </w:r>
      <w:r>
        <w:sym w:font="Symbol" w:char="F02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60782F" w:rsidRPr="0071784C" w14:paraId="687FF858" w14:textId="77777777" w:rsidTr="00290065">
        <w:tc>
          <w:tcPr>
            <w:tcW w:w="5030" w:type="dxa"/>
            <w:shd w:val="clear" w:color="auto" w:fill="auto"/>
          </w:tcPr>
          <w:p w14:paraId="2C8EDB90" w14:textId="6F68F282" w:rsidR="0060782F" w:rsidRPr="00290065" w:rsidRDefault="0060782F" w:rsidP="00E14754">
            <w:pPr>
              <w:rPr>
                <w:color w:val="FF0000"/>
              </w:rPr>
            </w:pPr>
            <w:bookmarkStart w:id="1401" w:name="_Hlt499978683"/>
            <w:bookmarkStart w:id="1402" w:name="_Hlt499978151"/>
            <w:bookmarkEnd w:id="1401"/>
            <w:r w:rsidRPr="00290065">
              <w:rPr>
                <w:color w:val="FF0000"/>
              </w:rPr>
              <w:sym w:font="Symbol" w:char="F02A"/>
            </w:r>
            <w:bookmarkStart w:id="1403" w:name="_Hlt6629877"/>
            <w:r w:rsidRPr="0071784C">
              <w:fldChar w:fldCharType="begin"/>
            </w:r>
            <w:r w:rsidR="00626526">
              <w:instrText>HYPERLINK "lsgmech.docx" \l "m394"</w:instrText>
            </w:r>
            <w:r w:rsidRPr="0071784C">
              <w:fldChar w:fldCharType="separate"/>
            </w:r>
            <w:r w:rsidRPr="00290065">
              <w:rPr>
                <w:rStyle w:val="Hyperlink"/>
                <w:sz w:val="22"/>
              </w:rPr>
              <w:t>3</w:t>
            </w:r>
            <w:bookmarkStart w:id="1404" w:name="_Hlt6630244"/>
            <w:bookmarkStart w:id="1405" w:name="_Hlt499978277"/>
            <w:bookmarkEnd w:id="1404"/>
            <w:r w:rsidRPr="00290065">
              <w:rPr>
                <w:rStyle w:val="Hyperlink"/>
                <w:sz w:val="22"/>
              </w:rPr>
              <w:t>9</w:t>
            </w:r>
            <w:bookmarkStart w:id="1406" w:name="_Hlt6628738"/>
            <w:bookmarkStart w:id="1407" w:name="_Hlt6628702"/>
            <w:bookmarkEnd w:id="1405"/>
            <w:bookmarkEnd w:id="1406"/>
            <w:r w:rsidRPr="00290065">
              <w:rPr>
                <w:rStyle w:val="Hyperlink"/>
                <w:sz w:val="22"/>
              </w:rPr>
              <w:t>4</w:t>
            </w:r>
            <w:bookmarkEnd w:id="1407"/>
            <w:r w:rsidRPr="00290065">
              <w:rPr>
                <w:rStyle w:val="Hyperlink"/>
                <w:sz w:val="22"/>
              </w:rPr>
              <w:t>.</w:t>
            </w:r>
            <w:r w:rsidRPr="0071784C">
              <w:fldChar w:fldCharType="end"/>
            </w:r>
            <w:bookmarkEnd w:id="1403"/>
            <w:r w:rsidRPr="0071784C">
              <w:t xml:space="preserve"> Ein Auto von 1000 kg Masse soll auf einer Straße bei 7% Neigung mit konstanter Geschwindigkeit nach oben fahren.</w:t>
            </w:r>
            <w:r w:rsidR="00F81CFE" w:rsidRPr="0071784C">
              <w:t xml:space="preserve"> Die Reibung soll zur deutlichen </w:t>
            </w:r>
            <w:r w:rsidR="00AA204B" w:rsidRPr="0071784C">
              <w:t>Vereinfachung</w:t>
            </w:r>
            <w:r w:rsidR="00F81CFE" w:rsidRPr="0071784C">
              <w:t xml:space="preserve"> vernachlässigt werden.</w:t>
            </w:r>
            <w:r w:rsidRPr="0071784C">
              <w:t xml:space="preserve"> </w:t>
            </w:r>
            <w:r w:rsidRPr="0071784C">
              <w:br/>
              <w:t>a) Wie groß ist die Kraft?</w:t>
            </w:r>
          </w:p>
        </w:tc>
        <w:tc>
          <w:tcPr>
            <w:tcW w:w="5031" w:type="dxa"/>
            <w:shd w:val="clear" w:color="auto" w:fill="auto"/>
          </w:tcPr>
          <w:p w14:paraId="7F89E76B" w14:textId="77777777" w:rsidR="0060782F" w:rsidRPr="00290065" w:rsidRDefault="00215B7B" w:rsidP="00E14754">
            <w:pPr>
              <w:rPr>
                <w:color w:val="FF0000"/>
              </w:rPr>
            </w:pPr>
            <w:r>
              <w:rPr>
                <w:noProof/>
                <w:color w:val="FF0000"/>
              </w:rPr>
              <w:pict w14:anchorId="7CC3BEE9">
                <v:shape id="Bild 182" o:spid="_x0000_i1282" type="#_x0000_t75" alt="m394" style="width:180pt;height:48pt;visibility:visible">
                  <v:imagedata r:id="rId781" o:title="m394"/>
                </v:shape>
              </w:pict>
            </w:r>
          </w:p>
        </w:tc>
      </w:tr>
    </w:tbl>
    <w:p w14:paraId="28DAC845" w14:textId="12C7D430" w:rsidR="009F3B61" w:rsidRDefault="0060782F" w:rsidP="00E14754">
      <w:r>
        <w:t>b) Das Auto wird auf der abschüssigen Straße abgestellt. Welche Kraft müssen die Bremsen aufbringen, damit es nicht hinunter rollt?</w:t>
      </w:r>
      <w:r>
        <w:br/>
      </w:r>
      <w:bookmarkEnd w:id="1402"/>
      <w:r w:rsidR="00E14754">
        <w:t xml:space="preserve">c) </w:t>
      </w:r>
      <w:r w:rsidR="00D302EE">
        <w:t xml:space="preserve">Das Auto soll beim Anfahren </w:t>
      </w:r>
      <w:r w:rsidR="00E14754">
        <w:t xml:space="preserve">mit einer Beschleunigung von 1,0 m/s² </w:t>
      </w:r>
      <w:r w:rsidR="00D302EE">
        <w:t>nach oben fahren</w:t>
      </w:r>
      <w:r w:rsidR="00E14754">
        <w:t>. Welche Kraft ist dafür notwendig?</w:t>
      </w:r>
      <w:r w:rsidR="00E14754">
        <w:br/>
        <w:t>d) Der Berg hat eine L</w:t>
      </w:r>
      <w:bookmarkStart w:id="1408" w:name="_Hlt499978611"/>
      <w:bookmarkEnd w:id="1408"/>
      <w:r w:rsidR="00E14754">
        <w:t xml:space="preserve">änge von 20 m. Welche Geschwindigkeit hat </w:t>
      </w:r>
      <w:r w:rsidR="00D302EE">
        <w:t>das Auto</w:t>
      </w:r>
      <w:r w:rsidR="00E14754">
        <w:t xml:space="preserve"> auf dem Gipfel, wenn </w:t>
      </w:r>
      <w:r w:rsidR="00D302EE">
        <w:t>es</w:t>
      </w:r>
      <w:r w:rsidR="00E14754">
        <w:t xml:space="preserve"> am Fuß stand und mit 1,0 m/s² Beschleunigung gleichmäßig beschleunigt nach oben bewegt wird?</w:t>
      </w:r>
      <w:r w:rsidR="00E14754">
        <w:br/>
      </w:r>
      <w:r w:rsidR="00E14754">
        <w:sym w:font="Symbol" w:char="F02A"/>
      </w:r>
      <w:r w:rsidR="00E14754">
        <w:sym w:font="Symbol" w:char="F02A"/>
      </w:r>
      <w:r w:rsidR="00E14754">
        <w:sym w:font="Symbol" w:char="F02A"/>
      </w:r>
      <w:r w:rsidR="00E14754">
        <w:br/>
      </w:r>
      <w:r w:rsidR="00E14754">
        <w:br/>
      </w:r>
    </w:p>
    <w:tbl>
      <w:tblPr>
        <w:tblW w:w="0" w:type="auto"/>
        <w:tblLook w:val="04A0" w:firstRow="1" w:lastRow="0" w:firstColumn="1" w:lastColumn="0" w:noHBand="0" w:noVBand="1"/>
      </w:tblPr>
      <w:tblGrid>
        <w:gridCol w:w="6319"/>
        <w:gridCol w:w="3818"/>
      </w:tblGrid>
      <w:tr w:rsidR="009F3B61" w:rsidRPr="0071784C" w14:paraId="14D89B26" w14:textId="77777777" w:rsidTr="0071784C">
        <w:tc>
          <w:tcPr>
            <w:tcW w:w="6487" w:type="dxa"/>
            <w:shd w:val="clear" w:color="auto" w:fill="auto"/>
          </w:tcPr>
          <w:bookmarkStart w:id="1409" w:name="_Hlt42497211"/>
          <w:p w14:paraId="5D8415B0" w14:textId="2B227E63" w:rsidR="009F3B61" w:rsidRPr="0071784C" w:rsidRDefault="006714F7" w:rsidP="009F3B61">
            <w:r w:rsidRPr="0071784C">
              <w:fldChar w:fldCharType="begin"/>
            </w:r>
            <w:r w:rsidR="00E5463D">
              <w:instrText>HYPERLINK "lsgmech.docx" \l "m427"</w:instrText>
            </w:r>
            <w:r w:rsidRPr="0071784C">
              <w:fldChar w:fldCharType="separate"/>
            </w:r>
            <w:r w:rsidRPr="0071784C">
              <w:rPr>
                <w:rStyle w:val="Hyperlink"/>
                <w:sz w:val="22"/>
              </w:rPr>
              <w:t>4</w:t>
            </w:r>
            <w:bookmarkStart w:id="1410" w:name="_Hlt526919180"/>
            <w:r w:rsidRPr="0071784C">
              <w:rPr>
                <w:rStyle w:val="Hyperlink"/>
                <w:sz w:val="22"/>
              </w:rPr>
              <w:t>2</w:t>
            </w:r>
            <w:bookmarkEnd w:id="1410"/>
            <w:r w:rsidRPr="0071784C">
              <w:rPr>
                <w:rStyle w:val="Hyperlink"/>
                <w:sz w:val="22"/>
              </w:rPr>
              <w:t>7.</w:t>
            </w:r>
            <w:r w:rsidRPr="0071784C">
              <w:fldChar w:fldCharType="end"/>
            </w:r>
            <w:bookmarkEnd w:id="1409"/>
            <w:r w:rsidRPr="0071784C">
              <w:t xml:space="preserve">  </w:t>
            </w:r>
            <w:r w:rsidR="009F3B61" w:rsidRPr="0071784C">
              <w:t>Zwei Körper 1 und 2 gleicher Masse (m</w:t>
            </w:r>
            <w:r w:rsidR="009F3B61" w:rsidRPr="0071784C">
              <w:rPr>
                <w:vertAlign w:val="subscript"/>
              </w:rPr>
              <w:t>1</w:t>
            </w:r>
            <w:r w:rsidR="009F3B61" w:rsidRPr="0071784C">
              <w:t xml:space="preserve"> = m</w:t>
            </w:r>
            <w:r w:rsidR="009F3B61" w:rsidRPr="0071784C">
              <w:rPr>
                <w:vertAlign w:val="subscript"/>
              </w:rPr>
              <w:t>2</w:t>
            </w:r>
            <w:r w:rsidR="009F3B61" w:rsidRPr="0071784C">
              <w:t xml:space="preserve"> = 1 kg) sind an einem masselosen Seil über eine masselos gedachte Rolle aufgehängt und befinden sich auf gleichem Nullniveau. Wird nun ein Körper 3 der Masse m</w:t>
            </w:r>
            <w:r w:rsidR="009F3B61" w:rsidRPr="0071784C">
              <w:rPr>
                <w:vertAlign w:val="subscript"/>
              </w:rPr>
              <w:t>3</w:t>
            </w:r>
            <w:r w:rsidR="009F3B61" w:rsidRPr="0071784C">
              <w:t xml:space="preserve"> = 0,2 kg an einen der beiden Körper angehängt, so bewegen sich beide abwärts. Diese beschriebene beschleunigte Bewegung soll zum Zeitpunkt t = 0 an der Stelle s = 0 reibungsfrei beginnen.</w:t>
            </w:r>
            <w:r w:rsidR="009F3B61" w:rsidRPr="0071784C">
              <w:br/>
            </w:r>
            <w:r w:rsidRPr="0071784C">
              <w:rPr>
                <w:b/>
              </w:rPr>
              <w:t>a)</w:t>
            </w:r>
            <w:r w:rsidR="009F3B61" w:rsidRPr="0071784C">
              <w:t xml:space="preserve"> Berechnen Sie die Beschleunigu</w:t>
            </w:r>
            <w:r w:rsidRPr="0071784C">
              <w:t xml:space="preserve">ng für die Bewegung. </w:t>
            </w:r>
          </w:p>
          <w:p w14:paraId="2F40DB14" w14:textId="18388F9C" w:rsidR="009F3B61" w:rsidRPr="0071784C" w:rsidRDefault="006714F7" w:rsidP="009F3B61">
            <w:r w:rsidRPr="0071784C">
              <w:rPr>
                <w:b/>
              </w:rPr>
              <w:t>b)</w:t>
            </w:r>
            <w:r w:rsidR="009F3B61" w:rsidRPr="0071784C">
              <w:t xml:space="preserve"> Bestimmen Sie die Zeit t</w:t>
            </w:r>
            <w:r w:rsidR="009F3B61" w:rsidRPr="0071784C">
              <w:rPr>
                <w:vertAlign w:val="subscript"/>
              </w:rPr>
              <w:t>1</w:t>
            </w:r>
            <w:r w:rsidR="009F3B61" w:rsidRPr="0071784C">
              <w:t>, in der die Strecke s</w:t>
            </w:r>
            <w:r w:rsidR="009F3B61" w:rsidRPr="0071784C">
              <w:rPr>
                <w:vertAlign w:val="subscript"/>
              </w:rPr>
              <w:t>1</w:t>
            </w:r>
            <w:r w:rsidR="009F3B61" w:rsidRPr="0071784C">
              <w:t xml:space="preserve"> = 1</w:t>
            </w:r>
            <w:r w:rsidRPr="0071784C">
              <w:t xml:space="preserve">,5 m zurückgelegt wird. </w:t>
            </w:r>
          </w:p>
          <w:p w14:paraId="66215572" w14:textId="4D096178" w:rsidR="009F3B61" w:rsidRPr="0071784C" w:rsidRDefault="006714F7" w:rsidP="009F3B61">
            <w:r w:rsidRPr="0071784C">
              <w:rPr>
                <w:b/>
              </w:rPr>
              <w:t>c)</w:t>
            </w:r>
            <w:r w:rsidR="009F3B61" w:rsidRPr="0071784C">
              <w:t xml:space="preserve"> Wie groß ist die</w:t>
            </w:r>
            <w:r w:rsidRPr="0071784C">
              <w:t xml:space="preserve"> auftretende Seilkraft? </w:t>
            </w:r>
          </w:p>
          <w:p w14:paraId="27D7E5AF" w14:textId="546415E7" w:rsidR="009F3B61" w:rsidRPr="0071784C" w:rsidRDefault="006714F7" w:rsidP="009F3B61">
            <w:r w:rsidRPr="0071784C">
              <w:rPr>
                <w:b/>
              </w:rPr>
              <w:t>d)</w:t>
            </w:r>
            <w:r w:rsidRPr="0071784C">
              <w:t xml:space="preserve"> </w:t>
            </w:r>
            <w:r w:rsidR="009F3B61" w:rsidRPr="0071784C">
              <w:t xml:space="preserve"> Berechnen Sie die Kraft F</w:t>
            </w:r>
            <w:r w:rsidR="009F3B61" w:rsidRPr="0071784C">
              <w:rPr>
                <w:vertAlign w:val="subscript"/>
              </w:rPr>
              <w:t>A</w:t>
            </w:r>
            <w:r w:rsidR="009F3B61" w:rsidRPr="0071784C">
              <w:t xml:space="preserve"> im Auf</w:t>
            </w:r>
            <w:r w:rsidRPr="0071784C">
              <w:t xml:space="preserve">hängepunkt des Systems. </w:t>
            </w:r>
          </w:p>
          <w:p w14:paraId="4368A757" w14:textId="5C1B6EA0" w:rsidR="009F3B61" w:rsidRPr="0071784C" w:rsidRDefault="006714F7" w:rsidP="009F3B61">
            <w:r w:rsidRPr="0071784C">
              <w:rPr>
                <w:b/>
              </w:rPr>
              <w:t>e)</w:t>
            </w:r>
            <w:r w:rsidR="009F3B61" w:rsidRPr="0071784C">
              <w:t xml:space="preserve"> Mit welcher Kraft zieht der Körper 3 am über</w:t>
            </w:r>
            <w:r w:rsidRPr="0071784C">
              <w:t xml:space="preserve"> ihm hängenden Körper? </w:t>
            </w:r>
          </w:p>
        </w:tc>
        <w:tc>
          <w:tcPr>
            <w:tcW w:w="3574" w:type="dxa"/>
            <w:shd w:val="clear" w:color="auto" w:fill="auto"/>
          </w:tcPr>
          <w:p w14:paraId="20E88F92" w14:textId="3DFAFADA" w:rsidR="009F3B61" w:rsidRPr="0071784C" w:rsidRDefault="00215B7B" w:rsidP="00E14754">
            <w:r>
              <w:pict w14:anchorId="44868D79">
                <v:shape id="_x0000_i1283" type="#_x0000_t75" style="width:180pt;height:204pt">
                  <v:imagedata r:id="rId782" o:title="m472"/>
                </v:shape>
              </w:pict>
            </w:r>
          </w:p>
        </w:tc>
      </w:tr>
    </w:tbl>
    <w:p w14:paraId="3225D0BE" w14:textId="77777777" w:rsidR="009F3B61" w:rsidRDefault="009F3B61" w:rsidP="00E14754"/>
    <w:bookmarkStart w:id="1411" w:name="_Hlt9918149"/>
    <w:p w14:paraId="301F16E8" w14:textId="55754655" w:rsidR="00E14754" w:rsidRDefault="00E14754" w:rsidP="009F3B61">
      <w:pPr>
        <w:rPr>
          <w:rStyle w:val="Hyperlink"/>
          <w:sz w:val="22"/>
        </w:rPr>
      </w:pPr>
      <w:r>
        <w:fldChar w:fldCharType="begin"/>
      </w:r>
      <w:r w:rsidR="00626526">
        <w:instrText>HYPERLINK "lsgmech.docx" \l "m448"</w:instrText>
      </w:r>
      <w:r>
        <w:fldChar w:fldCharType="separate"/>
      </w:r>
      <w:r>
        <w:rPr>
          <w:rStyle w:val="Hyperlink"/>
          <w:sz w:val="22"/>
        </w:rPr>
        <w:t>4</w:t>
      </w:r>
      <w:bookmarkStart w:id="1412" w:name="_Hlt42497194"/>
      <w:r>
        <w:rPr>
          <w:rStyle w:val="Hyperlink"/>
          <w:sz w:val="22"/>
        </w:rPr>
        <w:t>4</w:t>
      </w:r>
      <w:bookmarkEnd w:id="1412"/>
      <w:r>
        <w:rPr>
          <w:rStyle w:val="Hyperlink"/>
          <w:sz w:val="22"/>
        </w:rPr>
        <w:t>8.</w:t>
      </w:r>
      <w:r>
        <w:fldChar w:fldCharType="end"/>
      </w:r>
      <w:bookmarkEnd w:id="1411"/>
      <w:r>
        <w:t xml:space="preserve"> Ein Aufzug bewegt sich abwärts. In seinem Innern löst sich ein Körper von der Decke. Vergleichen Sie quantitativ die Fallzeiten dieses Körpers bis zum Erreichen des Bodens mit der Fallzeit im ruhenden Aufzug für folgende Fälle:</w:t>
      </w:r>
      <w:r>
        <w:br/>
        <w:t>a) der Aufzug bewegt sich mit einer konstanten Geschwindigkeit von 2 m/s</w:t>
      </w:r>
      <w:r>
        <w:br/>
        <w:t>b) der Aufzug bewegt sich mit einer konstanten Beschleunigung a&lt;g</w:t>
      </w:r>
      <w:r>
        <w:br/>
        <w:t>c) der Aufzug bewegt sich mit einer konstanten Beschleunigung a&gt;g</w:t>
      </w:r>
      <w:r w:rsidR="00D374AB">
        <w:t>.</w:t>
      </w:r>
      <w:r>
        <w:br/>
      </w:r>
      <w:r>
        <w:sym w:font="Symbol" w:char="F02A"/>
      </w:r>
      <w:r>
        <w:sym w:font="Symbol" w:char="F02A"/>
      </w:r>
      <w:r>
        <w:sym w:font="Symbol" w:char="F02A"/>
      </w:r>
      <w:r>
        <w:br/>
      </w:r>
      <w:bookmarkStart w:id="1413" w:name="_Hlt44161893"/>
      <w:bookmarkStart w:id="1414" w:name="_Hlt53836347"/>
      <w:bookmarkStart w:id="1415" w:name="_Hlt44161890"/>
      <w:bookmarkEnd w:id="1413"/>
      <w:r>
        <w:rPr>
          <w:color w:val="FF0000"/>
        </w:rPr>
        <w:sym w:font="Symbol" w:char="F02A"/>
      </w:r>
      <w:hyperlink r:id="rId783" w:anchor="m470" w:history="1">
        <w:r>
          <w:rPr>
            <w:rStyle w:val="Hyperlink"/>
            <w:sz w:val="22"/>
          </w:rPr>
          <w:t>4</w:t>
        </w:r>
        <w:bookmarkStart w:id="1416" w:name="_Hlt44161918"/>
        <w:r>
          <w:rPr>
            <w:rStyle w:val="Hyperlink"/>
            <w:sz w:val="22"/>
          </w:rPr>
          <w:t>7</w:t>
        </w:r>
        <w:bookmarkStart w:id="1417" w:name="_Hlt52178077"/>
        <w:bookmarkEnd w:id="1416"/>
        <w:r>
          <w:rPr>
            <w:rStyle w:val="Hyperlink"/>
            <w:sz w:val="22"/>
          </w:rPr>
          <w:t>0</w:t>
        </w:r>
        <w:bookmarkEnd w:id="1417"/>
        <w:r>
          <w:rPr>
            <w:rStyle w:val="Hyperlink"/>
            <w:sz w:val="22"/>
          </w:rPr>
          <w:t>.</w:t>
        </w:r>
      </w:hyperlink>
      <w:bookmarkEnd w:id="1414"/>
      <w:r>
        <w:t xml:space="preserve"> </w:t>
      </w:r>
      <w:bookmarkEnd w:id="1415"/>
      <w:r>
        <w:t>Die Zugkraft einer Lokomotive beträgt 180 kN, ihre Masse 200 t. Der Zug besteht aus 10 Wagen mit je 40 t Masse.</w:t>
      </w:r>
      <w:r>
        <w:br/>
        <w:t>a) Wie groß ist beim Anfahren die Beschleunigung?</w:t>
      </w:r>
      <w:r>
        <w:br/>
        <w:t xml:space="preserve">b) Welche Geschwindigkeit hat der Zug nach einer Minute erreicht, wenn er aus dem Stillstand </w:t>
      </w:r>
      <w:r>
        <w:lastRenderedPageBreak/>
        <w:t>heraus beschleunigt?</w:t>
      </w:r>
      <w:r>
        <w:br/>
        <w:t xml:space="preserve">c) Welche Geschwindigkeit erreicht der Zug, wenn </w:t>
      </w:r>
      <w:r>
        <w:br/>
        <w:t xml:space="preserve">* an ihn zusätzlich 20 Wagen mit 40 t Masse angekoppelt werden? </w:t>
      </w:r>
      <w:r>
        <w:br/>
        <w:t>*er mir 2 Lokomotiven gezogen wird und 20 Wagen hat?</w:t>
      </w:r>
      <w:r>
        <w:br/>
        <w:t>d) Welche Geschwindigkeit besitzt die Lokomotive nach 0,5 Minuten, wenn sie ohne Wagen fährt?</w:t>
      </w:r>
      <w:r>
        <w:br/>
        <w:t>e) Wie groß ist die Geschwindigkeit von zwei miteinander gekoppelten Lokomotiven ohne Wagen nach 0,5 Minuten?</w:t>
      </w:r>
      <w:r>
        <w:br/>
        <w:t xml:space="preserve"> </w:t>
      </w:r>
      <w:r>
        <w:sym w:font="Symbol" w:char="F02A"/>
      </w:r>
      <w:r>
        <w:sym w:font="Symbol" w:char="F02A"/>
      </w:r>
      <w:r>
        <w:br/>
      </w:r>
      <w:r>
        <w:fldChar w:fldCharType="begin"/>
      </w:r>
      <w:r w:rsidR="00626526">
        <w:instrText>HYPERLINK "lsgmech.docx" \l "m575"</w:instrText>
      </w:r>
      <w:r>
        <w:fldChar w:fldCharType="separate"/>
      </w:r>
      <w:r>
        <w:rPr>
          <w:rStyle w:val="Hyperlink"/>
          <w:sz w:val="22"/>
        </w:rPr>
        <w:t>575.</w:t>
      </w:r>
    </w:p>
    <w:p w14:paraId="33BE9095" w14:textId="0E47C155" w:rsidR="00E14754" w:rsidRDefault="00E14754" w:rsidP="00E14754">
      <w:r>
        <w:fldChar w:fldCharType="end"/>
      </w:r>
      <w:r>
        <w:t>Wird ein Dach neu eingedeckt, können die Dachziegel mit einem Kran auf das Dach befördert werden. Dazu bringt der Motor eine bestimmte Kraft auf. Wie groß ist diese Kraft im Vergleich zur Gewichtskraft der Dachziegel, wenn die Ziegel mit konstanter Geschwindigkeit senkrecht nach oben befördert werden? (Sämtliche Reibungskräfte durch Rollen, Lager, Luftwiderstand usw. sowie die Gewichtskraft von Kranhaken und Seilen werden vernachlässigt)</w:t>
      </w:r>
      <w:r>
        <w:br/>
        <w:t>a) Die Kraft muss etwas kleiner als die Gewichtskraft sein.</w:t>
      </w:r>
      <w:r>
        <w:br/>
        <w:t>b) Die Kraft muss genau so groß wie die Gewichtskraft sein.</w:t>
      </w:r>
    </w:p>
    <w:p w14:paraId="30BD76DA" w14:textId="77777777" w:rsidR="00E14754" w:rsidRDefault="00E14754" w:rsidP="00E14754">
      <w:pPr>
        <w:widowControl w:val="0"/>
      </w:pPr>
      <w:r>
        <w:t>c) Die Kraft muss etwas größer als die Gewichtskraft sein.</w:t>
      </w:r>
    </w:p>
    <w:p w14:paraId="6F85510D" w14:textId="77777777" w:rsidR="00E14754" w:rsidRDefault="00E14754" w:rsidP="00E14754">
      <w:pPr>
        <w:widowControl w:val="0"/>
      </w:pPr>
      <w:r>
        <w:sym w:font="Symbol" w:char="F02A"/>
      </w:r>
      <w:r>
        <w:sym w:font="Symbol" w:char="F02A"/>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0B0B5EA" w14:textId="77777777" w:rsidTr="00E14754">
        <w:tc>
          <w:tcPr>
            <w:tcW w:w="5030" w:type="dxa"/>
          </w:tcPr>
          <w:bookmarkStart w:id="1418" w:name="_Hlt129838914"/>
          <w:bookmarkStart w:id="1419" w:name="_Hlt129838904"/>
          <w:bookmarkEnd w:id="1418"/>
          <w:p w14:paraId="688340FA" w14:textId="0F180578" w:rsidR="00E14754" w:rsidRDefault="00E14754" w:rsidP="00E14754">
            <w:pPr>
              <w:widowControl w:val="0"/>
              <w:rPr>
                <w:rStyle w:val="Hyperlink"/>
                <w:sz w:val="22"/>
              </w:rPr>
            </w:pPr>
            <w:r w:rsidRPr="0071784C">
              <w:fldChar w:fldCharType="begin"/>
            </w:r>
            <w:r w:rsidR="00626526">
              <w:instrText>HYPERLINK "lsgmech.docx" \l "m576"</w:instrText>
            </w:r>
            <w:r w:rsidRPr="0071784C">
              <w:fldChar w:fldCharType="separate"/>
            </w:r>
            <w:r>
              <w:rPr>
                <w:rStyle w:val="Hyperlink"/>
                <w:sz w:val="22"/>
              </w:rPr>
              <w:t>5</w:t>
            </w:r>
            <w:bookmarkStart w:id="1420" w:name="_Hlt119309849"/>
            <w:r>
              <w:rPr>
                <w:rStyle w:val="Hyperlink"/>
                <w:sz w:val="22"/>
              </w:rPr>
              <w:t>7</w:t>
            </w:r>
            <w:bookmarkStart w:id="1421" w:name="_Hlt119134844"/>
            <w:bookmarkStart w:id="1422" w:name="_Hlt119134806"/>
            <w:bookmarkEnd w:id="1420"/>
            <w:bookmarkEnd w:id="1421"/>
            <w:r>
              <w:rPr>
                <w:rStyle w:val="Hyperlink"/>
                <w:sz w:val="22"/>
              </w:rPr>
              <w:t>6</w:t>
            </w:r>
            <w:bookmarkEnd w:id="1422"/>
            <w:r>
              <w:rPr>
                <w:rStyle w:val="Hyperlink"/>
                <w:sz w:val="22"/>
              </w:rPr>
              <w:t>.</w:t>
            </w:r>
          </w:p>
          <w:p w14:paraId="0E60AE56" w14:textId="77777777" w:rsidR="00E14754" w:rsidRPr="0071784C" w:rsidRDefault="00E14754" w:rsidP="00E14754">
            <w:r w:rsidRPr="0071784C">
              <w:fldChar w:fldCharType="end"/>
            </w:r>
            <w:bookmarkStart w:id="1423" w:name="_Hlt119130499"/>
            <w:bookmarkEnd w:id="1419"/>
            <w:bookmarkEnd w:id="1423"/>
            <w:r w:rsidRPr="0071784C">
              <w:t>Auf einer Balkenwaage steht auf der einen Seite ein Gefäß mit Wasser, auf der anderen Seite so viele Massestücke, dass die Waage im Gleichgewicht ist. Nun wird ein weiteres Massestück an einem Faden hängend in das Wassergefäß getaucht, ohne dass es dabei den Boden berührt. Was zeigt die Waage an?</w:t>
            </w:r>
          </w:p>
          <w:p w14:paraId="2E0CC1DB" w14:textId="77777777" w:rsidR="00E14754" w:rsidRPr="0071784C" w:rsidRDefault="00E14754" w:rsidP="00E14754">
            <w:pPr>
              <w:numPr>
                <w:ilvl w:val="0"/>
                <w:numId w:val="4"/>
              </w:numPr>
            </w:pPr>
            <w:r w:rsidRPr="0071784C">
              <w:t>Die Seite mit dem Wasserglas und dem darin hängenden Massestück geht nach unten.</w:t>
            </w:r>
          </w:p>
          <w:p w14:paraId="3A75B345" w14:textId="77777777" w:rsidR="00E14754" w:rsidRPr="0071784C" w:rsidRDefault="00E14754" w:rsidP="00E14754">
            <w:pPr>
              <w:numPr>
                <w:ilvl w:val="0"/>
                <w:numId w:val="4"/>
              </w:numPr>
            </w:pPr>
            <w:r w:rsidRPr="0071784C">
              <w:t>Die Wage bleibt im Gleichgewicht.</w:t>
            </w:r>
          </w:p>
          <w:p w14:paraId="506B2732" w14:textId="77777777" w:rsidR="00E14754" w:rsidRPr="0071784C" w:rsidRDefault="00E14754" w:rsidP="00E14754">
            <w:pPr>
              <w:numPr>
                <w:ilvl w:val="0"/>
                <w:numId w:val="4"/>
              </w:numPr>
            </w:pPr>
            <w:r w:rsidRPr="0071784C">
              <w:t>Die Seite mit dem Wasserglas und dem darin befindlichen Massestück geht nach oben.</w:t>
            </w:r>
          </w:p>
          <w:p w14:paraId="39CB8DCB" w14:textId="77777777" w:rsidR="00E14754" w:rsidRPr="0071784C" w:rsidRDefault="00E14754" w:rsidP="00E14754">
            <w:pPr>
              <w:widowControl w:val="0"/>
            </w:pPr>
          </w:p>
        </w:tc>
        <w:tc>
          <w:tcPr>
            <w:tcW w:w="5030" w:type="dxa"/>
          </w:tcPr>
          <w:p w14:paraId="510B7C69" w14:textId="77777777" w:rsidR="00E14754" w:rsidRPr="0071784C" w:rsidRDefault="00215B7B" w:rsidP="00E14754">
            <w:pPr>
              <w:widowControl w:val="0"/>
            </w:pPr>
            <w:r>
              <w:rPr>
                <w:noProof/>
              </w:rPr>
              <w:pict w14:anchorId="7C7FF6B0">
                <v:shape id="Bild 183" o:spid="_x0000_i1284" type="#_x0000_t75" alt="m576" style="width:246pt;height:3in;visibility:visible">
                  <v:imagedata r:id="rId784" o:title="m576"/>
                </v:shape>
              </w:pict>
            </w:r>
          </w:p>
        </w:tc>
      </w:tr>
    </w:tbl>
    <w:p w14:paraId="563FAFD1" w14:textId="77777777" w:rsidR="00E14754" w:rsidRDefault="00E14754" w:rsidP="00E14754">
      <w:pPr>
        <w:widowControl w:val="0"/>
      </w:pPr>
    </w:p>
    <w:p w14:paraId="6448CEA6" w14:textId="77777777" w:rsidR="00E14754" w:rsidRDefault="00E14754"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C2B42F0" w14:textId="77777777" w:rsidTr="00E14754">
        <w:tc>
          <w:tcPr>
            <w:tcW w:w="5030" w:type="dxa"/>
            <w:vAlign w:val="center"/>
          </w:tcPr>
          <w:bookmarkStart w:id="1424" w:name="_Hlt243635037"/>
          <w:p w14:paraId="582C9B75" w14:textId="27969739" w:rsidR="00E14754" w:rsidRPr="0071784C" w:rsidRDefault="00E14754" w:rsidP="00E14754">
            <w:pPr>
              <w:widowControl w:val="0"/>
            </w:pPr>
            <w:r w:rsidRPr="0071784C">
              <w:lastRenderedPageBreak/>
              <w:fldChar w:fldCharType="begin"/>
            </w:r>
            <w:r w:rsidR="00626526">
              <w:instrText>HYPERLINK "lsgmech.docx" \l "m754"</w:instrText>
            </w:r>
            <w:r w:rsidRPr="0071784C">
              <w:fldChar w:fldCharType="separate"/>
            </w:r>
            <w:r>
              <w:rPr>
                <w:rStyle w:val="Hyperlink"/>
              </w:rPr>
              <w:t>7</w:t>
            </w:r>
            <w:bookmarkStart w:id="1425" w:name="_Hlt243635496"/>
            <w:r>
              <w:rPr>
                <w:rStyle w:val="Hyperlink"/>
              </w:rPr>
              <w:t>5</w:t>
            </w:r>
            <w:bookmarkEnd w:id="1425"/>
            <w:r>
              <w:rPr>
                <w:rStyle w:val="Hyperlink"/>
              </w:rPr>
              <w:t>4.</w:t>
            </w:r>
            <w:r w:rsidRPr="0071784C">
              <w:fldChar w:fldCharType="end"/>
            </w:r>
            <w:bookmarkEnd w:id="1424"/>
            <w:r w:rsidRPr="0071784C">
              <w:t xml:space="preserve"> </w:t>
            </w:r>
          </w:p>
          <w:p w14:paraId="4254B996" w14:textId="77777777" w:rsidR="00E14754" w:rsidRPr="0071784C" w:rsidRDefault="00215B7B" w:rsidP="00E14754">
            <w:pPr>
              <w:widowControl w:val="0"/>
              <w:jc w:val="center"/>
            </w:pPr>
            <w:r>
              <w:rPr>
                <w:noProof/>
              </w:rPr>
              <w:pict w14:anchorId="5427BC7E">
                <v:shape id="Bild 184" o:spid="_x0000_i1285" type="#_x0000_t75" alt="m754" style="width:174pt;height:228pt;visibility:visible">
                  <v:imagedata r:id="rId785" o:title="m754"/>
                </v:shape>
              </w:pict>
            </w:r>
          </w:p>
        </w:tc>
        <w:tc>
          <w:tcPr>
            <w:tcW w:w="5030" w:type="dxa"/>
            <w:vAlign w:val="center"/>
          </w:tcPr>
          <w:p w14:paraId="4760806A" w14:textId="77777777" w:rsidR="00E14754" w:rsidRPr="0071784C" w:rsidRDefault="00215B7B" w:rsidP="00E14754">
            <w:pPr>
              <w:widowControl w:val="0"/>
              <w:jc w:val="center"/>
            </w:pPr>
            <w:r>
              <w:rPr>
                <w:noProof/>
              </w:rPr>
              <w:pict w14:anchorId="1376FFAC">
                <v:shape id="Bild 185" o:spid="_x0000_i1286" type="#_x0000_t75" alt="m754_1" style="width:174pt;height:228pt;visibility:visible">
                  <v:imagedata r:id="rId786" o:title="m754_1"/>
                </v:shape>
              </w:pict>
            </w:r>
          </w:p>
        </w:tc>
      </w:tr>
      <w:tr w:rsidR="00E14754" w:rsidRPr="0071784C" w14:paraId="20EA06B5" w14:textId="77777777" w:rsidTr="00E14754">
        <w:trPr>
          <w:cantSplit/>
        </w:trPr>
        <w:tc>
          <w:tcPr>
            <w:tcW w:w="10060" w:type="dxa"/>
            <w:gridSpan w:val="2"/>
          </w:tcPr>
          <w:p w14:paraId="02B3E8A1" w14:textId="71D09598" w:rsidR="00E14754" w:rsidRPr="0071784C" w:rsidRDefault="00E14754" w:rsidP="00E14754">
            <w:pPr>
              <w:widowControl w:val="0"/>
            </w:pPr>
            <w:bookmarkStart w:id="1426" w:name="_Hlt243638856"/>
            <w:r w:rsidRPr="0071784C">
              <w:t>Auf einer Waage liegen zwei Ringmagnete so übereinander, dass sie sich gegenseitig anziehen. Die Waage zeigt einen Wert von 344,4 g an. Nun wir</w:t>
            </w:r>
            <w:r w:rsidR="00495C4D">
              <w:t>d</w:t>
            </w:r>
            <w:r w:rsidRPr="0071784C">
              <w:t xml:space="preserve"> der obere Magnet angenommen, umgedreht und wieder auf den unteren abgesenkt. Die Magnete stoßen sich jetzt ab und der obere Magnet schwebt über dem unteren.</w:t>
            </w:r>
          </w:p>
          <w:p w14:paraId="4AF00A21" w14:textId="77777777" w:rsidR="00E14754" w:rsidRPr="0071784C" w:rsidRDefault="00E14754" w:rsidP="00E14754">
            <w:pPr>
              <w:widowControl w:val="0"/>
            </w:pPr>
            <w:r w:rsidRPr="0071784C">
              <w:t>Was zeigt die Waage jetzt an?</w:t>
            </w:r>
          </w:p>
          <w:p w14:paraId="75C1832E" w14:textId="77777777" w:rsidR="00E14754" w:rsidRPr="0071784C" w:rsidRDefault="00E14754" w:rsidP="00E14754">
            <w:pPr>
              <w:widowControl w:val="0"/>
            </w:pPr>
            <w:r w:rsidRPr="0071784C">
              <w:t>a) Sie zeigt weniger an.</w:t>
            </w:r>
          </w:p>
          <w:p w14:paraId="1BD281D6" w14:textId="77777777" w:rsidR="00E14754" w:rsidRPr="0071784C" w:rsidRDefault="00E14754" w:rsidP="00E14754">
            <w:pPr>
              <w:widowControl w:val="0"/>
            </w:pPr>
            <w:r w:rsidRPr="0071784C">
              <w:t>b) Sie zeigt wieder 344,4 g an.</w:t>
            </w:r>
          </w:p>
          <w:p w14:paraId="75CBA79C" w14:textId="77777777" w:rsidR="00E14754" w:rsidRPr="0071784C" w:rsidRDefault="00E14754" w:rsidP="00E14754">
            <w:pPr>
              <w:widowControl w:val="0"/>
            </w:pPr>
            <w:r w:rsidRPr="0071784C">
              <w:t>c) Sie zeigt mehr an.</w:t>
            </w:r>
            <w:bookmarkEnd w:id="1426"/>
          </w:p>
        </w:tc>
      </w:tr>
    </w:tbl>
    <w:p w14:paraId="4D100B1F" w14:textId="77777777" w:rsidR="00E14754" w:rsidRDefault="00E14754" w:rsidP="00E14754">
      <w:pPr>
        <w:widowControl w:val="0"/>
      </w:pPr>
    </w:p>
    <w:p w14:paraId="7B877508" w14:textId="15EFC24E" w:rsidR="00E14754" w:rsidRPr="00357B88" w:rsidRDefault="00E14754" w:rsidP="00E14754">
      <w:pPr>
        <w:widowControl w:val="0"/>
      </w:pPr>
      <w:r w:rsidRPr="00357B88">
        <w:rPr>
          <w:color w:val="FF0000"/>
        </w:rPr>
        <w:sym w:font="Symbol" w:char="F02A"/>
      </w:r>
      <w:hyperlink r:id="rId787" w:anchor="m768" w:history="1">
        <w:r w:rsidRPr="00357B88">
          <w:rPr>
            <w:rStyle w:val="Hyperlink"/>
            <w:sz w:val="22"/>
          </w:rPr>
          <w:t>768.</w:t>
        </w:r>
      </w:hyperlink>
      <w:r w:rsidRPr="00357B88">
        <w:t xml:space="preserve"> </w:t>
      </w:r>
      <w:bookmarkStart w:id="1427" w:name="_Hlk288381626"/>
      <w:r w:rsidRPr="00357B88">
        <w:t>Ein Airbus A380 hat eine maximale Startmasse von 560 t. Er wird von vier Triebwerken angetrieben, von denen jedes eine Schubkraft von 311 kN bringt. Der Airbus hebt bei einer Geschwindigkeit von 260 km/h ab. Die Hälfte der Schubkraft wird zur Überwindung von Reibungswiderständen genutzt.</w:t>
      </w:r>
    </w:p>
    <w:p w14:paraId="16A1ACC5" w14:textId="77777777" w:rsidR="00E14754" w:rsidRPr="00357B88" w:rsidRDefault="00E14754" w:rsidP="00E14754">
      <w:pPr>
        <w:widowControl w:val="0"/>
      </w:pPr>
      <w:r w:rsidRPr="00357B88">
        <w:t>Wie lang muss die Startbahn mindestens sein?</w:t>
      </w:r>
    </w:p>
    <w:bookmarkEnd w:id="1427"/>
    <w:p w14:paraId="536DB497" w14:textId="77777777" w:rsidR="008B741E" w:rsidRPr="00357B88" w:rsidRDefault="008B741E" w:rsidP="00E14754">
      <w:pPr>
        <w:widowControl w:val="0"/>
      </w:pPr>
    </w:p>
    <w:p w14:paraId="32B5F972" w14:textId="29FDF44B" w:rsidR="008B741E" w:rsidRPr="00357B88" w:rsidRDefault="008B741E" w:rsidP="008B741E">
      <w:pPr>
        <w:widowControl w:val="0"/>
      </w:pPr>
      <w:r w:rsidRPr="00357B88">
        <w:rPr>
          <w:color w:val="FF0000"/>
        </w:rPr>
        <w:sym w:font="Symbol" w:char="F02A"/>
      </w:r>
      <w:hyperlink r:id="rId788" w:anchor="m807" w:history="1">
        <w:r w:rsidRPr="00357B88">
          <w:rPr>
            <w:rStyle w:val="Hyperlink"/>
            <w:sz w:val="22"/>
          </w:rPr>
          <w:t>807.</w:t>
        </w:r>
      </w:hyperlink>
      <w:r w:rsidRPr="00357B88">
        <w:t xml:space="preserve"> Zur Abiturfeier gibt es ein Feuerwerk, bei dem eine große Rakete mit 12 kg Startmasse gezündet wird. Der Schub der Triebladung beträgt anfänglich 165 N.</w:t>
      </w:r>
    </w:p>
    <w:p w14:paraId="0A2F562C" w14:textId="77777777" w:rsidR="008B741E" w:rsidRPr="00357B88" w:rsidRDefault="008B741E" w:rsidP="008B741E">
      <w:pPr>
        <w:widowControl w:val="0"/>
      </w:pPr>
      <w:r w:rsidRPr="00357B88">
        <w:t xml:space="preserve">a) Welche Anfangsbeschleunigung erhält die Rakete, wenn sie senkrecht startet? </w:t>
      </w:r>
    </w:p>
    <w:p w14:paraId="55097B99" w14:textId="77777777" w:rsidR="008B741E" w:rsidRPr="00357B88" w:rsidRDefault="008B741E" w:rsidP="008B741E">
      <w:pPr>
        <w:widowControl w:val="0"/>
      </w:pPr>
      <w:r w:rsidRPr="00357B88">
        <w:t xml:space="preserve">b) Durch einen Fehler der Abschussvorrichtung kippt die Rakete kurz vor dem Start um und fliegt horizontal weg. Wie groß ist dabei die Anfangsbeschleunigung? </w:t>
      </w:r>
    </w:p>
    <w:p w14:paraId="67D77D76" w14:textId="77777777" w:rsidR="008B741E" w:rsidRPr="00357B88" w:rsidRDefault="008B741E" w:rsidP="008B741E">
      <w:pPr>
        <w:widowControl w:val="0"/>
      </w:pPr>
      <w:r w:rsidRPr="00357B88">
        <w:t xml:space="preserve">c) Entscheiden Sie, wie sich die Beschleunigung während des Aufstiegs ändert. Begründen Sie Ihre Entscheidung. </w:t>
      </w:r>
    </w:p>
    <w:p w14:paraId="50F512C0" w14:textId="77777777" w:rsidR="008B741E" w:rsidRPr="00357B88" w:rsidRDefault="008B741E" w:rsidP="00E14754">
      <w:pPr>
        <w:widowControl w:val="0"/>
      </w:pPr>
    </w:p>
    <w:p w14:paraId="64DD2564" w14:textId="0E919F71" w:rsidR="008940C2" w:rsidRPr="008940C2" w:rsidRDefault="00215B7B" w:rsidP="008940C2">
      <w:pPr>
        <w:pStyle w:val="StandardWeb"/>
        <w:rPr>
          <w:rFonts w:ascii="Arial" w:hAnsi="Arial"/>
          <w:sz w:val="22"/>
          <w:szCs w:val="22"/>
        </w:rPr>
      </w:pPr>
      <w:hyperlink r:id="rId789" w:anchor="m818" w:history="1">
        <w:r w:rsidR="008940C2" w:rsidRPr="008940C2">
          <w:rPr>
            <w:rStyle w:val="Hyperlink"/>
            <w:sz w:val="22"/>
            <w:szCs w:val="22"/>
          </w:rPr>
          <w:t>818.</w:t>
        </w:r>
      </w:hyperlink>
      <w:r w:rsidR="008940C2" w:rsidRPr="008940C2">
        <w:rPr>
          <w:rFonts w:ascii="Arial" w:hAnsi="Arial"/>
          <w:sz w:val="22"/>
          <w:szCs w:val="22"/>
        </w:rPr>
        <w:t xml:space="preserve"> An einem langen dünnen Rohr ist auf einer Seite ein Jo-Jo so befestigt, dass es noch nicht abrollen kann. Das Rohr hängt an einem Faden und stellt einem Hebel im Gleichgewicht dar. </w:t>
      </w:r>
      <w:r w:rsidR="008940C2" w:rsidRPr="008940C2">
        <w:rPr>
          <w:rFonts w:ascii="Arial" w:hAnsi="Arial"/>
          <w:sz w:val="22"/>
          <w:szCs w:val="22"/>
        </w:rPr>
        <w:br/>
        <w:t xml:space="preserve">Nun wird die zusätzliche Sicherung des </w:t>
      </w:r>
      <w:proofErr w:type="gramStart"/>
      <w:r w:rsidR="008940C2" w:rsidRPr="008940C2">
        <w:rPr>
          <w:rFonts w:ascii="Arial" w:hAnsi="Arial"/>
          <w:sz w:val="22"/>
          <w:szCs w:val="22"/>
        </w:rPr>
        <w:t>Jo-Jo</w:t>
      </w:r>
      <w:proofErr w:type="gramEnd"/>
      <w:r w:rsidR="008940C2" w:rsidRPr="008940C2">
        <w:rPr>
          <w:rFonts w:ascii="Arial" w:hAnsi="Arial"/>
          <w:sz w:val="22"/>
          <w:szCs w:val="22"/>
        </w:rPr>
        <w:t xml:space="preserve"> durchgeschnitten, so dass es nach unten abrollt.</w:t>
      </w:r>
      <w:r w:rsidR="008940C2" w:rsidRPr="008940C2">
        <w:rPr>
          <w:rFonts w:ascii="Arial" w:hAnsi="Arial"/>
          <w:sz w:val="22"/>
          <w:szCs w:val="22"/>
        </w:rPr>
        <w:br/>
        <w:t>Wie verhält sich während des Abrollens die Seite des Hebels, an der das Jo-Jo hängt?</w:t>
      </w:r>
    </w:p>
    <w:p w14:paraId="12F05EC6" w14:textId="77777777" w:rsidR="008940C2" w:rsidRPr="008940C2" w:rsidRDefault="008940C2" w:rsidP="008940C2">
      <w:pPr>
        <w:pStyle w:val="StandardWeb"/>
        <w:rPr>
          <w:rFonts w:ascii="Arial" w:hAnsi="Arial"/>
          <w:sz w:val="22"/>
          <w:szCs w:val="22"/>
        </w:rPr>
      </w:pPr>
      <w:r w:rsidRPr="008940C2">
        <w:rPr>
          <w:rFonts w:ascii="Arial" w:hAnsi="Arial"/>
          <w:sz w:val="22"/>
          <w:szCs w:val="22"/>
        </w:rPr>
        <w:t>a) Die Seite geht nach oben.</w:t>
      </w:r>
      <w:r w:rsidRPr="008940C2">
        <w:rPr>
          <w:rFonts w:ascii="Arial" w:hAnsi="Arial"/>
          <w:sz w:val="22"/>
          <w:szCs w:val="22"/>
        </w:rPr>
        <w:br/>
        <w:t>b) Die Seite bleibt in der gleichen Höhe.</w:t>
      </w:r>
      <w:r w:rsidRPr="008940C2">
        <w:rPr>
          <w:rFonts w:ascii="Arial" w:hAnsi="Arial"/>
          <w:sz w:val="22"/>
          <w:szCs w:val="22"/>
        </w:rPr>
        <w:br/>
        <w:t>c) Die Seite geht nach unten.</w:t>
      </w:r>
    </w:p>
    <w:p w14:paraId="2A70858F" w14:textId="77777777" w:rsidR="008940C2" w:rsidRDefault="008940C2" w:rsidP="00E14754">
      <w:pPr>
        <w:widowControl w:val="0"/>
      </w:pPr>
    </w:p>
    <w:tbl>
      <w:tblPr>
        <w:tblW w:w="0" w:type="auto"/>
        <w:tblLook w:val="01E0" w:firstRow="1" w:lastRow="1" w:firstColumn="1" w:lastColumn="1" w:noHBand="0" w:noVBand="0"/>
      </w:tblPr>
      <w:tblGrid>
        <w:gridCol w:w="10137"/>
      </w:tblGrid>
      <w:tr w:rsidR="002A14A1" w:rsidRPr="0071784C" w14:paraId="6DE9B709" w14:textId="77777777" w:rsidTr="00290065">
        <w:tc>
          <w:tcPr>
            <w:tcW w:w="10061" w:type="dxa"/>
            <w:shd w:val="clear" w:color="auto" w:fill="auto"/>
          </w:tcPr>
          <w:p w14:paraId="39C07832" w14:textId="039E5C64" w:rsidR="002A14A1" w:rsidRPr="0071784C" w:rsidRDefault="00215B7B" w:rsidP="00290065">
            <w:pPr>
              <w:widowControl w:val="0"/>
            </w:pPr>
            <w:hyperlink r:id="rId790" w:anchor="m845" w:history="1">
              <w:r w:rsidR="002A14A1" w:rsidRPr="00290065">
                <w:rPr>
                  <w:rStyle w:val="Hyperlink"/>
                  <w:sz w:val="22"/>
                </w:rPr>
                <w:t>845.</w:t>
              </w:r>
            </w:hyperlink>
            <w:r w:rsidR="002A14A1" w:rsidRPr="0071784C">
              <w:t xml:space="preserve"> </w:t>
            </w:r>
          </w:p>
          <w:p w14:paraId="27CFE750" w14:textId="77777777" w:rsidR="002A14A1" w:rsidRPr="0071784C" w:rsidRDefault="00215B7B" w:rsidP="00290065">
            <w:pPr>
              <w:widowControl w:val="0"/>
            </w:pPr>
            <w:r>
              <w:rPr>
                <w:noProof/>
              </w:rPr>
              <w:lastRenderedPageBreak/>
              <w:pict w14:anchorId="573B316A">
                <v:shape id="Bild 186" o:spid="_x0000_i1287" type="#_x0000_t75" alt="m845" style="width:498pt;height:174pt;visibility:visible">
                  <v:imagedata r:id="rId791" o:title="m845"/>
                </v:shape>
              </w:pict>
            </w:r>
          </w:p>
        </w:tc>
      </w:tr>
      <w:tr w:rsidR="002A14A1" w:rsidRPr="0071784C" w14:paraId="6EFC5C2C" w14:textId="77777777" w:rsidTr="00290065">
        <w:tc>
          <w:tcPr>
            <w:tcW w:w="10061" w:type="dxa"/>
            <w:shd w:val="clear" w:color="auto" w:fill="auto"/>
          </w:tcPr>
          <w:p w14:paraId="3A1FBF58" w14:textId="77777777" w:rsidR="002A14A1" w:rsidRPr="0071784C" w:rsidRDefault="00CF51C7" w:rsidP="00290065">
            <w:pPr>
              <w:widowControl w:val="0"/>
            </w:pPr>
            <w:r w:rsidRPr="0071784C">
              <w:lastRenderedPageBreak/>
              <w:t>Erklären Sie mit Hilfe eines Newtonschen Gesetzes, warum die oben gezeigte Pannenhilfe nicht funktionieren kann.</w:t>
            </w:r>
          </w:p>
        </w:tc>
      </w:tr>
    </w:tbl>
    <w:p w14:paraId="6268EF94" w14:textId="77777777" w:rsidR="002A14A1" w:rsidRPr="00C66762" w:rsidRDefault="002A14A1" w:rsidP="00E14754">
      <w:pPr>
        <w:widowControl w:val="0"/>
      </w:pPr>
    </w:p>
    <w:p w14:paraId="6EBBFAAC" w14:textId="6D4B0D7D" w:rsidR="00C66762" w:rsidRDefault="00215B7B" w:rsidP="00C66762">
      <w:pPr>
        <w:pStyle w:val="StandardWeb"/>
        <w:spacing w:before="0" w:beforeAutospacing="0" w:after="0" w:afterAutospacing="0"/>
        <w:rPr>
          <w:rFonts w:ascii="Arial" w:hAnsi="Arial"/>
        </w:rPr>
      </w:pPr>
      <w:hyperlink r:id="rId792" w:anchor="m883" w:history="1">
        <w:r w:rsidR="00C66762" w:rsidRPr="00162B43">
          <w:rPr>
            <w:rStyle w:val="Hyperlink"/>
            <w:sz w:val="22"/>
            <w:szCs w:val="22"/>
          </w:rPr>
          <w:t>883.</w:t>
        </w:r>
      </w:hyperlink>
      <w:r w:rsidR="00C66762" w:rsidRPr="00C66762">
        <w:rPr>
          <w:rFonts w:ascii="Arial" w:hAnsi="Arial"/>
          <w:sz w:val="22"/>
          <w:szCs w:val="22"/>
        </w:rPr>
        <w:t xml:space="preserve"> </w:t>
      </w:r>
      <w:r w:rsidR="00C66762" w:rsidRPr="00C66762">
        <w:rPr>
          <w:rFonts w:ascii="Arial" w:hAnsi="Arial"/>
        </w:rPr>
        <w:t xml:space="preserve">Die maximale </w:t>
      </w:r>
      <w:r w:rsidR="00162B43">
        <w:rPr>
          <w:rFonts w:ascii="Arial" w:hAnsi="Arial"/>
        </w:rPr>
        <w:t>Masse</w:t>
      </w:r>
      <w:r w:rsidR="00C66762" w:rsidRPr="00C66762">
        <w:rPr>
          <w:rFonts w:ascii="Arial" w:hAnsi="Arial"/>
        </w:rPr>
        <w:t xml:space="preserve"> eines Flugzeugs vom Typ A 380 beträgt </w:t>
      </w:r>
      <w:r w:rsidR="00162B43">
        <w:rPr>
          <w:rFonts w:ascii="Arial" w:hAnsi="Arial"/>
        </w:rPr>
        <w:t>beim Start ohne Treibstoff 315 t</w:t>
      </w:r>
      <w:r w:rsidR="00C66762" w:rsidRPr="00C66762">
        <w:rPr>
          <w:rFonts w:ascii="Arial" w:hAnsi="Arial"/>
        </w:rPr>
        <w:t>, die maximale Schubkraft jedes der vier Triebwerke 3</w:t>
      </w:r>
      <w:r w:rsidR="00C66762">
        <w:rPr>
          <w:rFonts w:ascii="Arial" w:hAnsi="Arial"/>
        </w:rPr>
        <w:t>20</w:t>
      </w:r>
      <w:r w:rsidR="00C66762" w:rsidRPr="00C66762">
        <w:rPr>
          <w:rFonts w:ascii="Arial" w:hAnsi="Arial"/>
        </w:rPr>
        <w:t>kN. Das Flugzeug kann 324</w:t>
      </w:r>
      <w:r w:rsidR="00C66762">
        <w:rPr>
          <w:rFonts w:ascii="Arial" w:hAnsi="Arial"/>
        </w:rPr>
        <w:t xml:space="preserve"> </w:t>
      </w:r>
      <w:r w:rsidR="00C66762" w:rsidRPr="00C66762">
        <w:rPr>
          <w:rFonts w:ascii="Arial" w:hAnsi="Arial"/>
        </w:rPr>
        <w:t xml:space="preserve">540 Liter Kerosin </w:t>
      </w:r>
      <w:r w:rsidR="00C66762">
        <w:rPr>
          <w:rFonts w:ascii="Arial" w:hAnsi="Arial"/>
        </w:rPr>
        <w:t>mit 0</w:t>
      </w:r>
      <w:r w:rsidR="00C66762" w:rsidRPr="00C66762">
        <w:rPr>
          <w:rFonts w:ascii="Arial" w:hAnsi="Arial"/>
        </w:rPr>
        <w:t>,</w:t>
      </w:r>
      <w:r w:rsidR="00C66762">
        <w:rPr>
          <w:rFonts w:ascii="Arial" w:hAnsi="Arial"/>
        </w:rPr>
        <w:t>78 g/cm³</w:t>
      </w:r>
      <w:r w:rsidR="00C66762" w:rsidRPr="00C66762">
        <w:rPr>
          <w:rFonts w:ascii="Arial" w:hAnsi="Arial"/>
        </w:rPr>
        <w:t xml:space="preserve"> an</w:t>
      </w:r>
      <w:r w:rsidR="00C66762">
        <w:rPr>
          <w:rFonts w:ascii="Arial" w:hAnsi="Arial"/>
        </w:rPr>
        <w:t xml:space="preserve"> B</w:t>
      </w:r>
      <w:r w:rsidR="00C66762" w:rsidRPr="00C66762">
        <w:rPr>
          <w:rFonts w:ascii="Arial" w:hAnsi="Arial"/>
        </w:rPr>
        <w:t>ord nehmen</w:t>
      </w:r>
      <w:r w:rsidR="00C66762">
        <w:rPr>
          <w:rFonts w:ascii="Arial" w:hAnsi="Arial"/>
        </w:rPr>
        <w:t>.</w:t>
      </w:r>
      <w:r w:rsidR="00B673F7">
        <w:rPr>
          <w:rFonts w:ascii="Arial" w:hAnsi="Arial"/>
        </w:rPr>
        <w:t xml:space="preserve"> Die Hälfte der Schubkraft wird zur Überwindung der Reibung eingesetzt.</w:t>
      </w:r>
    </w:p>
    <w:p w14:paraId="3C8C86A1" w14:textId="77777777" w:rsidR="00C66762" w:rsidRPr="00C66762" w:rsidRDefault="00C66762" w:rsidP="00C66762">
      <w:pPr>
        <w:pStyle w:val="StandardWeb"/>
        <w:spacing w:before="0" w:beforeAutospacing="0" w:after="0" w:afterAutospacing="0"/>
        <w:rPr>
          <w:rFonts w:ascii="Arial" w:hAnsi="Arial"/>
        </w:rPr>
      </w:pPr>
      <w:r>
        <w:rPr>
          <w:rFonts w:ascii="Arial" w:hAnsi="Arial"/>
        </w:rPr>
        <w:t>W</w:t>
      </w:r>
      <w:r w:rsidRPr="00C66762">
        <w:rPr>
          <w:rFonts w:ascii="Arial" w:hAnsi="Arial"/>
        </w:rPr>
        <w:t>elche maximale Beschleunigung erreicht dieses Flugzeug auf der Startbahn?</w:t>
      </w:r>
    </w:p>
    <w:p w14:paraId="7615A8EC" w14:textId="77777777" w:rsidR="00E14754" w:rsidRPr="00C66762" w:rsidRDefault="00E14754" w:rsidP="00E14754">
      <w:pPr>
        <w:widowControl w:val="0"/>
      </w:pPr>
    </w:p>
    <w:p w14:paraId="37FE6F27" w14:textId="73517835" w:rsidR="005D27C4" w:rsidRDefault="00215B7B" w:rsidP="005D27C4">
      <w:hyperlink r:id="rId793" w:anchor="m890" w:history="1">
        <w:r w:rsidR="005D27C4" w:rsidRPr="005D27C4">
          <w:rPr>
            <w:rStyle w:val="Hyperlink"/>
            <w:rFonts w:ascii="Unique Extended" w:hAnsi="Unique Extended"/>
            <w:sz w:val="22"/>
          </w:rPr>
          <w:t>890.</w:t>
        </w:r>
      </w:hyperlink>
      <w:r w:rsidR="005D27C4">
        <w:rPr>
          <w:rFonts w:ascii="Unique Extended" w:hAnsi="Unique Extended"/>
        </w:rPr>
        <w:t xml:space="preserve"> </w:t>
      </w:r>
      <w:r w:rsidR="005D27C4" w:rsidRPr="00FB2077">
        <w:rPr>
          <w:b/>
        </w:rPr>
        <w:t>a)</w:t>
      </w:r>
      <w:r w:rsidR="005D27C4">
        <w:t xml:space="preserve"> Der Motor eines Autos (Masse 800 kg) beschleunigt das Fahrzeug in 11 Sekunden vom Stillstand auf die Geschwindigkeit 100 km/h. Welche Kraft muss der Motor dazu kontinuierlich aufbringen? (4)</w:t>
      </w:r>
    </w:p>
    <w:p w14:paraId="36FB0A1A" w14:textId="77777777" w:rsidR="005D27C4" w:rsidRDefault="005D27C4" w:rsidP="005D27C4"/>
    <w:p w14:paraId="57BF669A" w14:textId="77777777" w:rsidR="005D27C4" w:rsidRDefault="005D27C4" w:rsidP="005D27C4">
      <w:r w:rsidRPr="00FB2077">
        <w:rPr>
          <w:b/>
        </w:rPr>
        <w:t>b)</w:t>
      </w:r>
      <w:r>
        <w:t xml:space="preserve"> Bei einer Vollbremsung muss bei einem verkehrssicheren Auto die Bremsbeschleunigung wenigstens  -6 m/s² betragen. Die Bremsen an dem Auto bringen eine Kraft von 5 kN auf. Untersuchen Sie durch eine Berechnung, ob das Auto der Vorschrift entspricht. (4)</w:t>
      </w:r>
    </w:p>
    <w:p w14:paraId="64D01602" w14:textId="77777777" w:rsidR="005D27C4" w:rsidRDefault="005D27C4" w:rsidP="005D27C4"/>
    <w:p w14:paraId="1DE9326E" w14:textId="77777777" w:rsidR="005D27C4" w:rsidRDefault="005D27C4" w:rsidP="005D27C4">
      <w:r w:rsidRPr="00FB2077">
        <w:rPr>
          <w:b/>
        </w:rPr>
        <w:t>c)</w:t>
      </w:r>
      <w:r>
        <w:t xml:space="preserve"> Wie groß ist bei einer Vollbremsung der reine Bremsweg, wenn das Auto von 100 km/h zum Stillstand abbremst. (Die Schrecksekunde muss nicht beachtet werden) (4)</w:t>
      </w:r>
    </w:p>
    <w:tbl>
      <w:tblPr>
        <w:tblW w:w="0" w:type="auto"/>
        <w:tblLook w:val="04A0" w:firstRow="1" w:lastRow="0" w:firstColumn="1" w:lastColumn="0" w:noHBand="0" w:noVBand="1"/>
      </w:tblPr>
      <w:tblGrid>
        <w:gridCol w:w="4639"/>
        <w:gridCol w:w="5498"/>
      </w:tblGrid>
      <w:tr w:rsidR="002758B7" w:rsidRPr="0071784C" w14:paraId="002CE314" w14:textId="77777777" w:rsidTr="001A3093">
        <w:tc>
          <w:tcPr>
            <w:tcW w:w="5030" w:type="dxa"/>
            <w:shd w:val="clear" w:color="auto" w:fill="auto"/>
          </w:tcPr>
          <w:p w14:paraId="1640686D" w14:textId="177D7694" w:rsidR="002758B7" w:rsidRPr="00711C0F" w:rsidRDefault="00215B7B" w:rsidP="001A3093">
            <w:pPr>
              <w:widowControl w:val="0"/>
              <w:rPr>
                <w:shd w:val="clear" w:color="auto" w:fill="FFFFFF"/>
              </w:rPr>
            </w:pPr>
            <w:hyperlink r:id="rId794" w:anchor="m999" w:history="1">
              <w:r w:rsidR="002758B7" w:rsidRPr="00711C0F">
                <w:rPr>
                  <w:rStyle w:val="Hyperlink"/>
                  <w:sz w:val="22"/>
                  <w:shd w:val="clear" w:color="auto" w:fill="FFFFFF"/>
                </w:rPr>
                <w:t>999.</w:t>
              </w:r>
            </w:hyperlink>
            <w:r w:rsidR="002758B7" w:rsidRPr="00711C0F">
              <w:rPr>
                <w:shd w:val="clear" w:color="auto" w:fill="FFFFFF"/>
              </w:rPr>
              <w:t xml:space="preserve"> Auf einer Luftkissenbahn (reibungsfrei) bewegt sich ein Gleiter angetrieben durch die Kraft F vom Start bis zum Ziel. Er benötigt dazu eine bestimmte Zeit t</w:t>
            </w:r>
            <w:r w:rsidR="002758B7" w:rsidRPr="00711C0F">
              <w:rPr>
                <w:shd w:val="clear" w:color="auto" w:fill="FFFFFF"/>
                <w:vertAlign w:val="subscript"/>
              </w:rPr>
              <w:t>1</w:t>
            </w:r>
            <w:r w:rsidR="002758B7" w:rsidRPr="00711C0F">
              <w:rPr>
                <w:shd w:val="clear" w:color="auto" w:fill="FFFFFF"/>
              </w:rPr>
              <w:t>.</w:t>
            </w:r>
          </w:p>
          <w:p w14:paraId="3FF2D57F" w14:textId="77777777" w:rsidR="002758B7" w:rsidRPr="00711C0F" w:rsidRDefault="002758B7" w:rsidP="001A3093">
            <w:pPr>
              <w:widowControl w:val="0"/>
              <w:rPr>
                <w:shd w:val="clear" w:color="auto" w:fill="FFFFFF"/>
              </w:rPr>
            </w:pPr>
            <w:r w:rsidRPr="00711C0F">
              <w:rPr>
                <w:shd w:val="clear" w:color="auto" w:fill="FFFFFF"/>
              </w:rPr>
              <w:t>Nun wird der gleiche Versuch mit der doppelten Antriebskraft durchgeführt. Dazu wird einfach ein zweites Gewichtsstück an das rechte Fadenende gehangen. Wie verhält sich die neue Zeit t</w:t>
            </w:r>
            <w:r w:rsidRPr="00711C0F">
              <w:rPr>
                <w:shd w:val="clear" w:color="auto" w:fill="FFFFFF"/>
                <w:vertAlign w:val="subscript"/>
              </w:rPr>
              <w:t>2</w:t>
            </w:r>
            <w:r w:rsidRPr="00711C0F">
              <w:rPr>
                <w:shd w:val="clear" w:color="auto" w:fill="FFFFFF"/>
              </w:rPr>
              <w:t xml:space="preserve"> zu t</w:t>
            </w:r>
            <w:r w:rsidRPr="00711C0F">
              <w:rPr>
                <w:shd w:val="clear" w:color="auto" w:fill="FFFFFF"/>
                <w:vertAlign w:val="subscript"/>
              </w:rPr>
              <w:t>1</w:t>
            </w:r>
            <w:r w:rsidRPr="00711C0F">
              <w:rPr>
                <w:shd w:val="clear" w:color="auto" w:fill="FFFFFF"/>
              </w:rPr>
              <w:t>?</w:t>
            </w:r>
          </w:p>
          <w:p w14:paraId="61F52FF1" w14:textId="77777777" w:rsidR="002758B7" w:rsidRPr="00711C0F" w:rsidRDefault="002758B7" w:rsidP="001A3093">
            <w:pPr>
              <w:widowControl w:val="0"/>
              <w:rPr>
                <w:shd w:val="clear" w:color="auto" w:fill="FFFFFF"/>
              </w:rPr>
            </w:pPr>
            <w:r w:rsidRPr="00711C0F">
              <w:rPr>
                <w:shd w:val="clear" w:color="auto" w:fill="FFFFFF"/>
              </w:rPr>
              <w:t xml:space="preserve">a) </w:t>
            </w:r>
            <w:r w:rsidRPr="002758B7">
              <w:rPr>
                <w:position w:val="-24"/>
                <w:shd w:val="clear" w:color="auto" w:fill="FFFFFF"/>
              </w:rPr>
              <w:object w:dxaOrig="840" w:dyaOrig="620" w14:anchorId="14E397BC">
                <v:shape id="_x0000_i1288" type="#_x0000_t75" style="width:42pt;height:30pt" o:ole="">
                  <v:imagedata r:id="rId795" o:title=""/>
                </v:shape>
                <o:OLEObject Type="Embed" ProgID="Equation.DSMT4" ShapeID="_x0000_i1288" DrawAspect="Content" ObjectID="_1735305650" r:id="rId796"/>
              </w:object>
            </w:r>
            <w:r w:rsidRPr="00711C0F">
              <w:rPr>
                <w:shd w:val="clear" w:color="auto" w:fill="FFFFFF"/>
              </w:rPr>
              <w:t xml:space="preserve"> </w:t>
            </w:r>
          </w:p>
          <w:p w14:paraId="163D2358" w14:textId="77777777" w:rsidR="002758B7" w:rsidRPr="00711C0F" w:rsidRDefault="002758B7" w:rsidP="001A3093">
            <w:pPr>
              <w:widowControl w:val="0"/>
              <w:rPr>
                <w:shd w:val="clear" w:color="auto" w:fill="FFFFFF"/>
              </w:rPr>
            </w:pPr>
            <w:r w:rsidRPr="00711C0F">
              <w:rPr>
                <w:shd w:val="clear" w:color="auto" w:fill="FFFFFF"/>
              </w:rPr>
              <w:t>b)</w:t>
            </w:r>
            <w:r w:rsidRPr="0071784C">
              <w:t xml:space="preserve"> </w:t>
            </w:r>
            <w:r w:rsidRPr="002758B7">
              <w:rPr>
                <w:position w:val="-24"/>
                <w:shd w:val="clear" w:color="auto" w:fill="FFFFFF"/>
              </w:rPr>
              <w:object w:dxaOrig="840" w:dyaOrig="620" w14:anchorId="7A40D42C">
                <v:shape id="_x0000_i1289" type="#_x0000_t75" style="width:42pt;height:30pt" o:ole="">
                  <v:imagedata r:id="rId797" o:title=""/>
                </v:shape>
                <o:OLEObject Type="Embed" ProgID="Equation.DSMT4" ShapeID="_x0000_i1289" DrawAspect="Content" ObjectID="_1735305651" r:id="rId798"/>
              </w:object>
            </w:r>
          </w:p>
          <w:p w14:paraId="4281A4EF" w14:textId="77777777" w:rsidR="002758B7" w:rsidRPr="0071784C" w:rsidRDefault="002758B7" w:rsidP="001A3093">
            <w:pPr>
              <w:widowControl w:val="0"/>
            </w:pPr>
            <w:r w:rsidRPr="00711C0F">
              <w:rPr>
                <w:shd w:val="clear" w:color="auto" w:fill="FFFFFF"/>
              </w:rPr>
              <w:t>c)</w:t>
            </w:r>
            <w:r w:rsidRPr="0071784C">
              <w:t xml:space="preserve"> </w:t>
            </w:r>
            <w:r w:rsidRPr="002758B7">
              <w:rPr>
                <w:position w:val="-24"/>
                <w:shd w:val="clear" w:color="auto" w:fill="FFFFFF"/>
              </w:rPr>
              <w:object w:dxaOrig="840" w:dyaOrig="620" w14:anchorId="241883C3">
                <v:shape id="_x0000_i1290" type="#_x0000_t75" style="width:42pt;height:30pt" o:ole="">
                  <v:imagedata r:id="rId799" o:title=""/>
                </v:shape>
                <o:OLEObject Type="Embed" ProgID="Equation.DSMT4" ShapeID="_x0000_i1290" DrawAspect="Content" ObjectID="_1735305652" r:id="rId800"/>
              </w:object>
            </w:r>
          </w:p>
        </w:tc>
        <w:tc>
          <w:tcPr>
            <w:tcW w:w="5031" w:type="dxa"/>
            <w:shd w:val="clear" w:color="auto" w:fill="auto"/>
          </w:tcPr>
          <w:p w14:paraId="02A146FC" w14:textId="77777777" w:rsidR="002758B7" w:rsidRPr="00711C0F" w:rsidRDefault="00215B7B" w:rsidP="001A3093">
            <w:pPr>
              <w:widowControl w:val="0"/>
              <w:rPr>
                <w:shd w:val="clear" w:color="auto" w:fill="FFFFFF"/>
              </w:rPr>
            </w:pPr>
            <w:r>
              <w:rPr>
                <w:shd w:val="clear" w:color="auto" w:fill="FFFFFF"/>
              </w:rPr>
              <w:pict w14:anchorId="5B839958">
                <v:shape id="_x0000_i1291" type="#_x0000_t75" style="width:264pt;height:156pt">
                  <v:imagedata r:id="rId801" o:title="m999"/>
                </v:shape>
              </w:pict>
            </w:r>
          </w:p>
        </w:tc>
      </w:tr>
    </w:tbl>
    <w:p w14:paraId="55102C37" w14:textId="77777777" w:rsidR="002758B7" w:rsidRPr="00357B88" w:rsidRDefault="002758B7" w:rsidP="005D27C4"/>
    <w:tbl>
      <w:tblPr>
        <w:tblW w:w="0" w:type="auto"/>
        <w:tblLook w:val="04A0" w:firstRow="1" w:lastRow="0" w:firstColumn="1" w:lastColumn="0" w:noHBand="0" w:noVBand="1"/>
      </w:tblPr>
      <w:tblGrid>
        <w:gridCol w:w="10061"/>
      </w:tblGrid>
      <w:tr w:rsidR="00A45570" w:rsidRPr="00357B88" w14:paraId="239E811F" w14:textId="77777777" w:rsidTr="00FB305B">
        <w:tc>
          <w:tcPr>
            <w:tcW w:w="10061" w:type="dxa"/>
            <w:shd w:val="clear" w:color="auto" w:fill="auto"/>
          </w:tcPr>
          <w:p w14:paraId="687D226C" w14:textId="433ABFD7" w:rsidR="00A45570" w:rsidRPr="00357B88" w:rsidRDefault="00215B7B" w:rsidP="00FB305B">
            <w:pPr>
              <w:widowControl w:val="0"/>
            </w:pPr>
            <w:hyperlink r:id="rId802" w:anchor="m1000" w:history="1">
              <w:r w:rsidR="00A45570" w:rsidRPr="00357B88">
                <w:rPr>
                  <w:rStyle w:val="Hyperlink"/>
                  <w:sz w:val="22"/>
                </w:rPr>
                <w:t>1000.</w:t>
              </w:r>
            </w:hyperlink>
            <w:r w:rsidR="00A45570" w:rsidRPr="00357B88">
              <w:t xml:space="preserve"> Welches Diagramm gehört zu der Aussage: „Die resultierende Kraft nimmt mit der Zeit ab“?</w:t>
            </w:r>
          </w:p>
        </w:tc>
      </w:tr>
      <w:tr w:rsidR="00A45570" w:rsidRPr="00357B88" w14:paraId="0451312E" w14:textId="77777777" w:rsidTr="00FB305B">
        <w:tc>
          <w:tcPr>
            <w:tcW w:w="10061" w:type="dxa"/>
            <w:shd w:val="clear" w:color="auto" w:fill="auto"/>
          </w:tcPr>
          <w:p w14:paraId="12CC4DB8" w14:textId="77777777" w:rsidR="00A45570" w:rsidRPr="00357B88" w:rsidRDefault="00A45570" w:rsidP="00FB305B">
            <w:pPr>
              <w:widowControl w:val="0"/>
            </w:pPr>
          </w:p>
          <w:p w14:paraId="42CE3BF3" w14:textId="77777777" w:rsidR="00A45570" w:rsidRPr="00357B88" w:rsidRDefault="00215B7B" w:rsidP="00FB305B">
            <w:pPr>
              <w:widowControl w:val="0"/>
            </w:pPr>
            <w:r>
              <w:lastRenderedPageBreak/>
              <w:pict w14:anchorId="629EA613">
                <v:shape id="_x0000_i1292" type="#_x0000_t75" style="width:6in;height:84pt">
                  <v:imagedata r:id="rId803" o:title="m1000"/>
                </v:shape>
              </w:pict>
            </w:r>
          </w:p>
          <w:p w14:paraId="7CDEA447" w14:textId="77777777" w:rsidR="00A45570" w:rsidRPr="00357B88" w:rsidRDefault="00A45570" w:rsidP="00FB305B">
            <w:pPr>
              <w:widowControl w:val="0"/>
            </w:pPr>
          </w:p>
        </w:tc>
      </w:tr>
    </w:tbl>
    <w:p w14:paraId="39D86F14" w14:textId="77777777" w:rsidR="00A45570" w:rsidRPr="00357B88" w:rsidRDefault="00A45570" w:rsidP="00E14754">
      <w:pPr>
        <w:widowControl w:val="0"/>
      </w:pPr>
    </w:p>
    <w:p w14:paraId="3F2A230A" w14:textId="3FDE7E29" w:rsidR="00946B59" w:rsidRPr="00357B88" w:rsidRDefault="00215B7B" w:rsidP="00E14754">
      <w:pPr>
        <w:widowControl w:val="0"/>
      </w:pPr>
      <w:hyperlink r:id="rId804" w:anchor="m1001" w:history="1">
        <w:r w:rsidR="00A33B8B" w:rsidRPr="00357B88">
          <w:rPr>
            <w:rStyle w:val="Hyperlink"/>
            <w:sz w:val="22"/>
          </w:rPr>
          <w:t>1001.</w:t>
        </w:r>
      </w:hyperlink>
      <w:r w:rsidR="00A33B8B" w:rsidRPr="00357B88">
        <w:t xml:space="preserve"> Eine Spielzeugrakete wird </w:t>
      </w:r>
      <w:r w:rsidR="00946B59" w:rsidRPr="00357B88">
        <w:t xml:space="preserve">mit einer Luftpumpe aufgepumpt und senkrecht nach oben abgeschossen. Sie hat eine Masse von 500 g und steht auf einer Abschussrampe in 2,0 m Höhe. Aus dem gemessenen Druck in der Rakete lässt sich die Schubkraft nach oben berechnen. Sie beträgt 12 N. Durch eine geschickte Raketenkonstruktion bleibt die Schubkraft bis </w:t>
      </w:r>
      <w:r w:rsidR="00E2575F" w:rsidRPr="00357B88">
        <w:t>zum „Brennschluss“ konstant. Auf den Einfluss der Luftreibung wird großzügig verzichtet.</w:t>
      </w:r>
    </w:p>
    <w:p w14:paraId="4E8F0921" w14:textId="77777777" w:rsidR="00E2575F" w:rsidRPr="00357B88" w:rsidRDefault="00E2575F" w:rsidP="00E14754">
      <w:pPr>
        <w:widowControl w:val="0"/>
      </w:pPr>
    </w:p>
    <w:p w14:paraId="605E104D" w14:textId="77777777" w:rsidR="00E2575F" w:rsidRPr="00357B88" w:rsidRDefault="00E2575F" w:rsidP="00E14754">
      <w:pPr>
        <w:widowControl w:val="0"/>
      </w:pPr>
      <w:r w:rsidRPr="00357B88">
        <w:rPr>
          <w:b/>
        </w:rPr>
        <w:t>a)</w:t>
      </w:r>
      <w:r w:rsidRPr="00357B88">
        <w:t xml:space="preserve"> Begründen Sie, dass die Rakete während der „Brennzeit“ mit 14 m/s² beschleunigt.</w:t>
      </w:r>
      <w:r w:rsidR="00610672" w:rsidRPr="00357B88">
        <w:t xml:space="preserve"> (4)</w:t>
      </w:r>
    </w:p>
    <w:p w14:paraId="13A44799" w14:textId="77777777" w:rsidR="00E2575F" w:rsidRPr="00357B88" w:rsidRDefault="00E2575F" w:rsidP="00E14754">
      <w:pPr>
        <w:widowControl w:val="0"/>
      </w:pPr>
      <w:r w:rsidRPr="00357B88">
        <w:rPr>
          <w:b/>
        </w:rPr>
        <w:t>b)</w:t>
      </w:r>
      <w:r w:rsidRPr="00357B88">
        <w:t xml:space="preserve"> Die Luft ist nach einer Sekunde bereits aufgebraucht. In welcher Höhe über dem Erdboden befindet sich die Rakete jetzt?</w:t>
      </w:r>
      <w:r w:rsidR="00610672" w:rsidRPr="00357B88">
        <w:t xml:space="preserve"> </w:t>
      </w:r>
      <w:r w:rsidR="003F6DD6" w:rsidRPr="00357B88">
        <w:t>(3)</w:t>
      </w:r>
    </w:p>
    <w:p w14:paraId="205B6218" w14:textId="77777777" w:rsidR="00E2575F" w:rsidRPr="00357B88" w:rsidRDefault="00E2575F" w:rsidP="00E14754">
      <w:pPr>
        <w:widowControl w:val="0"/>
      </w:pPr>
      <w:r w:rsidRPr="00357B88">
        <w:rPr>
          <w:b/>
        </w:rPr>
        <w:t>c)</w:t>
      </w:r>
      <w:r w:rsidRPr="00357B88">
        <w:t xml:space="preserve"> Nachdem die Luft verbraucht ist fliegt die Rakete ohne Antrieb bis zum Gipfelpunkt ihrer Bahn. In welcher Höhe über dem Erdboden befindet sich der Gipfelpunkt?</w:t>
      </w:r>
      <w:r w:rsidR="003F6DD6" w:rsidRPr="00357B88">
        <w:t xml:space="preserve"> (4)</w:t>
      </w:r>
    </w:p>
    <w:p w14:paraId="6CCEFE52" w14:textId="77777777" w:rsidR="00E2575F" w:rsidRPr="00357B88" w:rsidRDefault="00E2575F" w:rsidP="00E14754">
      <w:pPr>
        <w:widowControl w:val="0"/>
      </w:pPr>
      <w:r w:rsidRPr="00357B88">
        <w:rPr>
          <w:b/>
        </w:rPr>
        <w:t>d)</w:t>
      </w:r>
      <w:r w:rsidRPr="00357B88">
        <w:t xml:space="preserve"> Die Rakete stürzt nun ungebremst nach unten und schlägt auf dem Boden auf. Wie lange war die gesamte Flugdauer?</w:t>
      </w:r>
      <w:r w:rsidR="00F967F4" w:rsidRPr="00357B88">
        <w:t xml:space="preserve"> (2)</w:t>
      </w:r>
      <w:r w:rsidR="003F6DD6" w:rsidRPr="00357B88">
        <w:t xml:space="preserve"> </w:t>
      </w:r>
    </w:p>
    <w:p w14:paraId="5BFF7431" w14:textId="77777777" w:rsidR="00C07980" w:rsidRPr="00357B88" w:rsidRDefault="00C07980" w:rsidP="00E14754">
      <w:pPr>
        <w:widowControl w:val="0"/>
      </w:pPr>
    </w:p>
    <w:p w14:paraId="721964EC" w14:textId="559AC9AE" w:rsidR="00C07980" w:rsidRPr="00357B88" w:rsidRDefault="00215B7B" w:rsidP="00E14754">
      <w:pPr>
        <w:widowControl w:val="0"/>
      </w:pPr>
      <w:hyperlink r:id="rId805" w:anchor="m1002" w:history="1">
        <w:r w:rsidR="00C07980" w:rsidRPr="00357B88">
          <w:rPr>
            <w:rStyle w:val="Hyperlink"/>
            <w:sz w:val="22"/>
          </w:rPr>
          <w:t>1002.</w:t>
        </w:r>
      </w:hyperlink>
      <w:r w:rsidR="00C07980" w:rsidRPr="00357B88">
        <w:t xml:space="preserve"> </w:t>
      </w:r>
      <w:r w:rsidR="00D31568" w:rsidRPr="00357B88">
        <w:t>Eine Bo</w:t>
      </w:r>
      <w:r w:rsidR="001E0F3C" w:rsidRPr="00357B88">
        <w:t>e</w:t>
      </w:r>
      <w:r w:rsidR="00D31568" w:rsidRPr="00357B88">
        <w:t>ing 747-400</w:t>
      </w:r>
      <w:r w:rsidR="001E0F3C" w:rsidRPr="00357B88">
        <w:t xml:space="preserve"> hat 4 Triebwerke vom Typ PW4062. Jedes Triebwerk entwickelt einen maximalen Schub von 281,6 kN.</w:t>
      </w:r>
      <w:r w:rsidR="00940720" w:rsidRPr="00357B88">
        <w:t xml:space="preserve"> Die maximale Startmasse der Boeing beträgt 396</w:t>
      </w:r>
      <w:r w:rsidR="00D227C5" w:rsidRPr="00357B88">
        <w:t xml:space="preserve"> </w:t>
      </w:r>
      <w:r w:rsidR="00940720" w:rsidRPr="00357B88">
        <w:t>893 kg.</w:t>
      </w:r>
      <w:r w:rsidR="00D31568" w:rsidRPr="00357B88">
        <w:t xml:space="preserve"> </w:t>
      </w:r>
    </w:p>
    <w:p w14:paraId="5341ABDE" w14:textId="77777777" w:rsidR="00B62358" w:rsidRPr="00357B88" w:rsidRDefault="00B62358" w:rsidP="00E14754">
      <w:pPr>
        <w:widowControl w:val="0"/>
      </w:pPr>
      <w:r w:rsidRPr="00357B88">
        <w:t xml:space="preserve">Die Südbahn des Flughafen Leipzig/Halle hat eine Länge von 3600 m. </w:t>
      </w:r>
    </w:p>
    <w:p w14:paraId="196B407D" w14:textId="77777777" w:rsidR="001D5AC1" w:rsidRPr="00357B88" w:rsidRDefault="00FE6396" w:rsidP="00E14754">
      <w:pPr>
        <w:widowControl w:val="0"/>
      </w:pPr>
      <w:r w:rsidRPr="00357B88">
        <w:rPr>
          <w:b/>
        </w:rPr>
        <w:t>a)</w:t>
      </w:r>
      <w:r w:rsidRPr="00357B88">
        <w:t xml:space="preserve"> Angenommen, das Flugzeug steht am Anfang der Startbahn und beschleunigt mit dem vollen Schub seiner Triebwerke bis zum Ende der Bahn. Welche Abhebegeschwindigkeit würde es dann erreichen?</w:t>
      </w:r>
    </w:p>
    <w:p w14:paraId="4295B0E9" w14:textId="77777777" w:rsidR="00FE6396" w:rsidRPr="00357B88" w:rsidRDefault="00FE6396" w:rsidP="00E14754">
      <w:pPr>
        <w:widowControl w:val="0"/>
      </w:pPr>
    </w:p>
    <w:p w14:paraId="03B0A8A6" w14:textId="77777777" w:rsidR="00FE6396" w:rsidRPr="00357B88" w:rsidRDefault="00FE6396" w:rsidP="00E14754">
      <w:pPr>
        <w:widowControl w:val="0"/>
      </w:pPr>
      <w:r w:rsidRPr="00357B88">
        <w:rPr>
          <w:b/>
        </w:rPr>
        <w:t>b)</w:t>
      </w:r>
      <w:r w:rsidRPr="00357B88">
        <w:t xml:space="preserve">  </w:t>
      </w:r>
      <w:r w:rsidR="00714423" w:rsidRPr="00357B88">
        <w:t>Real ist, dass es nach 3000 m die notwendige Geschwindigkeit von 300 km/h erreicht hat und davon fliegt. Wie viel Prozent der Antriebsenergie gehen demnach beim Start an die Umgebung verloren?</w:t>
      </w:r>
    </w:p>
    <w:p w14:paraId="2B429F27" w14:textId="77777777" w:rsidR="00D402D0" w:rsidRPr="00357B88" w:rsidRDefault="00D402D0" w:rsidP="00E14754">
      <w:pPr>
        <w:widowControl w:val="0"/>
      </w:pPr>
    </w:p>
    <w:p w14:paraId="35E07382" w14:textId="2E37E96F" w:rsidR="00D402D0" w:rsidRPr="00357B88" w:rsidRDefault="00215B7B" w:rsidP="00E14754">
      <w:pPr>
        <w:widowControl w:val="0"/>
      </w:pPr>
      <w:hyperlink r:id="rId806" w:anchor="m1013" w:history="1">
        <w:r w:rsidR="00D402D0" w:rsidRPr="00357B88">
          <w:rPr>
            <w:rStyle w:val="Hyperlink"/>
            <w:sz w:val="22"/>
          </w:rPr>
          <w:t>1013.</w:t>
        </w:r>
      </w:hyperlink>
      <w:r w:rsidR="00D402D0" w:rsidRPr="00357B88">
        <w:t xml:space="preserve"> (LK 2019)</w:t>
      </w:r>
    </w:p>
    <w:tbl>
      <w:tblPr>
        <w:tblW w:w="0" w:type="auto"/>
        <w:tblLook w:val="04A0" w:firstRow="1" w:lastRow="0" w:firstColumn="1" w:lastColumn="0" w:noHBand="0" w:noVBand="1"/>
      </w:tblPr>
      <w:tblGrid>
        <w:gridCol w:w="2119"/>
        <w:gridCol w:w="8018"/>
      </w:tblGrid>
      <w:tr w:rsidR="00034A3B" w:rsidRPr="00357B88" w14:paraId="05A8D0AA" w14:textId="77777777" w:rsidTr="006E5749">
        <w:tc>
          <w:tcPr>
            <w:tcW w:w="5030" w:type="dxa"/>
            <w:shd w:val="clear" w:color="auto" w:fill="auto"/>
          </w:tcPr>
          <w:p w14:paraId="7EBC21FB" w14:textId="77777777" w:rsidR="00034A3B" w:rsidRPr="00357B88" w:rsidRDefault="00034A3B" w:rsidP="006E5749">
            <w:pPr>
              <w:widowControl w:val="0"/>
            </w:pPr>
          </w:p>
        </w:tc>
        <w:tc>
          <w:tcPr>
            <w:tcW w:w="5031" w:type="dxa"/>
            <w:shd w:val="clear" w:color="auto" w:fill="auto"/>
          </w:tcPr>
          <w:p w14:paraId="12709FA2" w14:textId="77777777" w:rsidR="00034A3B" w:rsidRPr="00357B88" w:rsidRDefault="00215B7B" w:rsidP="006E5749">
            <w:pPr>
              <w:widowControl w:val="0"/>
            </w:pPr>
            <w:r>
              <w:pict w14:anchorId="7B561053">
                <v:shape id="_x0000_i1293" type="#_x0000_t75" style="width:390pt;height:252pt">
                  <v:imagedata r:id="rId807" o:title="m1013"/>
                </v:shape>
              </w:pict>
            </w:r>
          </w:p>
        </w:tc>
      </w:tr>
    </w:tbl>
    <w:p w14:paraId="3859AFD2" w14:textId="77777777" w:rsidR="00034A3B" w:rsidRPr="00357B88" w:rsidRDefault="00034A3B" w:rsidP="00E14754">
      <w:pPr>
        <w:widowControl w:val="0"/>
      </w:pPr>
    </w:p>
    <w:p w14:paraId="63BAEF9E" w14:textId="77777777" w:rsidR="00D402D0" w:rsidRPr="00357B88" w:rsidRDefault="00D402D0" w:rsidP="00E14754">
      <w:pPr>
        <w:widowControl w:val="0"/>
      </w:pPr>
      <w:r w:rsidRPr="00357B88">
        <w:t xml:space="preserve">Zwei Körper sind durch einen Faden, welcher über eine feste Rolle geführt wird, verbunden. Körper 1 kann auf der geneigten Ebene rollen. Körper 2 ist vertikal beweglich. Die Abbildung zeigt das Prinzip. Der Neigungswinkel der geneigten Ebene beträgt 45°. </w:t>
      </w:r>
    </w:p>
    <w:p w14:paraId="1587628F" w14:textId="77777777" w:rsidR="00D402D0" w:rsidRPr="00357B88" w:rsidRDefault="00D402D0" w:rsidP="00E14754">
      <w:pPr>
        <w:widowControl w:val="0"/>
      </w:pPr>
      <w:r w:rsidRPr="00357B88">
        <w:t>Reibungsverluste sind vernachlässigbar klein.</w:t>
      </w:r>
    </w:p>
    <w:p w14:paraId="05DCB97B" w14:textId="77777777" w:rsidR="00D402D0" w:rsidRPr="005967DE" w:rsidRDefault="00D402D0" w:rsidP="00E14754">
      <w:pPr>
        <w:widowControl w:val="0"/>
      </w:pPr>
    </w:p>
    <w:p w14:paraId="7FC459A1" w14:textId="77777777" w:rsidR="005A689B" w:rsidRPr="005967DE" w:rsidRDefault="005A689B" w:rsidP="00E14754">
      <w:pPr>
        <w:widowControl w:val="0"/>
      </w:pPr>
      <w:r w:rsidRPr="005967DE">
        <w:rPr>
          <w:b/>
        </w:rPr>
        <w:t>a)</w:t>
      </w:r>
      <w:r w:rsidRPr="005967DE">
        <w:t xml:space="preserve"> Die Masse m</w:t>
      </w:r>
      <w:r w:rsidRPr="005967DE">
        <w:rPr>
          <w:vertAlign w:val="subscript"/>
        </w:rPr>
        <w:t>1</w:t>
      </w:r>
      <w:r w:rsidRPr="005967DE">
        <w:t xml:space="preserve"> von Körper 1 und die Masse m</w:t>
      </w:r>
      <w:r w:rsidRPr="005967DE">
        <w:rPr>
          <w:vertAlign w:val="subscript"/>
        </w:rPr>
        <w:t>2</w:t>
      </w:r>
      <w:r w:rsidRPr="005967DE">
        <w:t xml:space="preserve"> von Körper 2 sind im ersten Experiment so gewählt, dass die Körper nach Freigabe in Ruhe bleiben.</w:t>
      </w:r>
    </w:p>
    <w:p w14:paraId="2AAF6D4D" w14:textId="77777777" w:rsidR="00E366AE" w:rsidRPr="005967DE" w:rsidRDefault="00E366AE" w:rsidP="00E14754">
      <w:pPr>
        <w:widowControl w:val="0"/>
      </w:pPr>
      <w:r w:rsidRPr="005967DE">
        <w:t xml:space="preserve">Ermitteln Sie den Quotienten </w:t>
      </w:r>
      <w:r w:rsidRPr="005967DE">
        <w:rPr>
          <w:position w:val="-30"/>
        </w:rPr>
        <w:object w:dxaOrig="400" w:dyaOrig="700" w14:anchorId="2FBD2FCC">
          <v:shape id="_x0000_i1294" type="#_x0000_t75" style="width:24pt;height:36pt" o:ole="">
            <v:imagedata r:id="rId808" o:title=""/>
          </v:shape>
          <o:OLEObject Type="Embed" ProgID="Equation.DSMT4" ShapeID="_x0000_i1294" DrawAspect="Content" ObjectID="_1735305653" r:id="rId809"/>
        </w:object>
      </w:r>
      <w:r w:rsidRPr="005967DE">
        <w:t xml:space="preserve"> .</w:t>
      </w:r>
    </w:p>
    <w:p w14:paraId="2700E789" w14:textId="669A9ED2" w:rsidR="00187E5F" w:rsidRPr="005967DE" w:rsidRDefault="00E366AE" w:rsidP="00E14754">
      <w:pPr>
        <w:widowControl w:val="0"/>
      </w:pPr>
      <w:r w:rsidRPr="005967DE">
        <w:rPr>
          <w:b/>
        </w:rPr>
        <w:t xml:space="preserve">b) </w:t>
      </w:r>
      <w:r w:rsidR="00187E5F" w:rsidRPr="005967DE">
        <w:t xml:space="preserve">Im zweiten Experiment beträgt die Masse der beiden Körper jeweils 75 g. Die Unterseite von Körper 2 befindet sich 0,10 m über der Unterlage. Die Körper werden zum Zeitpunkt t = 0 freigegeben. </w:t>
      </w:r>
      <w:r w:rsidR="00187E5F" w:rsidRPr="005967DE">
        <w:br/>
        <w:t xml:space="preserve">Weisen Sie nach, dass die Beschleunigung des Systems unmittelbar nach dessen Freigabe </w:t>
      </w:r>
      <w:r w:rsidR="00357B88" w:rsidRPr="00E0446C">
        <w:rPr>
          <w:position w:val="-10"/>
        </w:rPr>
        <w:object w:dxaOrig="1100" w:dyaOrig="360" w14:anchorId="7D7402C1">
          <v:shape id="_x0000_i1295" type="#_x0000_t75" style="width:54pt;height:18pt" o:ole="">
            <v:imagedata r:id="rId810" o:title=""/>
          </v:shape>
          <o:OLEObject Type="Embed" ProgID="Equation.DSMT4" ShapeID="_x0000_i1295" DrawAspect="Content" ObjectID="_1735305654" r:id="rId811"/>
        </w:object>
      </w:r>
      <w:r w:rsidR="00187E5F" w:rsidRPr="005967DE">
        <w:t xml:space="preserve">  beträgt. </w:t>
      </w:r>
    </w:p>
    <w:p w14:paraId="68BF2DF6" w14:textId="3A8D3922" w:rsidR="00187E5F" w:rsidRPr="005967DE" w:rsidRDefault="00187E5F" w:rsidP="00E14754">
      <w:pPr>
        <w:widowControl w:val="0"/>
      </w:pPr>
      <w:r w:rsidRPr="005967DE">
        <w:rPr>
          <w:b/>
        </w:rPr>
        <w:t>c)</w:t>
      </w:r>
      <w:r w:rsidRPr="005967DE">
        <w:t xml:space="preserve"> Der Körper 2 setzt nach der Freigabe mit einer Geschwindigkeit von </w:t>
      </w:r>
      <w:r w:rsidR="00357B88" w:rsidRPr="00E0446C">
        <w:rPr>
          <w:position w:val="-10"/>
        </w:rPr>
        <w:object w:dxaOrig="1120" w:dyaOrig="360" w14:anchorId="1C1DB3F3">
          <v:shape id="_x0000_i1296" type="#_x0000_t75" style="width:54pt;height:18pt" o:ole="">
            <v:imagedata r:id="rId812" o:title=""/>
          </v:shape>
          <o:OLEObject Type="Embed" ProgID="Equation.DSMT4" ShapeID="_x0000_i1296" DrawAspect="Content" ObjectID="_1735305655" r:id="rId813"/>
        </w:object>
      </w:r>
      <w:r w:rsidRPr="005967DE">
        <w:t xml:space="preserve">  auf der Unterlage auf und Körper 1 rollt aufgrund seiner Trägheit noch ein Stück weiter nach oben.</w:t>
      </w:r>
    </w:p>
    <w:p w14:paraId="0953233E" w14:textId="77777777" w:rsidR="00656209" w:rsidRPr="005967DE" w:rsidRDefault="00187E5F" w:rsidP="00E14754">
      <w:pPr>
        <w:widowControl w:val="0"/>
      </w:pPr>
      <w:r w:rsidRPr="005967DE">
        <w:t xml:space="preserve">Berechnen Sie </w:t>
      </w:r>
      <w:r w:rsidR="00B30424" w:rsidRPr="005967DE">
        <w:t xml:space="preserve">den </w:t>
      </w:r>
      <w:r w:rsidR="00656209" w:rsidRPr="005967DE">
        <w:t>von Körper 1, von der Freigabe bis zum Erreichen der maximalen Höhe, zurückgelegten Weg.</w:t>
      </w:r>
    </w:p>
    <w:p w14:paraId="557BB213" w14:textId="77777777" w:rsidR="00656209" w:rsidRPr="005967DE" w:rsidRDefault="00656209" w:rsidP="00E14754">
      <w:pPr>
        <w:widowControl w:val="0"/>
      </w:pPr>
    </w:p>
    <w:p w14:paraId="056B77B8" w14:textId="32031D45" w:rsidR="00E366AE" w:rsidRPr="0037666B" w:rsidRDefault="00215B7B" w:rsidP="00E14754">
      <w:pPr>
        <w:widowControl w:val="0"/>
      </w:pPr>
      <w:hyperlink r:id="rId814" w:anchor="m1033" w:history="1">
        <w:r w:rsidR="0037666B" w:rsidRPr="0037666B">
          <w:rPr>
            <w:rStyle w:val="Hyperlink"/>
            <w:sz w:val="22"/>
          </w:rPr>
          <w:t>1033.</w:t>
        </w:r>
      </w:hyperlink>
      <w:r w:rsidR="0037666B" w:rsidRPr="0037666B">
        <w:t xml:space="preserve"> </w:t>
      </w:r>
    </w:p>
    <w:p w14:paraId="06DC8824" w14:textId="77777777" w:rsidR="0037666B" w:rsidRDefault="0037666B" w:rsidP="0037666B">
      <w:pPr>
        <w:pStyle w:val="StandardWeb"/>
        <w:rPr>
          <w:rFonts w:ascii="Arial" w:hAnsi="Arial"/>
          <w:sz w:val="22"/>
          <w:szCs w:val="22"/>
        </w:rPr>
      </w:pPr>
      <w:r w:rsidRPr="0037666B">
        <w:rPr>
          <w:rFonts w:ascii="Arial" w:hAnsi="Arial"/>
          <w:sz w:val="22"/>
          <w:szCs w:val="22"/>
        </w:rPr>
        <w:t>Stell dir vor, du hast möchtest eine kriminelle Laufbahn einschlagen und wirst Bankräuber. In deiner Bande hast du als erste Aufgabe, das Fluchtauto zu fahren.</w:t>
      </w:r>
    </w:p>
    <w:p w14:paraId="555F8CB1" w14:textId="66EBFCE7" w:rsidR="0037666B" w:rsidRDefault="0037666B" w:rsidP="0037666B">
      <w:pPr>
        <w:pStyle w:val="StandardWeb"/>
        <w:rPr>
          <w:rFonts w:ascii="Arial" w:hAnsi="Arial"/>
          <w:sz w:val="22"/>
          <w:szCs w:val="22"/>
        </w:rPr>
      </w:pPr>
      <w:r>
        <w:rPr>
          <w:rFonts w:ascii="Arial" w:hAnsi="Arial"/>
          <w:sz w:val="22"/>
          <w:szCs w:val="22"/>
        </w:rPr>
        <w:t>Begründe mit Hilfe der Newtonschen Gesetze, was alles beachtet werden muss, damit du ungeschoren davonkommst!</w:t>
      </w:r>
    </w:p>
    <w:p w14:paraId="06522062" w14:textId="3602FDD3" w:rsidR="00955CD9" w:rsidRDefault="00955CD9" w:rsidP="0037666B">
      <w:pPr>
        <w:pStyle w:val="StandardWeb"/>
        <w:rPr>
          <w:rFonts w:ascii="Arial" w:hAnsi="Arial"/>
          <w:sz w:val="22"/>
          <w:szCs w:val="22"/>
        </w:rPr>
      </w:pPr>
    </w:p>
    <w:p w14:paraId="26951D00" w14:textId="19460B52" w:rsidR="0049015A" w:rsidRDefault="00215B7B" w:rsidP="0037666B">
      <w:pPr>
        <w:pStyle w:val="StandardWeb"/>
        <w:rPr>
          <w:rFonts w:ascii="Arial" w:hAnsi="Arial"/>
          <w:sz w:val="22"/>
          <w:szCs w:val="22"/>
        </w:rPr>
      </w:pPr>
      <w:hyperlink r:id="rId815" w:anchor="m1108" w:history="1">
        <w:r w:rsidR="00955CD9" w:rsidRPr="00836C13">
          <w:rPr>
            <w:rStyle w:val="Hyperlink"/>
            <w:sz w:val="22"/>
            <w:szCs w:val="22"/>
          </w:rPr>
          <w:t>1108.</w:t>
        </w:r>
      </w:hyperlink>
      <w:r w:rsidR="00955CD9">
        <w:rPr>
          <w:rFonts w:ascii="Arial" w:hAnsi="Arial"/>
          <w:sz w:val="22"/>
          <w:szCs w:val="22"/>
        </w:rPr>
        <w:t xml:space="preserve"> Zwei Körper K</w:t>
      </w:r>
      <w:r w:rsidR="00955CD9" w:rsidRPr="0049015A">
        <w:rPr>
          <w:rFonts w:ascii="Arial" w:hAnsi="Arial"/>
          <w:sz w:val="22"/>
          <w:szCs w:val="22"/>
          <w:vertAlign w:val="subscript"/>
        </w:rPr>
        <w:t>1</w:t>
      </w:r>
      <w:r w:rsidR="00955CD9">
        <w:rPr>
          <w:rFonts w:ascii="Arial" w:hAnsi="Arial"/>
          <w:sz w:val="22"/>
          <w:szCs w:val="22"/>
        </w:rPr>
        <w:t xml:space="preserve"> mit der Masse m</w:t>
      </w:r>
      <w:r w:rsidR="00955CD9" w:rsidRPr="0049015A">
        <w:rPr>
          <w:rFonts w:ascii="Arial" w:hAnsi="Arial"/>
          <w:sz w:val="22"/>
          <w:szCs w:val="22"/>
          <w:vertAlign w:val="subscript"/>
        </w:rPr>
        <w:t>1</w:t>
      </w:r>
      <w:r w:rsidR="00955CD9">
        <w:rPr>
          <w:rFonts w:ascii="Arial" w:hAnsi="Arial"/>
          <w:sz w:val="22"/>
          <w:szCs w:val="22"/>
        </w:rPr>
        <w:t>=600 g und K</w:t>
      </w:r>
      <w:r w:rsidR="00955CD9" w:rsidRPr="0049015A">
        <w:rPr>
          <w:rFonts w:ascii="Arial" w:hAnsi="Arial"/>
          <w:sz w:val="22"/>
          <w:szCs w:val="22"/>
          <w:vertAlign w:val="subscript"/>
        </w:rPr>
        <w:t>2</w:t>
      </w:r>
      <w:r w:rsidR="00955CD9">
        <w:rPr>
          <w:rFonts w:ascii="Arial" w:hAnsi="Arial"/>
          <w:sz w:val="22"/>
          <w:szCs w:val="22"/>
        </w:rPr>
        <w:t xml:space="preserve"> mit der Masse m</w:t>
      </w:r>
      <w:r w:rsidR="00955CD9" w:rsidRPr="0049015A">
        <w:rPr>
          <w:rFonts w:ascii="Arial" w:hAnsi="Arial"/>
          <w:sz w:val="22"/>
          <w:szCs w:val="22"/>
          <w:vertAlign w:val="subscript"/>
        </w:rPr>
        <w:t>2</w:t>
      </w:r>
      <w:r w:rsidR="00955CD9">
        <w:rPr>
          <w:rFonts w:ascii="Arial" w:hAnsi="Arial"/>
          <w:sz w:val="22"/>
          <w:szCs w:val="22"/>
        </w:rPr>
        <w:t xml:space="preserve"> gleiten auf schiefen Ebenen, die die Winkel </w:t>
      </w:r>
      <w:r w:rsidR="00D727A0" w:rsidRPr="00D727A0">
        <w:rPr>
          <w:rFonts w:ascii="Arial" w:hAnsi="Arial"/>
          <w:position w:val="-10"/>
          <w:sz w:val="22"/>
          <w:szCs w:val="22"/>
        </w:rPr>
        <w:object w:dxaOrig="1420" w:dyaOrig="300" w14:anchorId="2C9C2B19">
          <v:shape id="_x0000_i1297" type="#_x0000_t75" style="width:71.25pt;height:15pt" o:ole="">
            <v:imagedata r:id="rId816" o:title=""/>
          </v:shape>
          <o:OLEObject Type="Embed" ProgID="Equation.DSMT4" ShapeID="_x0000_i1297" DrawAspect="Content" ObjectID="_1735305656" r:id="rId817"/>
        </w:object>
      </w:r>
      <w:r w:rsidR="00955CD9">
        <w:rPr>
          <w:rFonts w:ascii="Arial" w:hAnsi="Arial"/>
          <w:sz w:val="22"/>
          <w:szCs w:val="22"/>
        </w:rPr>
        <w:t>mit der Horizontalen bilden. Die Körper sind über eine Umlenkrolle durch ein Seil miteinander verbunden.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283"/>
      </w:tblGrid>
      <w:tr w:rsidR="00CA2BC3" w14:paraId="51C72336" w14:textId="77777777" w:rsidTr="0019371D">
        <w:tc>
          <w:tcPr>
            <w:tcW w:w="5778" w:type="dxa"/>
          </w:tcPr>
          <w:p w14:paraId="66200EC4" w14:textId="2F614403" w:rsidR="0019371D" w:rsidRDefault="0019371D" w:rsidP="0019371D">
            <w:pPr>
              <w:pStyle w:val="StandardWeb"/>
              <w:spacing w:before="0" w:beforeAutospacing="0" w:after="0" w:afterAutospacing="0"/>
              <w:rPr>
                <w:rFonts w:ascii="Arial" w:hAnsi="Arial"/>
                <w:sz w:val="22"/>
                <w:szCs w:val="22"/>
              </w:rPr>
            </w:pPr>
            <w:r w:rsidRPr="0019371D">
              <w:rPr>
                <w:rFonts w:ascii="Arial" w:hAnsi="Arial"/>
                <w:b/>
                <w:sz w:val="22"/>
                <w:szCs w:val="22"/>
              </w:rPr>
              <w:t>a)</w:t>
            </w:r>
            <w:r>
              <w:rPr>
                <w:rFonts w:ascii="Arial" w:hAnsi="Arial"/>
                <w:sz w:val="22"/>
                <w:szCs w:val="22"/>
              </w:rPr>
              <w:t xml:space="preserve"> In der Anordnung nach der 1. Abbildung tritt zunächst keine Reibung auf. Zeigen Sie durch Berechnungen, dass das System dann in Ruhe ist, wenn die Masse m</w:t>
            </w:r>
            <w:r w:rsidRPr="0049015A">
              <w:rPr>
                <w:rFonts w:ascii="Arial" w:hAnsi="Arial"/>
                <w:sz w:val="22"/>
                <w:szCs w:val="22"/>
                <w:vertAlign w:val="subscript"/>
              </w:rPr>
              <w:t>2</w:t>
            </w:r>
            <w:r>
              <w:rPr>
                <w:rFonts w:ascii="Arial" w:hAnsi="Arial"/>
                <w:sz w:val="22"/>
                <w:szCs w:val="22"/>
              </w:rPr>
              <w:t>=0,35 kg groß ist.</w:t>
            </w:r>
          </w:p>
          <w:p w14:paraId="24257FD0" w14:textId="695FA485" w:rsidR="00CA2BC3" w:rsidRDefault="00995207" w:rsidP="0049015A">
            <w:pPr>
              <w:pStyle w:val="StandardWeb"/>
              <w:spacing w:before="0" w:beforeAutospacing="0" w:after="0" w:afterAutospacing="0"/>
              <w:rPr>
                <w:rFonts w:ascii="Arial" w:hAnsi="Arial"/>
                <w:sz w:val="22"/>
                <w:szCs w:val="22"/>
              </w:rPr>
            </w:pPr>
            <w:r w:rsidRPr="00995207">
              <w:rPr>
                <w:rFonts w:ascii="Arial" w:hAnsi="Arial"/>
                <w:b/>
                <w:sz w:val="22"/>
                <w:szCs w:val="22"/>
              </w:rPr>
              <w:t>b)</w:t>
            </w:r>
            <w:r>
              <w:rPr>
                <w:rFonts w:ascii="Arial" w:hAnsi="Arial"/>
                <w:sz w:val="22"/>
                <w:szCs w:val="22"/>
              </w:rPr>
              <w:t xml:space="preserve"> Der Körper K</w:t>
            </w:r>
            <w:r w:rsidRPr="00995207">
              <w:rPr>
                <w:rFonts w:ascii="Arial" w:hAnsi="Arial"/>
                <w:sz w:val="22"/>
                <w:szCs w:val="22"/>
                <w:vertAlign w:val="subscript"/>
              </w:rPr>
              <w:t>2</w:t>
            </w:r>
            <w:r>
              <w:rPr>
                <w:rFonts w:ascii="Arial" w:hAnsi="Arial"/>
                <w:sz w:val="22"/>
                <w:szCs w:val="22"/>
              </w:rPr>
              <w:t xml:space="preserve"> wird nun durch einen Körper der Masse 600 g ersetzt. Mit welcher Beschleunigung setzen sich die beiden Körper in Bewegung?</w:t>
            </w:r>
          </w:p>
        </w:tc>
        <w:tc>
          <w:tcPr>
            <w:tcW w:w="4283" w:type="dxa"/>
          </w:tcPr>
          <w:p w14:paraId="4DA51944" w14:textId="053F3543" w:rsidR="00CA2BC3" w:rsidRDefault="00CA2BC3" w:rsidP="0049015A">
            <w:pPr>
              <w:pStyle w:val="StandardWeb"/>
              <w:spacing w:before="0" w:beforeAutospacing="0" w:after="0" w:afterAutospacing="0"/>
              <w:rPr>
                <w:rFonts w:ascii="Arial" w:hAnsi="Arial"/>
                <w:sz w:val="22"/>
                <w:szCs w:val="22"/>
              </w:rPr>
            </w:pPr>
            <w:r>
              <w:rPr>
                <w:rFonts w:ascii="Arial" w:hAnsi="Arial"/>
                <w:noProof/>
                <w:snapToGrid/>
                <w:sz w:val="22"/>
                <w:szCs w:val="22"/>
              </w:rPr>
              <w:drawing>
                <wp:inline distT="0" distB="0" distL="0" distR="0" wp14:anchorId="64EB0B1A" wp14:editId="23D5DC65">
                  <wp:extent cx="2349492" cy="115914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1108_1.png"/>
                          <pic:cNvPicPr/>
                        </pic:nvPicPr>
                        <pic:blipFill>
                          <a:blip r:embed="rId818" cstate="print">
                            <a:extLst>
                              <a:ext uri="{28A0092B-C50C-407E-A947-70E740481C1C}">
                                <a14:useLocalDpi xmlns:a14="http://schemas.microsoft.com/office/drawing/2010/main" val="0"/>
                              </a:ext>
                            </a:extLst>
                          </a:blip>
                          <a:stretch>
                            <a:fillRect/>
                          </a:stretch>
                        </pic:blipFill>
                        <pic:spPr>
                          <a:xfrm>
                            <a:off x="0" y="0"/>
                            <a:ext cx="2349492" cy="1159145"/>
                          </a:xfrm>
                          <a:prstGeom prst="rect">
                            <a:avLst/>
                          </a:prstGeom>
                        </pic:spPr>
                      </pic:pic>
                    </a:graphicData>
                  </a:graphic>
                </wp:inline>
              </w:drawing>
            </w:r>
          </w:p>
        </w:tc>
      </w:tr>
    </w:tbl>
    <w:p w14:paraId="6A0434A8" w14:textId="5E09AA8B" w:rsidR="009B75E0" w:rsidRDefault="00C82C39" w:rsidP="0049015A">
      <w:pPr>
        <w:pStyle w:val="StandardWeb"/>
        <w:spacing w:before="0" w:beforeAutospacing="0" w:after="0" w:afterAutospacing="0"/>
        <w:rPr>
          <w:rFonts w:ascii="Arial" w:hAnsi="Arial"/>
          <w:sz w:val="22"/>
          <w:szCs w:val="22"/>
        </w:rPr>
      </w:pPr>
      <w:r w:rsidRPr="00CF1D66">
        <w:rPr>
          <w:rFonts w:ascii="Arial" w:hAnsi="Arial"/>
          <w:b/>
          <w:sz w:val="22"/>
          <w:szCs w:val="22"/>
        </w:rPr>
        <w:t>c)</w:t>
      </w:r>
      <w:r>
        <w:rPr>
          <w:rFonts w:ascii="Arial" w:hAnsi="Arial"/>
          <w:sz w:val="22"/>
          <w:szCs w:val="22"/>
        </w:rPr>
        <w:t xml:space="preserve"> </w:t>
      </w:r>
      <w:r w:rsidR="009B75E0">
        <w:rPr>
          <w:rFonts w:ascii="Arial" w:hAnsi="Arial"/>
          <w:sz w:val="22"/>
          <w:szCs w:val="22"/>
        </w:rPr>
        <w:t>Zwischen den Kö</w:t>
      </w:r>
      <w:r w:rsidR="00E65167">
        <w:rPr>
          <w:rFonts w:ascii="Arial" w:hAnsi="Arial"/>
          <w:sz w:val="22"/>
          <w:szCs w:val="22"/>
        </w:rPr>
        <w:t>r</w:t>
      </w:r>
      <w:r w:rsidR="009B75E0">
        <w:rPr>
          <w:rFonts w:ascii="Arial" w:hAnsi="Arial"/>
          <w:sz w:val="22"/>
          <w:szCs w:val="22"/>
        </w:rPr>
        <w:t>pern und der Unterlage wird nun die Haftreibung mit</w:t>
      </w:r>
      <w:r w:rsidR="0026457D">
        <w:rPr>
          <w:rFonts w:ascii="Arial" w:hAnsi="Arial"/>
          <w:sz w:val="22"/>
          <w:szCs w:val="22"/>
        </w:rPr>
        <w:t xml:space="preserve"> </w:t>
      </w:r>
      <w:r w:rsidR="009B75E0">
        <w:rPr>
          <w:rFonts w:ascii="Arial" w:hAnsi="Arial"/>
          <w:sz w:val="22"/>
          <w:szCs w:val="22"/>
        </w:rPr>
        <w:t>berücksichtigt. Die Haftreibung</w:t>
      </w:r>
      <w:r w:rsidR="0026457D">
        <w:rPr>
          <w:rFonts w:ascii="Arial" w:hAnsi="Arial"/>
          <w:sz w:val="22"/>
          <w:szCs w:val="22"/>
        </w:rPr>
        <w:t>szahl ist auf beiden Seiten 0,4</w:t>
      </w:r>
      <w:r w:rsidR="009B75E0">
        <w:rPr>
          <w:rFonts w:ascii="Arial" w:hAnsi="Arial"/>
          <w:sz w:val="22"/>
          <w:szCs w:val="22"/>
        </w:rPr>
        <w:t>.</w:t>
      </w:r>
    </w:p>
    <w:p w14:paraId="4EE05A08" w14:textId="75C04084" w:rsidR="00CA2BC3" w:rsidRDefault="009B75E0" w:rsidP="0049015A">
      <w:pPr>
        <w:pStyle w:val="StandardWeb"/>
        <w:spacing w:before="0" w:beforeAutospacing="0" w:after="0" w:afterAutospacing="0"/>
        <w:rPr>
          <w:rFonts w:ascii="Arial" w:hAnsi="Arial"/>
          <w:sz w:val="22"/>
          <w:szCs w:val="22"/>
        </w:rPr>
      </w:pPr>
      <w:r>
        <w:rPr>
          <w:rFonts w:ascii="Arial" w:hAnsi="Arial"/>
          <w:sz w:val="22"/>
          <w:szCs w:val="22"/>
        </w:rPr>
        <w:t xml:space="preserve">Welche Masse kann der Körper 2 maximal haben, damit das System gerade noch so in Ruhe bleibt?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4"/>
        <w:gridCol w:w="4473"/>
      </w:tblGrid>
      <w:tr w:rsidR="00A935B7" w14:paraId="78A11926" w14:textId="77777777" w:rsidTr="00483C2C">
        <w:tc>
          <w:tcPr>
            <w:tcW w:w="5778" w:type="dxa"/>
          </w:tcPr>
          <w:p w14:paraId="15097171" w14:textId="6AADBC26" w:rsidR="00A935B7" w:rsidRDefault="00A935B7" w:rsidP="00A935B7">
            <w:pPr>
              <w:pStyle w:val="StandardWeb"/>
              <w:spacing w:before="0" w:beforeAutospacing="0" w:after="0" w:afterAutospacing="0"/>
              <w:rPr>
                <w:rFonts w:ascii="Arial" w:hAnsi="Arial"/>
                <w:sz w:val="22"/>
                <w:szCs w:val="22"/>
              </w:rPr>
            </w:pPr>
            <w:r>
              <w:rPr>
                <w:rFonts w:ascii="Arial" w:hAnsi="Arial"/>
                <w:b/>
                <w:sz w:val="22"/>
                <w:szCs w:val="22"/>
              </w:rPr>
              <w:t xml:space="preserve">d) </w:t>
            </w:r>
            <w:r>
              <w:rPr>
                <w:rFonts w:ascii="Arial" w:hAnsi="Arial"/>
                <w:sz w:val="22"/>
                <w:szCs w:val="22"/>
              </w:rPr>
              <w:t>Der Körper 1 wird nun mit einer Feder, wie in der Abbildung zu sehen, verbunden. Die Feder hat eine Federkonstante von 43 N</w:t>
            </w:r>
            <w:r>
              <w:rPr>
                <w:rFonts w:ascii="Arial" w:hAnsi="Arial"/>
                <w:sz w:val="22"/>
                <w:szCs w:val="22"/>
              </w:rPr>
              <w:sym w:font="Symbol" w:char="F0D7"/>
            </w:r>
            <w:r>
              <w:rPr>
                <w:rFonts w:ascii="Arial" w:hAnsi="Arial"/>
                <w:sz w:val="22"/>
                <w:szCs w:val="22"/>
              </w:rPr>
              <w:t>m</w:t>
            </w:r>
            <w:r w:rsidRPr="00A935B7">
              <w:rPr>
                <w:rFonts w:ascii="Arial" w:hAnsi="Arial"/>
                <w:sz w:val="22"/>
                <w:szCs w:val="22"/>
                <w:vertAlign w:val="superscript"/>
              </w:rPr>
              <w:t>-1</w:t>
            </w:r>
            <w:r>
              <w:rPr>
                <w:rFonts w:ascii="Arial" w:hAnsi="Arial"/>
                <w:sz w:val="22"/>
                <w:szCs w:val="22"/>
              </w:rPr>
              <w:t>.</w:t>
            </w:r>
          </w:p>
          <w:p w14:paraId="5C4BB639" w14:textId="4B81BB2C" w:rsidR="00A935B7" w:rsidRDefault="00A935B7" w:rsidP="00A935B7">
            <w:pPr>
              <w:pStyle w:val="StandardWeb"/>
              <w:spacing w:before="0" w:beforeAutospacing="0" w:after="0" w:afterAutospacing="0"/>
              <w:rPr>
                <w:rFonts w:ascii="Arial" w:hAnsi="Arial"/>
                <w:sz w:val="22"/>
                <w:szCs w:val="22"/>
              </w:rPr>
            </w:pPr>
            <w:r>
              <w:rPr>
                <w:rFonts w:ascii="Arial" w:hAnsi="Arial"/>
                <w:sz w:val="22"/>
                <w:szCs w:val="22"/>
              </w:rPr>
              <w:t>Die beiden Körper haben wieder jeweils eine Masse von 0,6 kg und die Reibung wird vernachlässigt.</w:t>
            </w:r>
          </w:p>
          <w:p w14:paraId="4AF66C83" w14:textId="763A7692" w:rsidR="00A935B7" w:rsidRPr="00A935B7" w:rsidRDefault="00826E41" w:rsidP="00A935B7">
            <w:pPr>
              <w:pStyle w:val="StandardWeb"/>
              <w:spacing w:before="0" w:beforeAutospacing="0" w:after="0" w:afterAutospacing="0"/>
              <w:rPr>
                <w:rFonts w:ascii="Arial" w:hAnsi="Arial"/>
                <w:sz w:val="22"/>
                <w:szCs w:val="22"/>
              </w:rPr>
            </w:pPr>
            <w:r>
              <w:rPr>
                <w:rFonts w:ascii="Arial" w:hAnsi="Arial"/>
                <w:sz w:val="22"/>
                <w:szCs w:val="22"/>
              </w:rPr>
              <w:t>Zeigen Sie mit Berechnung, dass sich die Feder in der Gleichgewichtslage um 5,0 cm ausgedehnt hat.</w:t>
            </w:r>
          </w:p>
          <w:p w14:paraId="2651B213" w14:textId="1704BDA6" w:rsidR="00A935B7" w:rsidRDefault="00A935B7" w:rsidP="00483C2C">
            <w:pPr>
              <w:pStyle w:val="StandardWeb"/>
              <w:spacing w:before="0" w:beforeAutospacing="0" w:after="0" w:afterAutospacing="0"/>
              <w:rPr>
                <w:rFonts w:ascii="Arial" w:hAnsi="Arial"/>
                <w:sz w:val="22"/>
                <w:szCs w:val="22"/>
              </w:rPr>
            </w:pPr>
          </w:p>
        </w:tc>
        <w:tc>
          <w:tcPr>
            <w:tcW w:w="4283" w:type="dxa"/>
          </w:tcPr>
          <w:p w14:paraId="27295B52" w14:textId="14FBD446" w:rsidR="00A935B7" w:rsidRDefault="00A935B7" w:rsidP="00483C2C">
            <w:pPr>
              <w:pStyle w:val="StandardWeb"/>
              <w:spacing w:before="0" w:beforeAutospacing="0" w:after="0" w:afterAutospacing="0"/>
              <w:rPr>
                <w:rFonts w:ascii="Arial" w:hAnsi="Arial"/>
                <w:sz w:val="22"/>
                <w:szCs w:val="22"/>
              </w:rPr>
            </w:pPr>
            <w:r>
              <w:rPr>
                <w:rFonts w:ascii="Arial" w:hAnsi="Arial"/>
                <w:noProof/>
                <w:snapToGrid/>
                <w:sz w:val="22"/>
                <w:szCs w:val="22"/>
              </w:rPr>
              <w:drawing>
                <wp:inline distT="0" distB="0" distL="0" distR="0" wp14:anchorId="1C0B4431" wp14:editId="74AFCAD2">
                  <wp:extent cx="2703788" cy="1250881"/>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1108_2.png"/>
                          <pic:cNvPicPr/>
                        </pic:nvPicPr>
                        <pic:blipFill>
                          <a:blip r:embed="rId819" cstate="print">
                            <a:extLst>
                              <a:ext uri="{28A0092B-C50C-407E-A947-70E740481C1C}">
                                <a14:useLocalDpi xmlns:a14="http://schemas.microsoft.com/office/drawing/2010/main" val="0"/>
                              </a:ext>
                            </a:extLst>
                          </a:blip>
                          <a:stretch>
                            <a:fillRect/>
                          </a:stretch>
                        </pic:blipFill>
                        <pic:spPr>
                          <a:xfrm>
                            <a:off x="0" y="0"/>
                            <a:ext cx="2728343" cy="1262241"/>
                          </a:xfrm>
                          <a:prstGeom prst="rect">
                            <a:avLst/>
                          </a:prstGeom>
                        </pic:spPr>
                      </pic:pic>
                    </a:graphicData>
                  </a:graphic>
                </wp:inline>
              </w:drawing>
            </w:r>
          </w:p>
        </w:tc>
      </w:tr>
    </w:tbl>
    <w:p w14:paraId="0B9F3AB5" w14:textId="7CF701D6" w:rsidR="00A935B7" w:rsidRPr="0037666B" w:rsidRDefault="00A935B7" w:rsidP="0049015A">
      <w:pPr>
        <w:pStyle w:val="StandardWeb"/>
        <w:spacing w:before="0" w:beforeAutospacing="0" w:after="0" w:afterAutospacing="0"/>
        <w:rPr>
          <w:rFonts w:ascii="Arial" w:hAnsi="Arial"/>
          <w:sz w:val="22"/>
          <w:szCs w:val="22"/>
        </w:rPr>
      </w:pPr>
    </w:p>
    <w:p w14:paraId="4DA5444E" w14:textId="77777777" w:rsidR="00E2575F" w:rsidRPr="0037666B" w:rsidRDefault="00E2575F" w:rsidP="00E14754">
      <w:pPr>
        <w:widowControl w:val="0"/>
      </w:pPr>
    </w:p>
    <w:p w14:paraId="583A54A7" w14:textId="77777777" w:rsidR="00E2575F" w:rsidRPr="0037666B" w:rsidRDefault="00E2575F" w:rsidP="00E14754">
      <w:pPr>
        <w:widowControl w:val="0"/>
      </w:pPr>
      <w:r w:rsidRPr="0037666B">
        <w:t xml:space="preserve">  </w:t>
      </w:r>
    </w:p>
    <w:p w14:paraId="50CE6F39" w14:textId="77777777" w:rsidR="00E14754" w:rsidRPr="0037666B"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F818F22" w14:textId="77777777" w:rsidTr="00E14754">
        <w:trPr>
          <w:trHeight w:val="397"/>
        </w:trPr>
        <w:tc>
          <w:tcPr>
            <w:tcW w:w="5030" w:type="dxa"/>
            <w:vAlign w:val="center"/>
          </w:tcPr>
          <w:p w14:paraId="1A8DAE68" w14:textId="77777777" w:rsidR="00E14754" w:rsidRPr="0071784C" w:rsidRDefault="00E14754" w:rsidP="00AD5758">
            <w:pPr>
              <w:pStyle w:val="berschrift4"/>
            </w:pPr>
            <w:bookmarkStart w:id="1428" w:name="t22"/>
            <w:bookmarkEnd w:id="1428"/>
            <w:r w:rsidRPr="0071784C">
              <w:t>Trägheit</w:t>
            </w:r>
          </w:p>
        </w:tc>
        <w:tc>
          <w:tcPr>
            <w:tcW w:w="5030" w:type="dxa"/>
            <w:vAlign w:val="center"/>
          </w:tcPr>
          <w:p w14:paraId="4868974F"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429" w:name="_Hlt115492784"/>
              <w:r w:rsidR="00E14754">
                <w:rPr>
                  <w:rStyle w:val="Hyperlink"/>
                  <w:sz w:val="22"/>
                </w:rPr>
                <w:t>m</w:t>
              </w:r>
              <w:bookmarkEnd w:id="1429"/>
              <w:r w:rsidR="00E14754">
                <w:rPr>
                  <w:rStyle w:val="Hyperlink"/>
                  <w:sz w:val="22"/>
                </w:rPr>
                <w:t xml:space="preserve"> </w:t>
              </w:r>
              <w:bookmarkStart w:id="1430" w:name="_Hlt118120306"/>
              <w:r w:rsidR="00E14754">
                <w:rPr>
                  <w:rStyle w:val="Hyperlink"/>
                  <w:sz w:val="22"/>
                </w:rPr>
                <w:t>I</w:t>
              </w:r>
              <w:bookmarkEnd w:id="1430"/>
              <w:r w:rsidR="00E14754">
                <w:rPr>
                  <w:rStyle w:val="Hyperlink"/>
                  <w:sz w:val="22"/>
                </w:rPr>
                <w:t>n</w:t>
              </w:r>
              <w:bookmarkStart w:id="1431" w:name="_Hlt119130274"/>
              <w:r w:rsidR="00E14754">
                <w:rPr>
                  <w:rStyle w:val="Hyperlink"/>
                  <w:sz w:val="22"/>
                </w:rPr>
                <w:t>h</w:t>
              </w:r>
              <w:bookmarkEnd w:id="1431"/>
              <w:r w:rsidR="00E14754">
                <w:rPr>
                  <w:rStyle w:val="Hyperlink"/>
                  <w:sz w:val="22"/>
                </w:rPr>
                <w:t>alt</w:t>
              </w:r>
              <w:bookmarkStart w:id="1432" w:name="_Hlt119130327"/>
              <w:r w:rsidR="00E14754">
                <w:rPr>
                  <w:rStyle w:val="Hyperlink"/>
                  <w:sz w:val="22"/>
                </w:rPr>
                <w:t>s</w:t>
              </w:r>
              <w:bookmarkEnd w:id="1432"/>
              <w:r w:rsidR="00E14754">
                <w:rPr>
                  <w:rStyle w:val="Hyperlink"/>
                  <w:sz w:val="22"/>
                </w:rPr>
                <w:t>verze</w:t>
              </w:r>
              <w:bookmarkStart w:id="1433" w:name="_Hlt182287312"/>
              <w:r w:rsidR="00E14754">
                <w:rPr>
                  <w:rStyle w:val="Hyperlink"/>
                  <w:sz w:val="22"/>
                </w:rPr>
                <w:t>i</w:t>
              </w:r>
              <w:bookmarkEnd w:id="1433"/>
              <w:r w:rsidR="00E14754">
                <w:rPr>
                  <w:rStyle w:val="Hyperlink"/>
                  <w:sz w:val="22"/>
                </w:rPr>
                <w:t>c</w:t>
              </w:r>
              <w:bookmarkStart w:id="1434" w:name="_Hlt115492757"/>
              <w:r w:rsidR="00E14754">
                <w:rPr>
                  <w:rStyle w:val="Hyperlink"/>
                  <w:sz w:val="22"/>
                </w:rPr>
                <w:t>h</w:t>
              </w:r>
              <w:bookmarkEnd w:id="1434"/>
              <w:r w:rsidR="00E14754">
                <w:rPr>
                  <w:rStyle w:val="Hyperlink"/>
                  <w:sz w:val="22"/>
                </w:rPr>
                <w:t>nis )</w:t>
              </w:r>
            </w:hyperlink>
          </w:p>
        </w:tc>
      </w:tr>
      <w:tr w:rsidR="00E14754" w:rsidRPr="0071784C" w14:paraId="01B9D922" w14:textId="77777777" w:rsidTr="00E14754">
        <w:trPr>
          <w:trHeight w:val="397"/>
        </w:trPr>
        <w:tc>
          <w:tcPr>
            <w:tcW w:w="10060" w:type="dxa"/>
            <w:gridSpan w:val="2"/>
            <w:vAlign w:val="center"/>
          </w:tcPr>
          <w:p w14:paraId="585CF899" w14:textId="3C86A0A8" w:rsidR="00E14754" w:rsidRDefault="00215B7B" w:rsidP="00E14754">
            <w:pPr>
              <w:widowControl w:val="0"/>
              <w:jc w:val="center"/>
              <w:rPr>
                <w:rStyle w:val="Hyperlink"/>
                <w:sz w:val="22"/>
              </w:rPr>
            </w:pPr>
            <w:hyperlink r:id="rId820" w:anchor="newtonsche_axiome" w:history="1">
              <w:r w:rsidR="00E14754" w:rsidRPr="009E6A9C">
                <w:rPr>
                  <w:rStyle w:val="Hyperlink"/>
                  <w:sz w:val="22"/>
                </w:rPr>
                <w:t>Formeln zum Thema</w:t>
              </w:r>
            </w:hyperlink>
          </w:p>
        </w:tc>
      </w:tr>
    </w:tbl>
    <w:p w14:paraId="51CB8EC5" w14:textId="77777777" w:rsidR="00E14754" w:rsidRDefault="00E14754" w:rsidP="00E14754"/>
    <w:p w14:paraId="0930F5DC" w14:textId="13CE168A" w:rsidR="00E14754" w:rsidRDefault="00215B7B" w:rsidP="00E14754">
      <w:hyperlink r:id="rId821" w:anchor="m28" w:history="1">
        <w:r w:rsidR="00E14754">
          <w:rPr>
            <w:rStyle w:val="Hyperlink"/>
            <w:sz w:val="22"/>
          </w:rPr>
          <w:t>2</w:t>
        </w:r>
        <w:bookmarkStart w:id="1435" w:name="_Hlt496412394"/>
        <w:r w:rsidR="00E14754">
          <w:rPr>
            <w:rStyle w:val="Hyperlink"/>
            <w:sz w:val="22"/>
          </w:rPr>
          <w:t>8</w:t>
        </w:r>
        <w:bookmarkEnd w:id="1435"/>
        <w:r w:rsidR="00E14754">
          <w:rPr>
            <w:rStyle w:val="Hyperlink"/>
            <w:sz w:val="22"/>
          </w:rPr>
          <w:t>.</w:t>
        </w:r>
      </w:hyperlink>
      <w:r w:rsidR="00E14754">
        <w:t xml:space="preserve"> Erklären Sie die Wirkung von Sicherheitsgurten bei einem Auffahrunfall.</w:t>
      </w:r>
      <w:r w:rsidR="00E14754">
        <w:br/>
      </w:r>
      <w:r w:rsidR="00E14754">
        <w:sym w:font="Symbol" w:char="F02A"/>
      </w:r>
    </w:p>
    <w:bookmarkStart w:id="1436" w:name="_Hlt496412410"/>
    <w:p w14:paraId="3654BEAE" w14:textId="0B687FC3" w:rsidR="00E14754" w:rsidRDefault="00E14754" w:rsidP="00E14754">
      <w:pPr>
        <w:widowControl w:val="0"/>
      </w:pPr>
      <w:r>
        <w:fldChar w:fldCharType="begin"/>
      </w:r>
      <w:r w:rsidR="00626526">
        <w:instrText>HYPERLINK "lsgmech.docx" \l "m32"</w:instrText>
      </w:r>
      <w:r>
        <w:fldChar w:fldCharType="separate"/>
      </w:r>
      <w:r>
        <w:rPr>
          <w:rStyle w:val="Hyperlink"/>
          <w:sz w:val="22"/>
        </w:rPr>
        <w:t>3</w:t>
      </w:r>
      <w:bookmarkStart w:id="1437" w:name="_Hlt496412418"/>
      <w:r>
        <w:rPr>
          <w:rStyle w:val="Hyperlink"/>
          <w:sz w:val="22"/>
        </w:rPr>
        <w:t>2</w:t>
      </w:r>
      <w:bookmarkEnd w:id="1437"/>
      <w:r>
        <w:rPr>
          <w:rStyle w:val="Hyperlink"/>
          <w:sz w:val="22"/>
        </w:rPr>
        <w:t>.</w:t>
      </w:r>
      <w:r>
        <w:fldChar w:fldCharType="end"/>
      </w:r>
      <w:bookmarkEnd w:id="1436"/>
      <w:r>
        <w:t xml:space="preserve"> Von einem Jahrmarkt berichtet ein Beobachter folgendes: Ein Mann habe mit dem Rücken flach auf dem Boden gelegen. Auf der Brust des Mannes sei ein Nagelbrett mit den Spitzen der Nägel nach unten gelegt worden. Das Nagelbrett habe etwa 150 Nägel enthalten und sei mit einem schweren Zementbaustein belastet worden. Ein zweiter Mann habe dann mit einem Vorschlaghammer den Stein zertrümmert, ohne dass dem liegenden Mann etwas geschehen sei. Kann man diesem Bericht glauben?</w:t>
      </w:r>
      <w:r>
        <w:br/>
      </w:r>
      <w:r>
        <w:sym w:font="Symbol" w:char="F02A"/>
      </w:r>
      <w:r>
        <w:sym w:font="Symbol" w:char="F02A"/>
      </w:r>
    </w:p>
    <w:bookmarkStart w:id="1438" w:name="_Hlt496412414"/>
    <w:p w14:paraId="6C23F72B" w14:textId="2E995732" w:rsidR="00E14754" w:rsidRDefault="00E14754" w:rsidP="00E14754">
      <w:pPr>
        <w:widowControl w:val="0"/>
      </w:pPr>
      <w:r>
        <w:fldChar w:fldCharType="begin"/>
      </w:r>
      <w:r w:rsidR="00626526">
        <w:instrText>HYPERLINK "lsgmech.docx" \l "m33"</w:instrText>
      </w:r>
      <w:r>
        <w:fldChar w:fldCharType="separate"/>
      </w:r>
      <w:r>
        <w:rPr>
          <w:rStyle w:val="Hyperlink"/>
          <w:sz w:val="22"/>
        </w:rPr>
        <w:t>3</w:t>
      </w:r>
      <w:bookmarkStart w:id="1439" w:name="_Hlt45616558"/>
      <w:r>
        <w:rPr>
          <w:rStyle w:val="Hyperlink"/>
          <w:sz w:val="22"/>
        </w:rPr>
        <w:t>3</w:t>
      </w:r>
      <w:bookmarkEnd w:id="1439"/>
      <w:r>
        <w:rPr>
          <w:rStyle w:val="Hyperlink"/>
          <w:sz w:val="22"/>
        </w:rPr>
        <w:t>.</w:t>
      </w:r>
      <w:r>
        <w:fldChar w:fldCharType="end"/>
      </w:r>
      <w:bookmarkEnd w:id="1438"/>
      <w:r>
        <w:t xml:space="preserve"> Welche Rolle spielt die Trägheit beim Mähen von Gras oder Getreide mit der Sense?</w:t>
      </w:r>
      <w:r>
        <w:br/>
      </w:r>
      <w:r>
        <w:sym w:font="Symbol" w:char="F02A"/>
      </w:r>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5B6CA67F" w14:textId="77777777" w:rsidTr="00E14754">
        <w:tc>
          <w:tcPr>
            <w:tcW w:w="4889" w:type="dxa"/>
          </w:tcPr>
          <w:bookmarkStart w:id="1440" w:name="_Hlt496412438"/>
          <w:p w14:paraId="3ACE2448" w14:textId="4A493037" w:rsidR="00E14754" w:rsidRPr="0071784C" w:rsidRDefault="00E14754" w:rsidP="00E14754">
            <w:pPr>
              <w:widowControl w:val="0"/>
            </w:pPr>
            <w:r w:rsidRPr="0071784C">
              <w:lastRenderedPageBreak/>
              <w:fldChar w:fldCharType="begin"/>
            </w:r>
            <w:r w:rsidR="00626526">
              <w:instrText>HYPERLINK "lsgmech.docx" \l "m34"</w:instrText>
            </w:r>
            <w:r w:rsidRPr="0071784C">
              <w:fldChar w:fldCharType="separate"/>
            </w:r>
            <w:r>
              <w:rPr>
                <w:rStyle w:val="Hyperlink"/>
                <w:sz w:val="22"/>
              </w:rPr>
              <w:t>3</w:t>
            </w:r>
            <w:bookmarkStart w:id="1441" w:name="_Hlt45616669"/>
            <w:r>
              <w:rPr>
                <w:rStyle w:val="Hyperlink"/>
                <w:sz w:val="22"/>
              </w:rPr>
              <w:t>4</w:t>
            </w:r>
            <w:bookmarkEnd w:id="1441"/>
            <w:r>
              <w:rPr>
                <w:rStyle w:val="Hyperlink"/>
                <w:sz w:val="22"/>
              </w:rPr>
              <w:t>.</w:t>
            </w:r>
            <w:r w:rsidRPr="0071784C">
              <w:fldChar w:fldCharType="end"/>
            </w:r>
            <w:bookmarkEnd w:id="1440"/>
            <w:r w:rsidRPr="0071784C">
              <w:t xml:space="preserve"> Erdbeben und Bodenerschütterungen werden mit Seis</w:t>
            </w:r>
            <w:r w:rsidRPr="0071784C">
              <w:softHyphen/>
              <w:t xml:space="preserve">mographen registriert. Das Messprinzip beruht auf Trägheit. Erklären Sie die Wirkungsweise (siehe Abbildung). </w:t>
            </w:r>
            <w:r w:rsidRPr="0071784C">
              <w:br/>
            </w:r>
            <w:r w:rsidRPr="0071784C">
              <w:sym w:font="Symbol" w:char="F02A"/>
            </w:r>
          </w:p>
        </w:tc>
        <w:tc>
          <w:tcPr>
            <w:tcW w:w="4889" w:type="dxa"/>
          </w:tcPr>
          <w:p w14:paraId="1152BB25" w14:textId="77777777" w:rsidR="00E14754" w:rsidRPr="0071784C" w:rsidRDefault="00E14754" w:rsidP="00E14754">
            <w:r w:rsidRPr="0071784C">
              <w:object w:dxaOrig="4720" w:dyaOrig="4480" w14:anchorId="71D32C58">
                <v:shape id="_x0000_i1298" type="#_x0000_t75" style="width:156pt;height:156pt" o:ole="" fillcolor="window">
                  <v:imagedata r:id="rId822" o:title=""/>
                </v:shape>
                <o:OLEObject Type="Embed" ProgID="MSDraw" ShapeID="_x0000_i1298" DrawAspect="Content" ObjectID="_1735305657" r:id="rId823"/>
              </w:object>
            </w:r>
          </w:p>
          <w:p w14:paraId="2DE23DE1" w14:textId="77777777" w:rsidR="00E14754" w:rsidRPr="0071784C" w:rsidRDefault="00E14754" w:rsidP="00E14754">
            <w:pPr>
              <w:widowControl w:val="0"/>
            </w:pPr>
          </w:p>
        </w:tc>
      </w:tr>
    </w:tbl>
    <w:p w14:paraId="723C3418" w14:textId="77777777" w:rsidR="0016602C" w:rsidRDefault="0016602C" w:rsidP="00E14754">
      <w:bookmarkStart w:id="1442" w:name="_Hlt496412467"/>
    </w:p>
    <w:p w14:paraId="0AA77462" w14:textId="644366E0" w:rsidR="00E14754" w:rsidRDefault="00215B7B" w:rsidP="00E14754">
      <w:hyperlink r:id="rId824" w:anchor="m218" w:history="1">
        <w:r w:rsidR="00E14754">
          <w:rPr>
            <w:rStyle w:val="Hyperlink"/>
            <w:sz w:val="22"/>
          </w:rPr>
          <w:t>218.</w:t>
        </w:r>
      </w:hyperlink>
      <w:bookmarkEnd w:id="1442"/>
      <w:r w:rsidR="00E14754">
        <w:t xml:space="preserve"> Zeigen Sie, dass das Trägheitsgesetz ein Sonderfall des Newtonschen Grundgesetzes ist.</w:t>
      </w:r>
      <w:r w:rsidR="00E14754">
        <w:br/>
      </w:r>
      <w:r w:rsidR="00E14754">
        <w:sym w:font="Symbol" w:char="F02A"/>
      </w:r>
    </w:p>
    <w:p w14:paraId="55288A39" w14:textId="30BC4239" w:rsidR="00E14754" w:rsidRDefault="00215B7B" w:rsidP="00E14754">
      <w:hyperlink r:id="rId825" w:anchor="m281" w:history="1">
        <w:r w:rsidR="00E14754">
          <w:rPr>
            <w:rStyle w:val="Hyperlink"/>
            <w:sz w:val="22"/>
          </w:rPr>
          <w:t>2</w:t>
        </w:r>
        <w:bookmarkStart w:id="1443" w:name="_Hlt42498152"/>
        <w:r w:rsidR="00E14754">
          <w:rPr>
            <w:rStyle w:val="Hyperlink"/>
            <w:sz w:val="22"/>
          </w:rPr>
          <w:t>8</w:t>
        </w:r>
        <w:bookmarkStart w:id="1444" w:name="_Hlt496353363"/>
        <w:bookmarkEnd w:id="1443"/>
        <w:r w:rsidR="00E14754">
          <w:rPr>
            <w:rStyle w:val="Hyperlink"/>
            <w:sz w:val="22"/>
          </w:rPr>
          <w:t>1</w:t>
        </w:r>
        <w:bookmarkEnd w:id="1444"/>
        <w:r w:rsidR="00E14754">
          <w:rPr>
            <w:rStyle w:val="Hyperlink"/>
            <w:sz w:val="22"/>
          </w:rPr>
          <w:t>.</w:t>
        </w:r>
      </w:hyperlink>
      <w:r w:rsidR="00E14754">
        <w:t xml:space="preserve"> Stößt man einen Hammer mit dem Stiel nach unten auf die Tischplatte, so wird der Eisenkörper auf den Stiel gekeilt. Erklären Sie diesen Vorgang. </w:t>
      </w:r>
      <w:r w:rsidR="00E14754">
        <w:br/>
      </w:r>
      <w:r w:rsidR="00E14754">
        <w:sym w:font="Symbol" w:char="F02A"/>
      </w:r>
    </w:p>
    <w:bookmarkStart w:id="1445" w:name="_Hlt495888816"/>
    <w:p w14:paraId="0F4B9682" w14:textId="220B6EBC" w:rsidR="00E14754" w:rsidRDefault="00E14754" w:rsidP="00E14754">
      <w:pPr>
        <w:widowControl w:val="0"/>
      </w:pPr>
      <w:r>
        <w:fldChar w:fldCharType="begin"/>
      </w:r>
      <w:r w:rsidR="00626526">
        <w:instrText>HYPERLINK "lsgmech.docx" \l "m287"</w:instrText>
      </w:r>
      <w:r>
        <w:fldChar w:fldCharType="separate"/>
      </w:r>
      <w:r>
        <w:rPr>
          <w:rStyle w:val="Hyperlink"/>
          <w:sz w:val="22"/>
        </w:rPr>
        <w:t>2</w:t>
      </w:r>
      <w:bookmarkStart w:id="1446" w:name="_Hlt119812796"/>
      <w:r>
        <w:rPr>
          <w:rStyle w:val="Hyperlink"/>
          <w:sz w:val="22"/>
        </w:rPr>
        <w:t>8</w:t>
      </w:r>
      <w:bookmarkStart w:id="1447" w:name="_Hlt496353353"/>
      <w:bookmarkEnd w:id="1446"/>
      <w:r>
        <w:rPr>
          <w:rStyle w:val="Hyperlink"/>
          <w:sz w:val="22"/>
        </w:rPr>
        <w:t>7</w:t>
      </w:r>
      <w:bookmarkEnd w:id="1447"/>
      <w:r>
        <w:rPr>
          <w:rStyle w:val="Hyperlink"/>
          <w:sz w:val="22"/>
        </w:rPr>
        <w:t>.</w:t>
      </w:r>
      <w:r>
        <w:fldChar w:fldCharType="end"/>
      </w:r>
      <w:bookmarkEnd w:id="1445"/>
      <w:r>
        <w:t xml:space="preserve"> „</w:t>
      </w:r>
      <w:bookmarkStart w:id="1448" w:name="_Hlt119742995"/>
      <w:r>
        <w:t>Ein in Bewegung befindlicher Körper hört auf in seiner Bewegung, wenn die Kraft, die ihn voranstößt, ihre Wirkung beendet.“(ARISTOTELES)</w:t>
      </w:r>
      <w:r>
        <w:br/>
        <w:t>Beurteilen Sie die Richtigkeit dieses Satzes. Begründen Sie Ihr Urteil.</w:t>
      </w:r>
      <w:bookmarkEnd w:id="1448"/>
      <w:r>
        <w:br/>
      </w:r>
      <w:r>
        <w:sym w:font="Symbol" w:char="F02A"/>
      </w:r>
    </w:p>
    <w:bookmarkStart w:id="1449" w:name="_Hlt53838307"/>
    <w:p w14:paraId="61D9BEFC" w14:textId="15433F47" w:rsidR="00E14754" w:rsidRDefault="00E14754" w:rsidP="00E14754">
      <w:pPr>
        <w:widowControl w:val="0"/>
      </w:pPr>
      <w:r>
        <w:fldChar w:fldCharType="begin"/>
      </w:r>
      <w:r w:rsidR="00626526">
        <w:instrText>HYPERLINK "lsgmech.docx" \l "m386"</w:instrText>
      </w:r>
      <w:r>
        <w:fldChar w:fldCharType="separate"/>
      </w:r>
      <w:r>
        <w:rPr>
          <w:rStyle w:val="Hyperlink"/>
          <w:sz w:val="22"/>
        </w:rPr>
        <w:t>3</w:t>
      </w:r>
      <w:bookmarkStart w:id="1450" w:name="_Hlt42498082"/>
      <w:r>
        <w:rPr>
          <w:rStyle w:val="Hyperlink"/>
          <w:sz w:val="22"/>
        </w:rPr>
        <w:t>8</w:t>
      </w:r>
      <w:bookmarkStart w:id="1451" w:name="_Hlt496410469"/>
      <w:bookmarkEnd w:id="1450"/>
      <w:r>
        <w:rPr>
          <w:rStyle w:val="Hyperlink"/>
          <w:sz w:val="22"/>
        </w:rPr>
        <w:t>6</w:t>
      </w:r>
      <w:bookmarkEnd w:id="1451"/>
      <w:r>
        <w:rPr>
          <w:rStyle w:val="Hyperlink"/>
          <w:sz w:val="22"/>
        </w:rPr>
        <w:t>.</w:t>
      </w:r>
      <w:r>
        <w:fldChar w:fldCharType="end"/>
      </w:r>
      <w:bookmarkEnd w:id="1449"/>
      <w:r>
        <w:t xml:space="preserve"> Erklären Sie mit Hilfe eines Newtonschen Axioms, warum beim Anfahren einer Straßenbahn die Fahrgäste, die sich nicht festhalten oder keinen sicheren Stand haben, umfallen können.</w:t>
      </w:r>
      <w:r>
        <w:br/>
      </w:r>
      <w:r>
        <w:sym w:font="Symbol" w:char="F02A"/>
      </w:r>
    </w:p>
    <w:p w14:paraId="7980A781" w14:textId="1C34FEF3" w:rsidR="00E14754" w:rsidRDefault="00215B7B" w:rsidP="00E14754">
      <w:hyperlink r:id="rId826" w:anchor="m471" w:history="1">
        <w:r w:rsidR="00E14754">
          <w:rPr>
            <w:rStyle w:val="Hyperlink"/>
            <w:sz w:val="22"/>
          </w:rPr>
          <w:t>4</w:t>
        </w:r>
        <w:bookmarkStart w:id="1452" w:name="_Hlt115004324"/>
        <w:bookmarkStart w:id="1453" w:name="_Hlt44396599"/>
        <w:bookmarkEnd w:id="1452"/>
        <w:r w:rsidR="00E14754">
          <w:rPr>
            <w:rStyle w:val="Hyperlink"/>
            <w:sz w:val="22"/>
          </w:rPr>
          <w:t>7</w:t>
        </w:r>
        <w:bookmarkStart w:id="1454" w:name="_Hlt97194576"/>
        <w:bookmarkEnd w:id="1453"/>
        <w:bookmarkEnd w:id="1454"/>
        <w:r w:rsidR="00E14754">
          <w:rPr>
            <w:rStyle w:val="Hyperlink"/>
            <w:sz w:val="22"/>
          </w:rPr>
          <w:t>1.</w:t>
        </w:r>
      </w:hyperlink>
      <w:r w:rsidR="00E14754">
        <w:t xml:space="preserve"> Ein Dieb hat seine Beute in einem Sack aus schlechtem Material. Warum zerreißt der Sack, wenn er ihn rasch hochhebt, nicht aber, wenn er ihn langsam anhebt?</w:t>
      </w:r>
      <w:r w:rsidR="00E14754">
        <w:br/>
      </w:r>
      <w:r w:rsidR="00E14754">
        <w:sym w:font="Symbol" w:char="F02A"/>
      </w:r>
      <w:r w:rsidR="00E14754">
        <w:sym w:font="Symbol" w:char="F02A"/>
      </w:r>
      <w:r w:rsidR="00E14754">
        <w:br/>
      </w:r>
      <w:hyperlink r:id="rId827" w:anchor="m557" w:history="1">
        <w:r w:rsidR="00E14754">
          <w:rPr>
            <w:rStyle w:val="Hyperlink"/>
            <w:sz w:val="22"/>
          </w:rPr>
          <w:t>5</w:t>
        </w:r>
        <w:bookmarkStart w:id="1455" w:name="_Hlt115493345"/>
        <w:r w:rsidR="00E14754">
          <w:rPr>
            <w:rStyle w:val="Hyperlink"/>
            <w:sz w:val="22"/>
          </w:rPr>
          <w:t>5</w:t>
        </w:r>
        <w:bookmarkEnd w:id="1455"/>
        <w:r w:rsidR="00E14754">
          <w:rPr>
            <w:rStyle w:val="Hyperlink"/>
            <w:sz w:val="22"/>
          </w:rPr>
          <w:t>7.</w:t>
        </w:r>
      </w:hyperlink>
      <w:r w:rsidR="00E14754">
        <w:t xml:space="preserve"> Aus staubiger Kleidung kann der Staub durch kräftiges Schütteln entfernt werden. Erkläre, warum das </w:t>
      </w:r>
      <w:r w:rsidR="00C33364">
        <w:t>umso</w:t>
      </w:r>
      <w:r w:rsidR="00E14754">
        <w:t xml:space="preserve"> besser geht, je kräftiger man schüttelt.</w:t>
      </w:r>
    </w:p>
    <w:p w14:paraId="57A6F786" w14:textId="77777777" w:rsidR="00E14754" w:rsidRDefault="00E14754" w:rsidP="00E14754">
      <w:r>
        <w:sym w:font="Symbol" w:char="F02A"/>
      </w:r>
    </w:p>
    <w:p w14:paraId="3B72ACAB" w14:textId="38256F4B" w:rsidR="00E14754" w:rsidRDefault="00215B7B" w:rsidP="00E14754">
      <w:hyperlink r:id="rId828" w:anchor="m558" w:history="1">
        <w:r w:rsidR="00E14754">
          <w:rPr>
            <w:rStyle w:val="Hyperlink"/>
            <w:sz w:val="22"/>
          </w:rPr>
          <w:t>5</w:t>
        </w:r>
        <w:bookmarkStart w:id="1456" w:name="_Hlt115493515"/>
        <w:r w:rsidR="00E14754">
          <w:rPr>
            <w:rStyle w:val="Hyperlink"/>
            <w:sz w:val="22"/>
          </w:rPr>
          <w:t>5</w:t>
        </w:r>
        <w:bookmarkStart w:id="1457" w:name="_Hlt115493385"/>
        <w:bookmarkEnd w:id="1456"/>
        <w:r w:rsidR="00E14754">
          <w:rPr>
            <w:rStyle w:val="Hyperlink"/>
            <w:sz w:val="22"/>
          </w:rPr>
          <w:t>8</w:t>
        </w:r>
        <w:bookmarkEnd w:id="1457"/>
        <w:r w:rsidR="00E14754">
          <w:rPr>
            <w:rStyle w:val="Hyperlink"/>
            <w:sz w:val="22"/>
          </w:rPr>
          <w:t>.</w:t>
        </w:r>
      </w:hyperlink>
      <w:r w:rsidR="00E14754">
        <w:t xml:space="preserve"> Wie ist es zu erklären, dass ein laufender Mensch, der stolpert, stets in Richtung seiner Bewegung fällt, während ein auf dem Eis ausrutschender Mensch immer nach hinten fällt?</w:t>
      </w:r>
    </w:p>
    <w:p w14:paraId="3956DF8F" w14:textId="77777777" w:rsidR="00E14754" w:rsidRDefault="00E14754" w:rsidP="00E14754">
      <w:r>
        <w:sym w:font="Symbol" w:char="F02A"/>
      </w:r>
      <w:r>
        <w:sym w:font="Symbol" w:char="F02A"/>
      </w:r>
    </w:p>
    <w:bookmarkStart w:id="1458" w:name="_Hlt115853056"/>
    <w:p w14:paraId="54CB36B5" w14:textId="1FF8C4EF" w:rsidR="00E14754" w:rsidRDefault="00E14754" w:rsidP="00E14754">
      <w:r>
        <w:fldChar w:fldCharType="begin"/>
      </w:r>
      <w:r w:rsidR="00626526">
        <w:instrText>HYPERLINK "lsgmech.docx" \l "m559"</w:instrText>
      </w:r>
      <w:r>
        <w:fldChar w:fldCharType="separate"/>
      </w:r>
      <w:r>
        <w:rPr>
          <w:rStyle w:val="Hyperlink"/>
          <w:sz w:val="22"/>
        </w:rPr>
        <w:t>5</w:t>
      </w:r>
      <w:bookmarkStart w:id="1459" w:name="_Hlt128094279"/>
      <w:r>
        <w:rPr>
          <w:rStyle w:val="Hyperlink"/>
          <w:sz w:val="22"/>
        </w:rPr>
        <w:t>5</w:t>
      </w:r>
      <w:bookmarkEnd w:id="1459"/>
      <w:r>
        <w:rPr>
          <w:rStyle w:val="Hyperlink"/>
          <w:sz w:val="22"/>
        </w:rPr>
        <w:t>9.</w:t>
      </w:r>
      <w:r>
        <w:fldChar w:fldCharType="end"/>
      </w:r>
      <w:bookmarkEnd w:id="1458"/>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CA88CC7" w14:textId="77777777" w:rsidTr="00E14754">
        <w:tc>
          <w:tcPr>
            <w:tcW w:w="10061" w:type="dxa"/>
          </w:tcPr>
          <w:p w14:paraId="12FE9BB8" w14:textId="77777777" w:rsidR="00E14754" w:rsidRPr="0071784C" w:rsidRDefault="00E14754" w:rsidP="00E14754">
            <w:r w:rsidRPr="0071784C">
              <w:t xml:space="preserve">Ein Milchauto ist hat auf einem Bauernhof Milch geholt und ist erst halb gefüllt. Ordne den Fahrabschnitten </w:t>
            </w:r>
            <w:r w:rsidRPr="0071784C">
              <w:rPr>
                <w:i/>
              </w:rPr>
              <w:t>Anfahren, Fahren mit konstanter Geschwindigkeit</w:t>
            </w:r>
            <w:r w:rsidRPr="0071784C">
              <w:t xml:space="preserve"> und </w:t>
            </w:r>
            <w:r w:rsidRPr="0071784C">
              <w:rPr>
                <w:i/>
              </w:rPr>
              <w:t>Abbremsen</w:t>
            </w:r>
            <w:r w:rsidRPr="0071784C">
              <w:t xml:space="preserve"> die Bilder zu, die den Zustand der Milch im Tank darstellen.</w:t>
            </w:r>
          </w:p>
        </w:tc>
      </w:tr>
      <w:tr w:rsidR="00E14754" w:rsidRPr="0071784C" w14:paraId="63422CB8" w14:textId="77777777" w:rsidTr="00E14754">
        <w:tc>
          <w:tcPr>
            <w:tcW w:w="10061" w:type="dxa"/>
          </w:tcPr>
          <w:p w14:paraId="792D8B33" w14:textId="77777777" w:rsidR="00E14754" w:rsidRPr="0071784C" w:rsidRDefault="00215B7B" w:rsidP="00E14754">
            <w:r>
              <w:rPr>
                <w:noProof/>
              </w:rPr>
              <w:pict w14:anchorId="4D5929D9">
                <v:shape id="Bild 188" o:spid="_x0000_i1299" type="#_x0000_t75" alt="m559" style="width:498pt;height:66pt;visibility:visible">
                  <v:imagedata r:id="rId829" o:title="m559"/>
                </v:shape>
              </w:pict>
            </w:r>
          </w:p>
        </w:tc>
      </w:tr>
    </w:tbl>
    <w:p w14:paraId="7CBA7F28" w14:textId="77777777" w:rsidR="00E14754" w:rsidRDefault="00E14754" w:rsidP="00E14754">
      <w:r>
        <w:sym w:font="Symbol" w:char="F02A"/>
      </w:r>
      <w:r>
        <w:sym w:font="Symbol" w:char="F02A"/>
      </w:r>
    </w:p>
    <w:p w14:paraId="19AD2C73" w14:textId="77777777" w:rsidR="00E14754" w:rsidRDefault="00E14754" w:rsidP="00E14754"/>
    <w:p w14:paraId="238F08A1" w14:textId="0F2B60DF" w:rsidR="00E14754" w:rsidRDefault="00215B7B" w:rsidP="00E14754">
      <w:hyperlink r:id="rId830" w:anchor="m598" w:history="1">
        <w:r w:rsidR="00E14754">
          <w:rPr>
            <w:rStyle w:val="Hyperlink"/>
            <w:sz w:val="22"/>
          </w:rPr>
          <w:t>5</w:t>
        </w:r>
        <w:bookmarkStart w:id="1460" w:name="_Hlt128095842"/>
        <w:r w:rsidR="00E14754">
          <w:rPr>
            <w:rStyle w:val="Hyperlink"/>
            <w:sz w:val="22"/>
          </w:rPr>
          <w:t>9</w:t>
        </w:r>
        <w:bookmarkEnd w:id="1460"/>
        <w:r w:rsidR="00E14754">
          <w:rPr>
            <w:rStyle w:val="Hyperlink"/>
            <w:sz w:val="22"/>
          </w:rPr>
          <w:t>8</w:t>
        </w:r>
      </w:hyperlink>
      <w:r w:rsidR="00E14754">
        <w:t>.</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4D1504C" w14:textId="77777777" w:rsidTr="00E14754">
        <w:tc>
          <w:tcPr>
            <w:tcW w:w="5030" w:type="dxa"/>
          </w:tcPr>
          <w:p w14:paraId="414ABB97" w14:textId="77777777" w:rsidR="00E14754" w:rsidRPr="0071784C" w:rsidRDefault="00E14754" w:rsidP="00E14754">
            <w:r w:rsidRPr="0071784C">
              <w:lastRenderedPageBreak/>
              <w:t>Ein schwerer Stein ist an einem dünnen Faden aufgehängt. Ein leichter Ring ist mit einem Faden aus demselben Material am Stein befestigt.  Was passiert, wenn man ruckartig an dem Ring zieht?</w:t>
            </w:r>
          </w:p>
          <w:p w14:paraId="6B0B650C" w14:textId="77777777" w:rsidR="00E14754" w:rsidRPr="0071784C" w:rsidRDefault="00E14754" w:rsidP="00E14754"/>
          <w:p w14:paraId="2F306B5B" w14:textId="77777777" w:rsidR="00E14754" w:rsidRPr="0071784C" w:rsidRDefault="00E14754" w:rsidP="00E14754">
            <w:r w:rsidRPr="0071784C">
              <w:t>a) Es reißt immer der obere Faden.</w:t>
            </w:r>
          </w:p>
          <w:p w14:paraId="6F934E68" w14:textId="77777777" w:rsidR="00E14754" w:rsidRPr="0071784C" w:rsidRDefault="00E14754" w:rsidP="00E14754">
            <w:r w:rsidRPr="0071784C">
              <w:t>b) Es reißt immer der unter Faden.</w:t>
            </w:r>
          </w:p>
          <w:p w14:paraId="0133EF82" w14:textId="77777777" w:rsidR="00E14754" w:rsidRPr="0071784C" w:rsidRDefault="00E14754" w:rsidP="00E14754">
            <w:r w:rsidRPr="0071784C">
              <w:t>c) Es reißt zufällig der obere oder der unter Faden.</w:t>
            </w:r>
          </w:p>
          <w:p w14:paraId="40780E4A" w14:textId="77777777" w:rsidR="00E14754" w:rsidRPr="0071784C" w:rsidRDefault="00E14754" w:rsidP="00E14754"/>
        </w:tc>
        <w:tc>
          <w:tcPr>
            <w:tcW w:w="5030" w:type="dxa"/>
          </w:tcPr>
          <w:p w14:paraId="58C91256" w14:textId="77777777" w:rsidR="00E14754" w:rsidRPr="0071784C" w:rsidRDefault="00215B7B" w:rsidP="00E14754">
            <w:r>
              <w:rPr>
                <w:noProof/>
              </w:rPr>
              <w:pict w14:anchorId="70A749AA">
                <v:shape id="Bild 189" o:spid="_x0000_i1300" type="#_x0000_t75" alt="m598" style="width:246pt;height:252pt;visibility:visible">
                  <v:imagedata r:id="rId831" o:title="m598"/>
                </v:shape>
              </w:pict>
            </w:r>
          </w:p>
        </w:tc>
      </w:tr>
    </w:tbl>
    <w:p w14:paraId="5D025264" w14:textId="77777777" w:rsidR="00E14754" w:rsidRDefault="00E14754" w:rsidP="00E14754"/>
    <w:bookmarkStart w:id="1461" w:name="_Hlt187746595"/>
    <w:p w14:paraId="3D1FBDEA" w14:textId="4C499FE8" w:rsidR="00E14754" w:rsidRDefault="00E14754" w:rsidP="00E14754">
      <w:r>
        <w:fldChar w:fldCharType="begin"/>
      </w:r>
      <w:r w:rsidR="00626526">
        <w:instrText>HYPERLINK "lsgmech.docx" \l "m653"</w:instrText>
      </w:r>
      <w:r>
        <w:fldChar w:fldCharType="separate"/>
      </w:r>
      <w:r>
        <w:rPr>
          <w:rStyle w:val="Hyperlink"/>
          <w:sz w:val="22"/>
        </w:rPr>
        <w:t>6</w:t>
      </w:r>
      <w:bookmarkStart w:id="1462" w:name="_Hlt182904276"/>
      <w:r>
        <w:rPr>
          <w:rStyle w:val="Hyperlink"/>
          <w:sz w:val="22"/>
        </w:rPr>
        <w:t>5</w:t>
      </w:r>
      <w:bookmarkEnd w:id="1462"/>
      <w:r>
        <w:rPr>
          <w:rStyle w:val="Hyperlink"/>
          <w:sz w:val="22"/>
        </w:rPr>
        <w:t>3</w:t>
      </w:r>
      <w:r>
        <w:fldChar w:fldCharType="end"/>
      </w:r>
      <w:bookmarkEnd w:id="1461"/>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F9199C4" w14:textId="77777777" w:rsidTr="00E14754">
        <w:tc>
          <w:tcPr>
            <w:tcW w:w="5030" w:type="dxa"/>
          </w:tcPr>
          <w:p w14:paraId="05C58FF4" w14:textId="77777777" w:rsidR="00E14754" w:rsidRPr="0071784C" w:rsidRDefault="00E14754" w:rsidP="00E14754">
            <w:r w:rsidRPr="0071784C">
              <w:t>Zwei Eier; eins gekocht, das andere roh; werden auf eine Tischplatte gelegt und in Drehung versetzt. Eins kommt schnell wieder zur Ruhe, das andere stellt sich auf das stumpfe Ende und dreht sich noch eine Weile. Welches ist das gekochte Ei?</w:t>
            </w:r>
          </w:p>
          <w:p w14:paraId="0730443C" w14:textId="77777777" w:rsidR="00E14754" w:rsidRPr="0071784C" w:rsidRDefault="00E14754" w:rsidP="00E14754">
            <w:r w:rsidRPr="0071784C">
              <w:t>a) Das Ei, das schnell zur Ruhe kommt.</w:t>
            </w:r>
          </w:p>
          <w:p w14:paraId="61B654F0" w14:textId="77777777" w:rsidR="00E14754" w:rsidRPr="0071784C" w:rsidRDefault="00E14754" w:rsidP="00E14754">
            <w:r w:rsidRPr="0071784C">
              <w:t>b) Das Ei, das sich hinstellt.</w:t>
            </w:r>
          </w:p>
          <w:p w14:paraId="2AE55C4C" w14:textId="77777777" w:rsidR="00E14754" w:rsidRPr="0071784C" w:rsidRDefault="00E14754" w:rsidP="00E14754">
            <w:r w:rsidRPr="0071784C">
              <w:t>c) Das lässt sich mit diesem Experiment nicht feststellen.</w:t>
            </w:r>
          </w:p>
        </w:tc>
        <w:tc>
          <w:tcPr>
            <w:tcW w:w="5030" w:type="dxa"/>
          </w:tcPr>
          <w:p w14:paraId="3C1292AC" w14:textId="77777777" w:rsidR="00E14754" w:rsidRPr="0071784C" w:rsidRDefault="00215B7B" w:rsidP="00E14754">
            <w:r>
              <w:rPr>
                <w:noProof/>
              </w:rPr>
              <w:pict w14:anchorId="5CC1E4CF">
                <v:shape id="Bild 190" o:spid="_x0000_i1301" type="#_x0000_t75" alt="m653" style="width:246pt;height:180pt;visibility:visible">
                  <v:imagedata r:id="rId832" o:title="m653"/>
                </v:shape>
              </w:pict>
            </w:r>
          </w:p>
        </w:tc>
      </w:tr>
    </w:tbl>
    <w:p w14:paraId="7FC4C067" w14:textId="77777777" w:rsidR="00E14754" w:rsidRDefault="00E14754" w:rsidP="00E14754"/>
    <w:bookmarkStart w:id="1463" w:name="_Hlt214760258"/>
    <w:p w14:paraId="3A162535" w14:textId="41BE5C8E" w:rsidR="00E14754" w:rsidRDefault="00E14754" w:rsidP="00E14754">
      <w:r>
        <w:fldChar w:fldCharType="begin"/>
      </w:r>
      <w:r w:rsidR="00626526">
        <w:instrText>HYPERLINK "lsgmech.docx" \l "m701"</w:instrText>
      </w:r>
      <w:r>
        <w:fldChar w:fldCharType="separate"/>
      </w:r>
      <w:r>
        <w:rPr>
          <w:rStyle w:val="Hyperlink"/>
          <w:sz w:val="22"/>
        </w:rPr>
        <w:t>701.</w:t>
      </w:r>
      <w:r>
        <w:fldChar w:fldCharType="end"/>
      </w:r>
      <w:bookmarkEnd w:id="1463"/>
      <w:r>
        <w:t xml:space="preserve"> Mäxchen Pfiffig fährt mit dem Zug zu seiner Oma nach Versuchshausen. Vor ihm liegt seine zum Glück ungeöffnete Coladose. Plötzlich bremst der Zug und die Dose rollt von allein davon. In welche Richtung rollt die Dose? Woran liegt das wohl?</w:t>
      </w:r>
    </w:p>
    <w:p w14:paraId="7E9E2A68" w14:textId="77777777" w:rsidR="00E14754" w:rsidRDefault="00E14754" w:rsidP="00E14754">
      <w:r>
        <w:t>(Quelle: Sächsische Physikolympiade 2008)</w:t>
      </w:r>
    </w:p>
    <w:p w14:paraId="14CDD4EA" w14:textId="77777777" w:rsidR="00980F6E" w:rsidRDefault="00980F6E" w:rsidP="00E14754"/>
    <w:p w14:paraId="376DD5AC" w14:textId="0E300F93" w:rsidR="00980F6E" w:rsidRDefault="00215B7B" w:rsidP="00E14754">
      <w:hyperlink r:id="rId833" w:anchor="m849" w:history="1">
        <w:r w:rsidR="00980F6E" w:rsidRPr="00980F6E">
          <w:rPr>
            <w:rStyle w:val="Hyperlink"/>
            <w:sz w:val="22"/>
          </w:rPr>
          <w:t>849.</w:t>
        </w:r>
      </w:hyperlink>
      <w:r w:rsidR="00980F6E">
        <w:t xml:space="preserve"> Ein Skilangläufer gleitet einen Hang geringer Neigung mit konstanter Geschwindigkeit hinab.</w:t>
      </w:r>
    </w:p>
    <w:p w14:paraId="0BAAF7F6" w14:textId="77777777" w:rsidR="00980F6E" w:rsidRDefault="00980F6E" w:rsidP="00E14754">
      <w:r>
        <w:t>Nennen Sie das Trägheitsgesetz und wenden Sie dieses auf den Sachverhalt an.</w:t>
      </w:r>
    </w:p>
    <w:p w14:paraId="38F74EFE" w14:textId="77777777" w:rsidR="00980F6E" w:rsidRDefault="00980F6E" w:rsidP="00E14754">
      <w:r>
        <w:t>(LK 2012)</w:t>
      </w:r>
    </w:p>
    <w:p w14:paraId="029E29B7" w14:textId="77777777" w:rsidR="00FA10C0" w:rsidRDefault="00FA10C0" w:rsidP="00E14754"/>
    <w:p w14:paraId="08B2F0E1" w14:textId="77777777" w:rsidR="00980F6E" w:rsidRDefault="00980F6E" w:rsidP="00E14754"/>
    <w:p w14:paraId="53CF9F56"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2DF9213" w14:textId="77777777" w:rsidTr="00E14754">
        <w:trPr>
          <w:trHeight w:val="397"/>
        </w:trPr>
        <w:tc>
          <w:tcPr>
            <w:tcW w:w="5030" w:type="dxa"/>
            <w:vAlign w:val="center"/>
          </w:tcPr>
          <w:p w14:paraId="5F208E88" w14:textId="77777777" w:rsidR="00E14754" w:rsidRPr="0071784C" w:rsidRDefault="00E14754" w:rsidP="00AD5758">
            <w:pPr>
              <w:pStyle w:val="berschrift4"/>
            </w:pPr>
            <w:bookmarkStart w:id="1464" w:name="t6"/>
            <w:bookmarkEnd w:id="1464"/>
            <w:r w:rsidRPr="0071784C">
              <w:t>Energie, Arbeit, Leistung</w:t>
            </w:r>
          </w:p>
        </w:tc>
        <w:tc>
          <w:tcPr>
            <w:tcW w:w="5030" w:type="dxa"/>
            <w:vAlign w:val="center"/>
          </w:tcPr>
          <w:p w14:paraId="7F08E253" w14:textId="77777777" w:rsidR="00E14754" w:rsidRDefault="00215B7B" w:rsidP="00E14754">
            <w:pPr>
              <w:widowControl w:val="0"/>
              <w:jc w:val="center"/>
              <w:rPr>
                <w:rStyle w:val="Hyperlink"/>
                <w:sz w:val="22"/>
              </w:rPr>
            </w:pPr>
            <w:hyperlink w:anchor="t0" w:history="1">
              <w:r w:rsidR="00E14754">
                <w:rPr>
                  <w:rStyle w:val="Hyperlink"/>
                  <w:sz w:val="22"/>
                </w:rPr>
                <w:t>(z</w:t>
              </w:r>
              <w:bookmarkStart w:id="1465" w:name="_Hlt495583049"/>
              <w:r w:rsidR="00E14754">
                <w:rPr>
                  <w:rStyle w:val="Hyperlink"/>
                  <w:sz w:val="22"/>
                </w:rPr>
                <w:t>u</w:t>
              </w:r>
              <w:bookmarkStart w:id="1466" w:name="_Hlt495583437"/>
              <w:bookmarkEnd w:id="1465"/>
              <w:r w:rsidR="00E14754">
                <w:rPr>
                  <w:rStyle w:val="Hyperlink"/>
                  <w:sz w:val="22"/>
                </w:rPr>
                <w:t>m</w:t>
              </w:r>
              <w:bookmarkStart w:id="1467" w:name="_Hlt513361776"/>
              <w:bookmarkEnd w:id="1466"/>
              <w:r w:rsidR="00E14754">
                <w:rPr>
                  <w:rStyle w:val="Hyperlink"/>
                  <w:sz w:val="22"/>
                </w:rPr>
                <w:t xml:space="preserve"> </w:t>
              </w:r>
              <w:bookmarkStart w:id="1468" w:name="_Hlt496353432"/>
              <w:bookmarkEnd w:id="1467"/>
              <w:r w:rsidR="00E14754">
                <w:rPr>
                  <w:rStyle w:val="Hyperlink"/>
                  <w:sz w:val="22"/>
                </w:rPr>
                <w:t>I</w:t>
              </w:r>
              <w:bookmarkStart w:id="1469" w:name="_Hlt495583109"/>
              <w:bookmarkEnd w:id="1468"/>
              <w:r w:rsidR="00E14754">
                <w:rPr>
                  <w:rStyle w:val="Hyperlink"/>
                  <w:sz w:val="22"/>
                </w:rPr>
                <w:t>n</w:t>
              </w:r>
              <w:bookmarkStart w:id="1470" w:name="_Hlt495583494"/>
              <w:bookmarkEnd w:id="1469"/>
              <w:r w:rsidR="00E14754">
                <w:rPr>
                  <w:rStyle w:val="Hyperlink"/>
                  <w:sz w:val="22"/>
                </w:rPr>
                <w:t>h</w:t>
              </w:r>
              <w:bookmarkStart w:id="1471" w:name="_Hlt495628911"/>
              <w:bookmarkEnd w:id="1470"/>
              <w:r w:rsidR="00E14754">
                <w:rPr>
                  <w:rStyle w:val="Hyperlink"/>
                  <w:sz w:val="22"/>
                </w:rPr>
                <w:t>a</w:t>
              </w:r>
              <w:bookmarkEnd w:id="1471"/>
              <w:r w:rsidR="00E14754">
                <w:rPr>
                  <w:rStyle w:val="Hyperlink"/>
                  <w:sz w:val="22"/>
                </w:rPr>
                <w:t>l</w:t>
              </w:r>
              <w:bookmarkStart w:id="1472" w:name="_Hlt531334071"/>
              <w:r w:rsidR="00E14754">
                <w:rPr>
                  <w:rStyle w:val="Hyperlink"/>
                  <w:sz w:val="22"/>
                </w:rPr>
                <w:t>t</w:t>
              </w:r>
              <w:bookmarkStart w:id="1473" w:name="_Hlt495583411"/>
              <w:bookmarkEnd w:id="1472"/>
              <w:r w:rsidR="00E14754">
                <w:rPr>
                  <w:rStyle w:val="Hyperlink"/>
                  <w:sz w:val="22"/>
                </w:rPr>
                <w:t>s</w:t>
              </w:r>
              <w:bookmarkStart w:id="1474" w:name="_Hlt115493851"/>
              <w:bookmarkEnd w:id="1473"/>
              <w:r w:rsidR="00E14754">
                <w:rPr>
                  <w:rStyle w:val="Hyperlink"/>
                  <w:sz w:val="22"/>
                </w:rPr>
                <w:t>v</w:t>
              </w:r>
              <w:bookmarkEnd w:id="1474"/>
              <w:r w:rsidR="00E14754">
                <w:rPr>
                  <w:rStyle w:val="Hyperlink"/>
                  <w:sz w:val="22"/>
                </w:rPr>
                <w:t>e</w:t>
              </w:r>
              <w:bookmarkStart w:id="1475" w:name="_Hlt44219972"/>
              <w:r w:rsidR="00E14754">
                <w:rPr>
                  <w:rStyle w:val="Hyperlink"/>
                  <w:sz w:val="22"/>
                </w:rPr>
                <w:t>r</w:t>
              </w:r>
              <w:bookmarkEnd w:id="1475"/>
              <w:r w:rsidR="00E14754">
                <w:rPr>
                  <w:rStyle w:val="Hyperlink"/>
                  <w:sz w:val="22"/>
                </w:rPr>
                <w:t>z</w:t>
              </w:r>
              <w:bookmarkStart w:id="1476" w:name="_Hlt512039163"/>
              <w:r w:rsidR="00E14754">
                <w:rPr>
                  <w:rStyle w:val="Hyperlink"/>
                  <w:sz w:val="22"/>
                </w:rPr>
                <w:t>e</w:t>
              </w:r>
              <w:bookmarkEnd w:id="1476"/>
              <w:r w:rsidR="00E14754">
                <w:rPr>
                  <w:rStyle w:val="Hyperlink"/>
                  <w:sz w:val="22"/>
                </w:rPr>
                <w:t>ichnis )</w:t>
              </w:r>
            </w:hyperlink>
          </w:p>
        </w:tc>
      </w:tr>
      <w:tr w:rsidR="00E14754" w:rsidRPr="0071784C" w14:paraId="0FBCB7CE" w14:textId="77777777" w:rsidTr="00E14754">
        <w:trPr>
          <w:trHeight w:val="397"/>
        </w:trPr>
        <w:tc>
          <w:tcPr>
            <w:tcW w:w="10060" w:type="dxa"/>
            <w:gridSpan w:val="2"/>
            <w:vAlign w:val="center"/>
          </w:tcPr>
          <w:p w14:paraId="25F3A990" w14:textId="64D23598" w:rsidR="00E14754" w:rsidRDefault="00215B7B" w:rsidP="00E14754">
            <w:pPr>
              <w:widowControl w:val="0"/>
              <w:jc w:val="center"/>
              <w:rPr>
                <w:rStyle w:val="Hyperlink"/>
                <w:sz w:val="22"/>
              </w:rPr>
            </w:pPr>
            <w:hyperlink r:id="rId834" w:anchor="arbeit_energie_leistung" w:history="1">
              <w:r w:rsidR="00E14754" w:rsidRPr="0037374F">
                <w:rPr>
                  <w:rStyle w:val="Hyperlink"/>
                  <w:sz w:val="22"/>
                </w:rPr>
                <w:t>Formeln zum Thema</w:t>
              </w:r>
            </w:hyperlink>
          </w:p>
        </w:tc>
      </w:tr>
    </w:tbl>
    <w:p w14:paraId="55E4200B" w14:textId="77777777" w:rsidR="00E14754" w:rsidRDefault="00E14754" w:rsidP="00E14754">
      <w:pPr>
        <w:widowControl w:val="0"/>
      </w:pPr>
    </w:p>
    <w:p w14:paraId="2BAE2768" w14:textId="3F395475" w:rsidR="00E14754" w:rsidRDefault="00E14754" w:rsidP="00E14754">
      <w:pPr>
        <w:widowControl w:val="0"/>
      </w:pPr>
      <w:bookmarkStart w:id="1477" w:name="_Hlt53210883"/>
      <w:r>
        <w:rPr>
          <w:color w:val="FF0000"/>
        </w:rPr>
        <w:lastRenderedPageBreak/>
        <w:sym w:font="Symbol" w:char="F02A"/>
      </w:r>
      <w:bookmarkStart w:id="1478" w:name="_Hlt54156397"/>
      <w:r>
        <w:fldChar w:fldCharType="begin"/>
      </w:r>
      <w:r w:rsidR="00626526">
        <w:instrText>HYPERLINK "lsgmech.docx" \l "m82"</w:instrText>
      </w:r>
      <w:r>
        <w:fldChar w:fldCharType="separate"/>
      </w:r>
      <w:r>
        <w:rPr>
          <w:rStyle w:val="Hyperlink"/>
          <w:sz w:val="22"/>
        </w:rPr>
        <w:t>8</w:t>
      </w:r>
      <w:bookmarkStart w:id="1479" w:name="_Hlt54156394"/>
      <w:bookmarkStart w:id="1480" w:name="_Hlt496412501"/>
      <w:bookmarkEnd w:id="1479"/>
      <w:r>
        <w:rPr>
          <w:rStyle w:val="Hyperlink"/>
          <w:sz w:val="22"/>
        </w:rPr>
        <w:t>2</w:t>
      </w:r>
      <w:bookmarkEnd w:id="1480"/>
      <w:r>
        <w:rPr>
          <w:rStyle w:val="Hyperlink"/>
          <w:sz w:val="22"/>
        </w:rPr>
        <w:t>.</w:t>
      </w:r>
      <w:r>
        <w:fldChar w:fldCharType="end"/>
      </w:r>
      <w:bookmarkEnd w:id="1477"/>
      <w:bookmarkEnd w:id="1478"/>
      <w:r>
        <w:t xml:space="preserve"> Welche potenzielle Energie besitzt eine Person (Masse 75 kg), die sich 25 m über dem Erdboden befindet?</w:t>
      </w:r>
      <w:r>
        <w:br/>
      </w:r>
      <w:r>
        <w:sym w:font="Symbol" w:char="F02A"/>
      </w:r>
    </w:p>
    <w:p w14:paraId="532A795A" w14:textId="6F5EF516" w:rsidR="00E14754" w:rsidRDefault="00E14754" w:rsidP="00E14754">
      <w:pPr>
        <w:widowControl w:val="0"/>
      </w:pPr>
      <w:bookmarkStart w:id="1481" w:name="_Hlt496412504"/>
      <w:r>
        <w:rPr>
          <w:color w:val="FF0000"/>
        </w:rPr>
        <w:sym w:font="Symbol" w:char="F02A"/>
      </w:r>
      <w:hyperlink r:id="rId835" w:anchor="m83" w:history="1">
        <w:r>
          <w:rPr>
            <w:rStyle w:val="Hyperlink"/>
            <w:sz w:val="22"/>
          </w:rPr>
          <w:t>83.</w:t>
        </w:r>
      </w:hyperlink>
      <w:bookmarkEnd w:id="1481"/>
      <w:r>
        <w:t xml:space="preserve"> Auf welche Höhe kann eine Kugel der Masse 20 kg durch die Energie E = 10 kJ gebracht werden?</w:t>
      </w:r>
      <w:r>
        <w:br/>
      </w:r>
      <w:r>
        <w:sym w:font="Symbol" w:char="F02A"/>
      </w:r>
    </w:p>
    <w:p w14:paraId="1F7E50DB" w14:textId="70DEA333" w:rsidR="00E14754" w:rsidRDefault="00215B7B" w:rsidP="00E14754">
      <w:pPr>
        <w:widowControl w:val="0"/>
      </w:pPr>
      <w:hyperlink r:id="rId836" w:anchor="m84" w:history="1">
        <w:r w:rsidR="00E14754">
          <w:rPr>
            <w:rStyle w:val="Hyperlink"/>
            <w:sz w:val="22"/>
          </w:rPr>
          <w:t>8</w:t>
        </w:r>
        <w:bookmarkStart w:id="1482" w:name="_Hlt496412507"/>
        <w:r w:rsidR="00E14754">
          <w:rPr>
            <w:rStyle w:val="Hyperlink"/>
            <w:sz w:val="22"/>
          </w:rPr>
          <w:t>4</w:t>
        </w:r>
        <w:bookmarkEnd w:id="1482"/>
        <w:r w:rsidR="00E14754">
          <w:rPr>
            <w:rStyle w:val="Hyperlink"/>
            <w:sz w:val="22"/>
          </w:rPr>
          <w:t>.</w:t>
        </w:r>
      </w:hyperlink>
      <w:r w:rsidR="00E14754">
        <w:t xml:space="preserve"> Welche Masse kann durch die Energie 20 kJ auf eine Höhe von 50 m über dem Erdboden gebracht werden?</w:t>
      </w:r>
      <w:r w:rsidR="00E14754">
        <w:br/>
      </w:r>
      <w:r w:rsidR="00E14754">
        <w:sym w:font="Symbol" w:char="F02A"/>
      </w:r>
    </w:p>
    <w:bookmarkStart w:id="1483" w:name="_Hlt54166181"/>
    <w:p w14:paraId="4BF0AF42" w14:textId="4C002D7E" w:rsidR="00E14754" w:rsidRDefault="00E14754" w:rsidP="00E14754">
      <w:pPr>
        <w:widowControl w:val="0"/>
      </w:pPr>
      <w:r>
        <w:fldChar w:fldCharType="begin"/>
      </w:r>
      <w:r w:rsidR="00626526">
        <w:instrText>HYPERLINK "lsgmech.docx" \l "m85"</w:instrText>
      </w:r>
      <w:r>
        <w:fldChar w:fldCharType="separate"/>
      </w:r>
      <w:r>
        <w:rPr>
          <w:rStyle w:val="Hyperlink"/>
          <w:sz w:val="22"/>
        </w:rPr>
        <w:t>8</w:t>
      </w:r>
      <w:bookmarkStart w:id="1484" w:name="_Hlt496412510"/>
      <w:r>
        <w:rPr>
          <w:rStyle w:val="Hyperlink"/>
          <w:sz w:val="22"/>
        </w:rPr>
        <w:t>5</w:t>
      </w:r>
      <w:bookmarkEnd w:id="1484"/>
      <w:r>
        <w:rPr>
          <w:rStyle w:val="Hyperlink"/>
          <w:sz w:val="22"/>
        </w:rPr>
        <w:t>.</w:t>
      </w:r>
      <w:r>
        <w:fldChar w:fldCharType="end"/>
      </w:r>
      <w:bookmarkEnd w:id="1483"/>
      <w:r>
        <w:t xml:space="preserve"> Ein Körper wird durch die Kraft F = 2 kN um die Strecke s = 8 m verschoben. Wie groß ist der Arbeitsaufwand?</w:t>
      </w:r>
      <w:r>
        <w:br/>
      </w:r>
      <w:r>
        <w:sym w:font="Symbol" w:char="F02A"/>
      </w:r>
    </w:p>
    <w:p w14:paraId="6B805EAD" w14:textId="2827D2E4" w:rsidR="00E14754" w:rsidRDefault="00E14754" w:rsidP="00E14754">
      <w:pPr>
        <w:widowControl w:val="0"/>
      </w:pPr>
      <w:bookmarkStart w:id="1485" w:name="_Hlt54166318"/>
      <w:r>
        <w:rPr>
          <w:color w:val="FF0000"/>
        </w:rPr>
        <w:sym w:font="Symbol" w:char="F02A"/>
      </w:r>
      <w:hyperlink r:id="rId837" w:anchor="m86" w:history="1">
        <w:r>
          <w:rPr>
            <w:rStyle w:val="Hyperlink"/>
            <w:sz w:val="22"/>
          </w:rPr>
          <w:t>8</w:t>
        </w:r>
        <w:bookmarkStart w:id="1486" w:name="_Hlt496412513"/>
        <w:r>
          <w:rPr>
            <w:rStyle w:val="Hyperlink"/>
            <w:sz w:val="22"/>
          </w:rPr>
          <w:t>6</w:t>
        </w:r>
        <w:bookmarkEnd w:id="1486"/>
        <w:r>
          <w:rPr>
            <w:rStyle w:val="Hyperlink"/>
            <w:sz w:val="22"/>
          </w:rPr>
          <w:t>.</w:t>
        </w:r>
      </w:hyperlink>
      <w:bookmarkEnd w:id="1485"/>
      <w:r>
        <w:t xml:space="preserve"> Ein Auto der Masse 800 kg wird 50 m weit geschoben. Bestimmen Sie den Arbeitsaufwand, wenn der Reibungsfaktor µ den Wert 0,20 besitzt.</w:t>
      </w:r>
      <w:r>
        <w:br/>
      </w:r>
      <w:r>
        <w:sym w:font="Symbol" w:char="F02A"/>
      </w:r>
      <w:r>
        <w:sym w:font="Symbol" w:char="F02A"/>
      </w:r>
    </w:p>
    <w:bookmarkStart w:id="1487" w:name="_Hlt496412516"/>
    <w:p w14:paraId="36BCFBAC" w14:textId="30B0148C" w:rsidR="00E14754" w:rsidRDefault="00E14754" w:rsidP="00E14754">
      <w:pPr>
        <w:widowControl w:val="0"/>
      </w:pPr>
      <w:r>
        <w:fldChar w:fldCharType="begin"/>
      </w:r>
      <w:r w:rsidR="00626526">
        <w:instrText>HYPERLINK "lsgmech.docx" \l "m87"</w:instrText>
      </w:r>
      <w:r>
        <w:fldChar w:fldCharType="separate"/>
      </w:r>
      <w:r>
        <w:rPr>
          <w:rStyle w:val="Hyperlink"/>
          <w:sz w:val="22"/>
        </w:rPr>
        <w:t>87.</w:t>
      </w:r>
      <w:r>
        <w:fldChar w:fldCharType="end"/>
      </w:r>
      <w:bookmarkEnd w:id="1487"/>
      <w:r>
        <w:t xml:space="preserve"> Wie weit kann ein Auto von einer Tonne Masse durch einen Arbeitsaufwand von 100 kJ geschoben werden, wenn der Reibungsfaktor µ 0,18 beträgt?</w:t>
      </w:r>
      <w:r>
        <w:br/>
      </w:r>
      <w:r>
        <w:sym w:font="Symbol" w:char="F02A"/>
      </w:r>
      <w:r>
        <w:sym w:font="Symbol" w:char="F02A"/>
      </w:r>
    </w:p>
    <w:p w14:paraId="0B0FD3D3" w14:textId="4B37B589" w:rsidR="00E14754" w:rsidRDefault="00E14754" w:rsidP="00E14754">
      <w:pPr>
        <w:widowControl w:val="0"/>
      </w:pPr>
      <w:bookmarkStart w:id="1488" w:name="_Hlt496412519"/>
      <w:r>
        <w:rPr>
          <w:color w:val="FF0000"/>
        </w:rPr>
        <w:sym w:font="Symbol" w:char="F02A"/>
      </w:r>
      <w:hyperlink r:id="rId838" w:anchor="m88" w:history="1">
        <w:r>
          <w:rPr>
            <w:rStyle w:val="Hyperlink"/>
            <w:sz w:val="22"/>
          </w:rPr>
          <w:t>8</w:t>
        </w:r>
        <w:bookmarkStart w:id="1489" w:name="_Hlt54182765"/>
        <w:r>
          <w:rPr>
            <w:rStyle w:val="Hyperlink"/>
            <w:sz w:val="22"/>
          </w:rPr>
          <w:t>8</w:t>
        </w:r>
        <w:bookmarkEnd w:id="1489"/>
        <w:r>
          <w:rPr>
            <w:rStyle w:val="Hyperlink"/>
            <w:sz w:val="22"/>
          </w:rPr>
          <w:t>.</w:t>
        </w:r>
      </w:hyperlink>
      <w:bookmarkEnd w:id="1488"/>
      <w:r>
        <w:t xml:space="preserve"> Ein Auto (m = 800 kg) fährt mit der Geschwindigkeit 100 km/h. Bestimmen Sie seine kinetische Energie.</w:t>
      </w:r>
      <w:r>
        <w:br/>
      </w:r>
      <w:r>
        <w:sym w:font="Symbol" w:char="F02A"/>
      </w:r>
    </w:p>
    <w:p w14:paraId="793DED10" w14:textId="60C7B149" w:rsidR="00E14754" w:rsidRDefault="00215B7B" w:rsidP="00E14754">
      <w:hyperlink r:id="rId839" w:anchor="m89" w:history="1">
        <w:r w:rsidR="00E14754">
          <w:rPr>
            <w:rStyle w:val="Hyperlink"/>
            <w:sz w:val="22"/>
          </w:rPr>
          <w:t>8</w:t>
        </w:r>
        <w:bookmarkStart w:id="1490" w:name="_Hlt496412523"/>
        <w:r w:rsidR="00E14754">
          <w:rPr>
            <w:rStyle w:val="Hyperlink"/>
            <w:sz w:val="22"/>
          </w:rPr>
          <w:t>9</w:t>
        </w:r>
        <w:bookmarkEnd w:id="1490"/>
        <w:r w:rsidR="00E14754">
          <w:rPr>
            <w:rStyle w:val="Hyperlink"/>
            <w:sz w:val="22"/>
          </w:rPr>
          <w:t>.</w:t>
        </w:r>
      </w:hyperlink>
      <w:r w:rsidR="00E14754">
        <w:t xml:space="preserve"> Mit welcher Geschwindigkeit (in km/h) fährt ein Wagen (900 kg), wenn er die kinetische Energie E = 200 kJ besitzt?</w:t>
      </w:r>
      <w:r w:rsidR="00E14754">
        <w:br/>
      </w:r>
      <w:r w:rsidR="00E14754">
        <w:sym w:font="Symbol" w:char="F02A"/>
      </w:r>
      <w:r w:rsidR="00E14754">
        <w:sym w:font="Symbol" w:char="F02A"/>
      </w:r>
    </w:p>
    <w:p w14:paraId="57BC6D7B" w14:textId="404ED33E" w:rsidR="00E14754" w:rsidRDefault="00E14754" w:rsidP="00E14754">
      <w:pPr>
        <w:widowControl w:val="0"/>
      </w:pPr>
      <w:bookmarkStart w:id="1491" w:name="_Hlt496412526"/>
      <w:r>
        <w:rPr>
          <w:color w:val="FF0000"/>
        </w:rPr>
        <w:sym w:font="Symbol" w:char="F02A"/>
      </w:r>
      <w:bookmarkStart w:id="1492" w:name="_Hlt247020848"/>
      <w:r>
        <w:fldChar w:fldCharType="begin"/>
      </w:r>
      <w:r w:rsidR="00626526">
        <w:instrText>HYPERLINK "lsgmech.docx" \l "m91"</w:instrText>
      </w:r>
      <w:r>
        <w:fldChar w:fldCharType="separate"/>
      </w:r>
      <w:r>
        <w:rPr>
          <w:rStyle w:val="Hyperlink"/>
          <w:sz w:val="22"/>
        </w:rPr>
        <w:t>9</w:t>
      </w:r>
      <w:bookmarkStart w:id="1493" w:name="_Hlt54183372"/>
      <w:bookmarkStart w:id="1494" w:name="_Hlt54183355"/>
      <w:bookmarkEnd w:id="1493"/>
      <w:r>
        <w:rPr>
          <w:rStyle w:val="Hyperlink"/>
          <w:sz w:val="22"/>
        </w:rPr>
        <w:t>1</w:t>
      </w:r>
      <w:bookmarkEnd w:id="1494"/>
      <w:r>
        <w:rPr>
          <w:rStyle w:val="Hyperlink"/>
          <w:sz w:val="22"/>
        </w:rPr>
        <w:t>.</w:t>
      </w:r>
      <w:r>
        <w:fldChar w:fldCharType="end"/>
      </w:r>
      <w:bookmarkEnd w:id="1491"/>
      <w:bookmarkEnd w:id="1492"/>
      <w:r>
        <w:t xml:space="preserve"> Ein Körper bewegt sich reibungsfrei aus eine</w:t>
      </w:r>
      <w:r w:rsidR="00495C4D">
        <w:t>r</w:t>
      </w:r>
      <w:r>
        <w:t xml:space="preserve"> Höhe von 2,0 m herab. Welche Geschwindigkeit kann er unten maximal erreichen?</w:t>
      </w:r>
    </w:p>
    <w:p w14:paraId="72C0EC76" w14:textId="77777777" w:rsidR="00E14754" w:rsidRDefault="00E14754" w:rsidP="00E14754">
      <w:pPr>
        <w:widowControl w:val="0"/>
      </w:pPr>
      <w:r>
        <w:t xml:space="preserve"> </w:t>
      </w:r>
      <w:r>
        <w:sym w:font="Symbol" w:char="F02A"/>
      </w:r>
      <w:r>
        <w:sym w:font="Symbol" w:char="F02A"/>
      </w:r>
    </w:p>
    <w:p w14:paraId="6E3C5078" w14:textId="67E923F2" w:rsidR="00E14754" w:rsidRDefault="00E14754" w:rsidP="00E14754">
      <w:pPr>
        <w:widowControl w:val="0"/>
      </w:pPr>
      <w:r>
        <w:rPr>
          <w:color w:val="FF0000"/>
        </w:rPr>
        <w:sym w:font="Symbol" w:char="F02A"/>
      </w:r>
      <w:hyperlink r:id="rId840" w:anchor="m92" w:history="1">
        <w:r>
          <w:rPr>
            <w:rStyle w:val="Hyperlink"/>
            <w:sz w:val="22"/>
          </w:rPr>
          <w:t>9</w:t>
        </w:r>
        <w:bookmarkStart w:id="1495" w:name="_Hlt496412530"/>
        <w:r>
          <w:rPr>
            <w:rStyle w:val="Hyperlink"/>
            <w:sz w:val="22"/>
          </w:rPr>
          <w:t>2</w:t>
        </w:r>
        <w:bookmarkEnd w:id="1495"/>
        <w:r>
          <w:rPr>
            <w:rStyle w:val="Hyperlink"/>
            <w:sz w:val="22"/>
          </w:rPr>
          <w:t>.</w:t>
        </w:r>
      </w:hyperlink>
      <w:r>
        <w:t xml:space="preserve"> Eine Kraft von 40 N dehnt eine Feder um 8 cm. Wie groß ist die in der gespannten Feder gespeicherte Energie?</w:t>
      </w:r>
      <w:r>
        <w:br/>
      </w:r>
      <w:r>
        <w:sym w:font="Symbol" w:char="F02A"/>
      </w:r>
    </w:p>
    <w:p w14:paraId="1AE7F120" w14:textId="7614E05D" w:rsidR="00E14754" w:rsidRDefault="00E14754" w:rsidP="00E14754">
      <w:pPr>
        <w:widowControl w:val="0"/>
      </w:pPr>
      <w:bookmarkStart w:id="1496" w:name="_Hlt496412533"/>
      <w:r>
        <w:rPr>
          <w:color w:val="FF0000"/>
        </w:rPr>
        <w:sym w:font="Symbol" w:char="F02A"/>
      </w:r>
      <w:hyperlink r:id="rId841" w:anchor="m93" w:history="1">
        <w:r>
          <w:rPr>
            <w:rStyle w:val="Hyperlink"/>
            <w:sz w:val="22"/>
          </w:rPr>
          <w:t>9</w:t>
        </w:r>
        <w:bookmarkStart w:id="1497" w:name="_Hlt54530588"/>
        <w:r>
          <w:rPr>
            <w:rStyle w:val="Hyperlink"/>
            <w:sz w:val="22"/>
          </w:rPr>
          <w:t>3</w:t>
        </w:r>
        <w:bookmarkEnd w:id="1497"/>
        <w:r>
          <w:rPr>
            <w:rStyle w:val="Hyperlink"/>
            <w:sz w:val="22"/>
          </w:rPr>
          <w:t>.</w:t>
        </w:r>
      </w:hyperlink>
      <w:bookmarkEnd w:id="1496"/>
      <w:r>
        <w:t xml:space="preserve"> Die Feder (Federkonstante D = 12 N/cm) einer Federpistole wird um 20 cm zusammengepresst. Beim Lösen der Feder wird eine Kugel der Masse 3,0 g beschleunigt.</w:t>
      </w:r>
      <w:r>
        <w:br/>
        <w:t>a) Wie groß ist die in der gespannten Feder gespeicherte Energie E?</w:t>
      </w:r>
      <w:r>
        <w:br/>
        <w:t>b) Welche Geschwindigkeit erreicht die Kugel?</w:t>
      </w:r>
      <w:r>
        <w:br/>
      </w:r>
      <w:r>
        <w:sym w:font="Symbol" w:char="F02A"/>
      </w:r>
      <w:r>
        <w:sym w:font="Symbol" w:char="F02A"/>
      </w:r>
    </w:p>
    <w:p w14:paraId="4F1A10E5" w14:textId="7F07ABEF" w:rsidR="00E14754" w:rsidRDefault="00E14754" w:rsidP="00E14754">
      <w:r>
        <w:rPr>
          <w:color w:val="FF0000"/>
        </w:rPr>
        <w:sym w:font="Symbol" w:char="F02A"/>
      </w:r>
      <w:bookmarkStart w:id="1498" w:name="_Hlt54577314"/>
      <w:r>
        <w:fldChar w:fldCharType="begin"/>
      </w:r>
      <w:r w:rsidR="00626526">
        <w:instrText>HYPERLINK "lsgmech.docx" \l "m94"</w:instrText>
      </w:r>
      <w:r>
        <w:fldChar w:fldCharType="separate"/>
      </w:r>
      <w:r>
        <w:rPr>
          <w:rStyle w:val="Hyperlink"/>
          <w:sz w:val="22"/>
        </w:rPr>
        <w:t>9</w:t>
      </w:r>
      <w:bookmarkStart w:id="1499" w:name="_Hlt496412535"/>
      <w:r>
        <w:rPr>
          <w:rStyle w:val="Hyperlink"/>
          <w:sz w:val="22"/>
        </w:rPr>
        <w:t>4</w:t>
      </w:r>
      <w:bookmarkEnd w:id="1499"/>
      <w:r>
        <w:rPr>
          <w:rStyle w:val="Hyperlink"/>
          <w:sz w:val="22"/>
        </w:rPr>
        <w:t>.</w:t>
      </w:r>
      <w:r>
        <w:fldChar w:fldCharType="end"/>
      </w:r>
      <w:bookmarkEnd w:id="1498"/>
      <w:r>
        <w:t xml:space="preserve"> </w:t>
      </w:r>
      <w:bookmarkStart w:id="1500" w:name="_Hlt119741570"/>
      <w:r>
        <w:t>Ein Akrobat mit 70 kg Masse fällt aus einer Höhe von 4 m auf ein Trampolin. Das Trampolin kann als Feder mit der Federkonstante 4000 N/m betrachtet werden.</w:t>
      </w:r>
      <w:r>
        <w:br/>
        <w:t>Mit welcher Geschwindigkeit trifft der Akrobat auf das Trampolin und wie weit wird dieses eingedrückt?</w:t>
      </w:r>
      <w:bookmarkEnd w:id="1500"/>
      <w:r>
        <w:br/>
      </w:r>
      <w:r>
        <w:sym w:font="Symbol" w:char="F02A"/>
      </w:r>
      <w:r>
        <w:sym w:font="Symbol" w:char="F02A"/>
      </w:r>
    </w:p>
    <w:p w14:paraId="36070AD7" w14:textId="682CC465" w:rsidR="00E14754" w:rsidRDefault="00E14754" w:rsidP="00E14754">
      <w:pPr>
        <w:widowControl w:val="0"/>
      </w:pPr>
      <w:r>
        <w:rPr>
          <w:color w:val="FF0000"/>
        </w:rPr>
        <w:sym w:font="Symbol" w:char="F02A"/>
      </w:r>
      <w:bookmarkStart w:id="1501" w:name="_Hlt54585466"/>
      <w:r>
        <w:fldChar w:fldCharType="begin"/>
      </w:r>
      <w:r w:rsidR="00626526">
        <w:instrText>HYPERLINK "lsgmech.docx" \l "m96"</w:instrText>
      </w:r>
      <w:r>
        <w:fldChar w:fldCharType="separate"/>
      </w:r>
      <w:r>
        <w:rPr>
          <w:rStyle w:val="Hyperlink"/>
          <w:sz w:val="22"/>
        </w:rPr>
        <w:t>9</w:t>
      </w:r>
      <w:bookmarkStart w:id="1502" w:name="_Hlt496412538"/>
      <w:r>
        <w:rPr>
          <w:rStyle w:val="Hyperlink"/>
          <w:sz w:val="22"/>
        </w:rPr>
        <w:t>6</w:t>
      </w:r>
      <w:bookmarkEnd w:id="1502"/>
      <w:r>
        <w:rPr>
          <w:rStyle w:val="Hyperlink"/>
          <w:sz w:val="22"/>
        </w:rPr>
        <w:t>.</w:t>
      </w:r>
      <w:r>
        <w:fldChar w:fldCharType="end"/>
      </w:r>
      <w:bookmarkEnd w:id="1501"/>
      <w:r>
        <w:t xml:space="preserve"> Ein Eisennagel der Masse 5 g wird durch die Kraft 2 kN 8 cm tief in ein Holzbrett getrieben. 40% der aufgebrachten Energie erwärmen dabei den Eisennagel mit der spezifischen Wärmekapazität c=0,452 kJ/kg K.</w:t>
      </w:r>
      <w:r>
        <w:br/>
        <w:t>Um wie viel Kelvin wird der Nagel erwärmt?</w:t>
      </w:r>
      <w:r>
        <w:br/>
      </w:r>
      <w:r>
        <w:sym w:font="Symbol" w:char="F02A"/>
      </w:r>
      <w:r>
        <w:sym w:font="Symbol" w:char="F02A"/>
      </w:r>
      <w:r>
        <w:sym w:font="Symbol" w:char="F02A"/>
      </w:r>
    </w:p>
    <w:bookmarkStart w:id="1503" w:name="_Hlt54682047"/>
    <w:p w14:paraId="4737B84A" w14:textId="44E29AFF" w:rsidR="00E14754" w:rsidRDefault="00E14754" w:rsidP="00E14754">
      <w:pPr>
        <w:widowControl w:val="0"/>
      </w:pPr>
      <w:r>
        <w:fldChar w:fldCharType="begin"/>
      </w:r>
      <w:r w:rsidR="00626526">
        <w:instrText>HYPERLINK "lsgmech.docx" \l "m97"</w:instrText>
      </w:r>
      <w:r>
        <w:fldChar w:fldCharType="separate"/>
      </w:r>
      <w:r>
        <w:rPr>
          <w:rStyle w:val="Hyperlink"/>
          <w:sz w:val="22"/>
        </w:rPr>
        <w:t>9</w:t>
      </w:r>
      <w:bookmarkStart w:id="1504" w:name="_Hlt520608530"/>
      <w:r>
        <w:rPr>
          <w:rStyle w:val="Hyperlink"/>
          <w:sz w:val="22"/>
        </w:rPr>
        <w:t>7</w:t>
      </w:r>
      <w:bookmarkStart w:id="1505" w:name="_Hlt496412541"/>
      <w:bookmarkEnd w:id="1504"/>
      <w:r>
        <w:rPr>
          <w:rStyle w:val="Hyperlink"/>
          <w:sz w:val="22"/>
        </w:rPr>
        <w:t>.</w:t>
      </w:r>
      <w:bookmarkEnd w:id="1505"/>
      <w:r>
        <w:fldChar w:fldCharType="end"/>
      </w:r>
      <w:bookmarkEnd w:id="1503"/>
      <w:r>
        <w:t xml:space="preserve"> Ein Federpendel (D = 80 N/m) schwingt und besitzt eine Amplitude von y</w:t>
      </w:r>
      <w:r>
        <w:rPr>
          <w:vertAlign w:val="subscript"/>
        </w:rPr>
        <w:t>max</w:t>
      </w:r>
      <w:r>
        <w:t xml:space="preserve"> = 10 cm. Wie groß ist die in der Schwingung gespeicherte Energie E?</w:t>
      </w:r>
      <w:r>
        <w:br/>
      </w:r>
      <w:r>
        <w:sym w:font="Symbol" w:char="F02A"/>
      </w:r>
      <w:r>
        <w:sym w:font="Symbol" w:char="F02A"/>
      </w:r>
    </w:p>
    <w:p w14:paraId="3FA5D516" w14:textId="70477A61" w:rsidR="00E14754" w:rsidRDefault="00E14754" w:rsidP="00E14754">
      <w:pPr>
        <w:widowControl w:val="0"/>
      </w:pPr>
      <w:bookmarkStart w:id="1506" w:name="_Hlt496412544"/>
      <w:r>
        <w:rPr>
          <w:color w:val="FF0000"/>
        </w:rPr>
        <w:sym w:font="Symbol" w:char="F02A"/>
      </w:r>
      <w:hyperlink r:id="rId842" w:anchor="m98" w:history="1">
        <w:r>
          <w:rPr>
            <w:rStyle w:val="Hyperlink"/>
            <w:sz w:val="22"/>
          </w:rPr>
          <w:t>9</w:t>
        </w:r>
        <w:bookmarkStart w:id="1507" w:name="_Hlt54682069"/>
        <w:r>
          <w:rPr>
            <w:rStyle w:val="Hyperlink"/>
            <w:sz w:val="22"/>
          </w:rPr>
          <w:t>8</w:t>
        </w:r>
        <w:bookmarkEnd w:id="1507"/>
        <w:r>
          <w:rPr>
            <w:rStyle w:val="Hyperlink"/>
            <w:sz w:val="22"/>
          </w:rPr>
          <w:t>.</w:t>
        </w:r>
      </w:hyperlink>
      <w:bookmarkEnd w:id="1506"/>
      <w:r>
        <w:t xml:space="preserve"> An einem Fadenpendel der Länge l=40 cm hängt eine Kugel (Masse 200 g). Die Kugel führt harmonische Schwingungen der Frequenz 0,6 Hz aus und besitzt eine Amplitude von 12 cm. Bestimmen Sie die potentielle Energie, die kinetische Energie, sowie die Gesamtenergie 5 Sekunden </w:t>
      </w:r>
      <w:r>
        <w:lastRenderedPageBreak/>
        <w:t>nach dem ersten Durchgang durch die Ruhelage.</w:t>
      </w:r>
      <w:r>
        <w:br/>
      </w:r>
      <w:r>
        <w:sym w:font="Symbol" w:char="F02A"/>
      </w:r>
      <w:r>
        <w:sym w:font="Symbol" w:char="F02A"/>
      </w:r>
      <w:r>
        <w:sym w:font="Symbol" w:char="F02A"/>
      </w:r>
    </w:p>
    <w:p w14:paraId="57EC7D8A" w14:textId="417635C5" w:rsidR="00E14754" w:rsidRDefault="00E14754" w:rsidP="00E14754">
      <w:bookmarkStart w:id="1508" w:name="_Hlt520608588"/>
      <w:r>
        <w:rPr>
          <w:color w:val="FF0000"/>
        </w:rPr>
        <w:sym w:font="Symbol" w:char="F02A"/>
      </w:r>
      <w:hyperlink r:id="rId843" w:anchor="m100" w:history="1">
        <w:r>
          <w:rPr>
            <w:rStyle w:val="Hyperlink"/>
            <w:sz w:val="22"/>
          </w:rPr>
          <w:t>1</w:t>
        </w:r>
        <w:bookmarkStart w:id="1509" w:name="_Hlt54740923"/>
        <w:r>
          <w:rPr>
            <w:rStyle w:val="Hyperlink"/>
            <w:sz w:val="22"/>
          </w:rPr>
          <w:t>0</w:t>
        </w:r>
        <w:bookmarkStart w:id="1510" w:name="_Hlt496412546"/>
        <w:bookmarkEnd w:id="1509"/>
        <w:r>
          <w:rPr>
            <w:rStyle w:val="Hyperlink"/>
            <w:sz w:val="22"/>
          </w:rPr>
          <w:t>0</w:t>
        </w:r>
        <w:bookmarkEnd w:id="1510"/>
        <w:r>
          <w:rPr>
            <w:rStyle w:val="Hyperlink"/>
            <w:sz w:val="22"/>
          </w:rPr>
          <w:t>.</w:t>
        </w:r>
      </w:hyperlink>
      <w:bookmarkEnd w:id="1508"/>
      <w:r>
        <w:t xml:space="preserve"> Eine Eisenkugel (spezifische W</w:t>
      </w:r>
      <w:r w:rsidR="00357B88">
        <w:t>ärmekapazität c = 0,452 kJ/kg K</w:t>
      </w:r>
      <w:r>
        <w:t>) rollt über eine raue Fläche (Rollreibungszahl µ = 0,05). Nach 20 m kommt die Kugel zur Ruhe. Der Einfachheit halber wird angenommen, dass die vollständige Reibungsenergie zur Erwärmung der Kugel beiträgt. Um wie viel Kelvin erwärmt sich die Kugel?</w:t>
      </w:r>
      <w:r>
        <w:br/>
      </w:r>
      <w:r>
        <w:sym w:font="Symbol" w:char="F02A"/>
      </w:r>
      <w:r>
        <w:sym w:font="Symbol" w:char="F02A"/>
      </w:r>
      <w:r>
        <w:sym w:font="Symbol" w:char="F02A"/>
      </w:r>
    </w:p>
    <w:p w14:paraId="2698FB17" w14:textId="4B138E89" w:rsidR="00E14754" w:rsidRDefault="00215B7B" w:rsidP="00E14754">
      <w:hyperlink r:id="rId844" w:anchor="m101" w:history="1">
        <w:r w:rsidR="00E14754">
          <w:rPr>
            <w:rStyle w:val="Hyperlink"/>
            <w:sz w:val="22"/>
          </w:rPr>
          <w:t>1</w:t>
        </w:r>
        <w:bookmarkStart w:id="1511" w:name="_Hlt496412549"/>
        <w:r w:rsidR="00E14754">
          <w:rPr>
            <w:rStyle w:val="Hyperlink"/>
            <w:sz w:val="22"/>
          </w:rPr>
          <w:t>0</w:t>
        </w:r>
        <w:bookmarkEnd w:id="1511"/>
        <w:r w:rsidR="00E14754">
          <w:rPr>
            <w:rStyle w:val="Hyperlink"/>
            <w:sz w:val="22"/>
          </w:rPr>
          <w:t>1.</w:t>
        </w:r>
      </w:hyperlink>
      <w:r w:rsidR="00E14754">
        <w:t xml:space="preserve"> Ein Wagen der Masse m = 1200 kg bewegt sich mit der Geschwindigkeit v = 200 km/h. Wie viel Liter Wasser (spezifische Wärmekapazität 4,2 kJ kg</w:t>
      </w:r>
      <w:r w:rsidR="00E14754">
        <w:rPr>
          <w:position w:val="6"/>
          <w:vertAlign w:val="superscript"/>
        </w:rPr>
        <w:t>-1</w:t>
      </w:r>
      <w:r w:rsidR="00E14754">
        <w:t xml:space="preserve"> K</w:t>
      </w:r>
      <w:r w:rsidR="00E14754">
        <w:rPr>
          <w:position w:val="6"/>
          <w:vertAlign w:val="superscript"/>
        </w:rPr>
        <w:t>-1</w:t>
      </w:r>
      <w:r w:rsidR="00E14754">
        <w:t>) kann durch die in der Bewegung gespeicherten Energie um 20 K erwärmt werden.</w:t>
      </w:r>
      <w:r w:rsidR="00E14754">
        <w:br/>
      </w:r>
      <w:r w:rsidR="00E14754">
        <w:sym w:font="Symbol" w:char="F02A"/>
      </w:r>
      <w:r w:rsidR="00E14754">
        <w:sym w:font="Symbol" w:char="F02A"/>
      </w:r>
      <w:r w:rsidR="00E14754">
        <w:sym w:font="Symbol" w:char="F02A"/>
      </w:r>
    </w:p>
    <w:p w14:paraId="55E560AB" w14:textId="484FFEA7" w:rsidR="00E14754" w:rsidRDefault="00E14754" w:rsidP="00E14754">
      <w:pPr>
        <w:widowControl w:val="0"/>
      </w:pPr>
      <w:bookmarkStart w:id="1512" w:name="_Hlt54743429"/>
      <w:r>
        <w:rPr>
          <w:color w:val="FF0000"/>
        </w:rPr>
        <w:sym w:font="Symbol" w:char="F02A"/>
      </w:r>
      <w:hyperlink r:id="rId845" w:anchor="m173" w:history="1">
        <w:r>
          <w:rPr>
            <w:rStyle w:val="Hyperlink"/>
            <w:sz w:val="22"/>
          </w:rPr>
          <w:t>1</w:t>
        </w:r>
        <w:bookmarkStart w:id="1513" w:name="_Hlt496412552"/>
        <w:r>
          <w:rPr>
            <w:rStyle w:val="Hyperlink"/>
            <w:sz w:val="22"/>
          </w:rPr>
          <w:t>7</w:t>
        </w:r>
        <w:bookmarkEnd w:id="1513"/>
        <w:r>
          <w:rPr>
            <w:rStyle w:val="Hyperlink"/>
            <w:sz w:val="22"/>
          </w:rPr>
          <w:t>3.</w:t>
        </w:r>
      </w:hyperlink>
      <w:bookmarkEnd w:id="1512"/>
      <w:r>
        <w:t xml:space="preserve"> Ein Mauerstein mit der Masse von 2,4 kg fällt aus einer Höhe von 26 m herab und trifft mit einer Geschwindigkeit von 18 ms</w:t>
      </w:r>
      <w:r>
        <w:rPr>
          <w:position w:val="6"/>
          <w:vertAlign w:val="superscript"/>
        </w:rPr>
        <w:t>-1</w:t>
      </w:r>
      <w:r>
        <w:t xml:space="preserve"> auf die Erdoberfläche. Berechnen Sie den Anteil der mechanischen Energie, der während des Fallens in Wärme umgewandelt wird. </w:t>
      </w:r>
      <w:r>
        <w:br/>
        <w:t>Wie groß ist die dabei auftretende Temperaturerhöhung, wenn die Energieabgabe an die Luft vernachlässigt wird?</w:t>
      </w:r>
      <w:r>
        <w:br/>
      </w:r>
      <w:r>
        <w:sym w:font="Symbol" w:char="F02A"/>
      </w:r>
      <w:r>
        <w:sym w:font="Symbol" w:char="F02A"/>
      </w:r>
      <w:r>
        <w:sym w:font="Symbol" w:char="F02A"/>
      </w:r>
    </w:p>
    <w:p w14:paraId="5BBA6C9E" w14:textId="06D51161" w:rsidR="00E14754" w:rsidRDefault="00E14754" w:rsidP="00E14754">
      <w:pPr>
        <w:widowControl w:val="0"/>
      </w:pPr>
      <w:r>
        <w:rPr>
          <w:color w:val="FF0000"/>
        </w:rPr>
        <w:sym w:font="Symbol" w:char="F02A"/>
      </w:r>
      <w:hyperlink r:id="rId846" w:anchor="m175" w:history="1">
        <w:r>
          <w:rPr>
            <w:rStyle w:val="Hyperlink"/>
            <w:sz w:val="22"/>
          </w:rPr>
          <w:t>1</w:t>
        </w:r>
        <w:bookmarkStart w:id="1514" w:name="_Hlt495628659"/>
        <w:r>
          <w:rPr>
            <w:rStyle w:val="Hyperlink"/>
            <w:sz w:val="22"/>
          </w:rPr>
          <w:t>7</w:t>
        </w:r>
        <w:bookmarkEnd w:id="1514"/>
        <w:r>
          <w:rPr>
            <w:rStyle w:val="Hyperlink"/>
            <w:sz w:val="22"/>
          </w:rPr>
          <w:t>5.</w:t>
        </w:r>
      </w:hyperlink>
      <w:r>
        <w:t xml:space="preserve"> Bei einem Bremsvorgang verringert sich die kinetische Energie eines Fahrzeuges auf ein Drittel des Anfangswertes. </w:t>
      </w:r>
      <w:r>
        <w:br/>
        <w:t>In welchem Verhältnis stehen Endgeschwindigkeit und Anfangsgeschwindigkeit des Fahrzeuges?</w:t>
      </w:r>
      <w:r>
        <w:br/>
      </w:r>
      <w:r>
        <w:sym w:font="Symbol" w:char="F02A"/>
      </w:r>
      <w:r>
        <w:sym w:font="Symbol" w:char="F02A"/>
      </w:r>
    </w:p>
    <w:p w14:paraId="19E5C3D7" w14:textId="370858C8" w:rsidR="00E14754" w:rsidRDefault="00E14754" w:rsidP="00E14754">
      <w:pPr>
        <w:widowControl w:val="0"/>
      </w:pPr>
      <w:bookmarkStart w:id="1515" w:name="_Hlt496412559"/>
      <w:r>
        <w:rPr>
          <w:color w:val="FF0000"/>
        </w:rPr>
        <w:sym w:font="Symbol" w:char="F02A"/>
      </w:r>
      <w:hyperlink r:id="rId847" w:anchor="m177" w:history="1">
        <w:r>
          <w:rPr>
            <w:rStyle w:val="Hyperlink"/>
            <w:sz w:val="22"/>
          </w:rPr>
          <w:t>1</w:t>
        </w:r>
        <w:bookmarkStart w:id="1516" w:name="_Hlt86119312"/>
        <w:bookmarkStart w:id="1517" w:name="_Hlt54830053"/>
        <w:bookmarkEnd w:id="1516"/>
        <w:r>
          <w:rPr>
            <w:rStyle w:val="Hyperlink"/>
            <w:sz w:val="22"/>
          </w:rPr>
          <w:t>7</w:t>
        </w:r>
        <w:bookmarkEnd w:id="1517"/>
        <w:r>
          <w:rPr>
            <w:rStyle w:val="Hyperlink"/>
            <w:sz w:val="22"/>
          </w:rPr>
          <w:t>7.</w:t>
        </w:r>
      </w:hyperlink>
      <w:bookmarkEnd w:id="1515"/>
      <w:r>
        <w:t xml:space="preserve"> Beim Hausbau wird zum Heben der Baumaterialien eine Zugvorrichtung benutzt, die aus einem Seil, einer festen Rolle, einer losen Rolle sowie einem Elektromotor besteht.</w:t>
      </w:r>
      <w:r>
        <w:br/>
        <w:t xml:space="preserve">Mit dieser Vorrichtung wird ein Balken der Masse 75 kg innerhalb von 12 s vom Boden senkrecht in das 6 m höher gelegene Dachgeschoss gehoben. </w:t>
      </w:r>
      <w:r>
        <w:br/>
        <w:t>a) Fertigen Sie eine Skizze der Zugvorrichtung an.</w:t>
      </w:r>
      <w:r>
        <w:br/>
        <w:t xml:space="preserve">b) Bestimmen Sie die vom Motor aufzubringende Zugkraft. </w:t>
      </w:r>
      <w:r>
        <w:br/>
        <w:t>c) Berechnen Sie die am Balken verrichtete Arbeit.</w:t>
      </w:r>
    </w:p>
    <w:p w14:paraId="1E96CBCD" w14:textId="77777777" w:rsidR="00E14754" w:rsidRDefault="00E14754" w:rsidP="00E14754">
      <w:pPr>
        <w:widowControl w:val="0"/>
      </w:pPr>
      <w:r>
        <w:t>d) Welche Leistung muss der Motor aufbringen?</w:t>
      </w:r>
      <w:r>
        <w:br/>
        <w:t>(Die Masse der Rolle und des Seiles wird vernachlässigt.)</w:t>
      </w:r>
      <w:r>
        <w:br/>
      </w:r>
      <w:r>
        <w:sym w:font="Symbol" w:char="F02A"/>
      </w:r>
      <w:r>
        <w:sym w:font="Symbol" w:char="F02A"/>
      </w:r>
    </w:p>
    <w:bookmarkStart w:id="1518" w:name="_Hlt496412564"/>
    <w:p w14:paraId="1A152FE5" w14:textId="445EE7EF" w:rsidR="00E14754" w:rsidRDefault="00E14754" w:rsidP="00E14754">
      <w:pPr>
        <w:widowControl w:val="0"/>
      </w:pPr>
      <w:r>
        <w:fldChar w:fldCharType="begin"/>
      </w:r>
      <w:r w:rsidR="00626526">
        <w:instrText>HYPERLINK "lsgmech.docx" \l "m178"</w:instrText>
      </w:r>
      <w:r>
        <w:fldChar w:fldCharType="separate"/>
      </w:r>
      <w:r>
        <w:rPr>
          <w:rStyle w:val="Hyperlink"/>
          <w:sz w:val="22"/>
        </w:rPr>
        <w:t>1</w:t>
      </w:r>
      <w:bookmarkStart w:id="1519" w:name="_Hlt496412610"/>
      <w:r>
        <w:rPr>
          <w:rStyle w:val="Hyperlink"/>
          <w:sz w:val="22"/>
        </w:rPr>
        <w:t>7</w:t>
      </w:r>
      <w:bookmarkStart w:id="1520" w:name="_Hlt496412568"/>
      <w:bookmarkEnd w:id="1519"/>
      <w:r>
        <w:rPr>
          <w:rStyle w:val="Hyperlink"/>
          <w:sz w:val="22"/>
        </w:rPr>
        <w:t>8</w:t>
      </w:r>
      <w:bookmarkEnd w:id="1520"/>
      <w:r>
        <w:rPr>
          <w:rStyle w:val="Hyperlink"/>
          <w:sz w:val="22"/>
        </w:rPr>
        <w:t>.</w:t>
      </w:r>
      <w:r>
        <w:fldChar w:fldCharType="end"/>
      </w:r>
      <w:bookmarkEnd w:id="1518"/>
      <w:r>
        <w:t xml:space="preserve"> Die potentielle Energie eines Fallschirmspringers verringert sich während des Sprunges. Bei geöffnetem Schirm nimmt seine kinetische Energie jedoch nicht zu. Wie ist das zu erklären?</w:t>
      </w:r>
      <w:r>
        <w:br/>
      </w:r>
      <w:r>
        <w:sym w:font="Symbol" w:char="F02A"/>
      </w:r>
    </w:p>
    <w:p w14:paraId="39DB356A" w14:textId="64E32691" w:rsidR="00E14754" w:rsidRDefault="00E14754" w:rsidP="00E14754">
      <w:pPr>
        <w:widowControl w:val="0"/>
      </w:pPr>
      <w:r>
        <w:rPr>
          <w:color w:val="FF0000"/>
        </w:rPr>
        <w:sym w:font="Symbol" w:char="F02A"/>
      </w:r>
      <w:hyperlink r:id="rId848" w:anchor="m181" w:history="1">
        <w:r>
          <w:rPr>
            <w:rStyle w:val="Hyperlink"/>
            <w:sz w:val="22"/>
          </w:rPr>
          <w:t>1</w:t>
        </w:r>
        <w:bookmarkStart w:id="1521" w:name="_Hlt54852751"/>
        <w:bookmarkStart w:id="1522" w:name="_Hlt496412676"/>
        <w:bookmarkEnd w:id="1521"/>
        <w:r>
          <w:rPr>
            <w:rStyle w:val="Hyperlink"/>
            <w:sz w:val="22"/>
          </w:rPr>
          <w:t>8</w:t>
        </w:r>
        <w:bookmarkStart w:id="1523" w:name="_Hlt54830109"/>
        <w:bookmarkEnd w:id="1522"/>
        <w:r>
          <w:rPr>
            <w:rStyle w:val="Hyperlink"/>
            <w:sz w:val="22"/>
          </w:rPr>
          <w:t>1</w:t>
        </w:r>
        <w:bookmarkEnd w:id="1523"/>
        <w:r>
          <w:rPr>
            <w:rStyle w:val="Hyperlink"/>
            <w:sz w:val="22"/>
          </w:rPr>
          <w:t>.</w:t>
        </w:r>
      </w:hyperlink>
      <w:r>
        <w:t xml:space="preserve"> Ein Auto (1000kg) wird von Null auf 36 kmh</w:t>
      </w:r>
      <w:r>
        <w:rPr>
          <w:position w:val="6"/>
          <w:vertAlign w:val="superscript"/>
        </w:rPr>
        <w:t>-1</w:t>
      </w:r>
      <w:r>
        <w:t xml:space="preserve"> und dann von 36 kmh</w:t>
      </w:r>
      <w:r>
        <w:rPr>
          <w:position w:val="6"/>
          <w:vertAlign w:val="superscript"/>
        </w:rPr>
        <w:t>-1</w:t>
      </w:r>
      <w:r>
        <w:t xml:space="preserve"> auf 72 kmh</w:t>
      </w:r>
      <w:r>
        <w:rPr>
          <w:position w:val="6"/>
          <w:vertAlign w:val="superscript"/>
        </w:rPr>
        <w:t>-1</w:t>
      </w:r>
      <w:r>
        <w:t xml:space="preserve"> beschleunigt. Berechnen Sie für beide Beschleunigungsphasen die benötigte Energie.</w:t>
      </w:r>
      <w:r>
        <w:br/>
      </w:r>
      <w:r>
        <w:sym w:font="Symbol" w:char="F02A"/>
      </w:r>
      <w:r>
        <w:sym w:font="Symbol" w:char="F02A"/>
      </w:r>
    </w:p>
    <w:p w14:paraId="299CF974" w14:textId="794B6835" w:rsidR="00E14754" w:rsidRDefault="00E14754" w:rsidP="00E14754">
      <w:pPr>
        <w:widowControl w:val="0"/>
      </w:pPr>
      <w:r>
        <w:rPr>
          <w:color w:val="FF0000"/>
        </w:rPr>
        <w:sym w:font="Symbol" w:char="F02A"/>
      </w:r>
      <w:hyperlink r:id="rId849" w:anchor="m220" w:history="1">
        <w:r>
          <w:rPr>
            <w:rStyle w:val="Hyperlink"/>
            <w:sz w:val="22"/>
          </w:rPr>
          <w:t>2</w:t>
        </w:r>
        <w:bookmarkStart w:id="1524" w:name="_Hlt496412679"/>
        <w:r>
          <w:rPr>
            <w:rStyle w:val="Hyperlink"/>
            <w:sz w:val="22"/>
          </w:rPr>
          <w:t>2</w:t>
        </w:r>
        <w:bookmarkStart w:id="1525" w:name="_Hlt54854108"/>
        <w:bookmarkEnd w:id="1524"/>
        <w:r>
          <w:rPr>
            <w:rStyle w:val="Hyperlink"/>
            <w:sz w:val="22"/>
          </w:rPr>
          <w:t>0</w:t>
        </w:r>
        <w:bookmarkEnd w:id="1525"/>
        <w:r>
          <w:rPr>
            <w:rStyle w:val="Hyperlink"/>
            <w:sz w:val="22"/>
          </w:rPr>
          <w:t>.</w:t>
        </w:r>
      </w:hyperlink>
      <w:r>
        <w:t xml:space="preserve"> Eine Feder wird durch eine Kraft von 4N um 15 cm gedehnt. </w:t>
      </w:r>
      <w:r>
        <w:br/>
        <w:t>a) Welche Arbeit ist notwendig, um die Feder auf 30 cm zu dehnen?</w:t>
      </w:r>
      <w:r>
        <w:br/>
        <w:t>b) Zeichnen Sie das Kraft-Weg-Diagramm für den Vorgang aus a).</w:t>
      </w:r>
      <w:r>
        <w:br/>
        <w:t xml:space="preserve">c) Das Dehnen der Feder von 15 cm auf 30 cm erfolgt in einer Zeit von 2 s. Berechnen Sie dafür die Leistung. </w:t>
      </w:r>
      <w:r>
        <w:br/>
      </w:r>
      <w:r>
        <w:sym w:font="Symbol" w:char="F02A"/>
      </w:r>
      <w:r>
        <w:sym w:font="Symbol" w:char="F02A"/>
      </w:r>
    </w:p>
    <w:p w14:paraId="061A97BC" w14:textId="5CE9A9CB" w:rsidR="00E14754" w:rsidRDefault="00E14754" w:rsidP="00E14754">
      <w:pPr>
        <w:widowControl w:val="0"/>
      </w:pPr>
      <w:bookmarkStart w:id="1526" w:name="_Hlt495677364"/>
      <w:r>
        <w:rPr>
          <w:color w:val="FF0000"/>
        </w:rPr>
        <w:sym w:font="Symbol" w:char="F02A"/>
      </w:r>
      <w:hyperlink r:id="rId850" w:anchor="m221" w:history="1">
        <w:r>
          <w:rPr>
            <w:rStyle w:val="Hyperlink"/>
            <w:sz w:val="22"/>
          </w:rPr>
          <w:t>2</w:t>
        </w:r>
        <w:bookmarkStart w:id="1527" w:name="_Hlt531329434"/>
        <w:r>
          <w:rPr>
            <w:rStyle w:val="Hyperlink"/>
            <w:sz w:val="22"/>
          </w:rPr>
          <w:t>2</w:t>
        </w:r>
        <w:bookmarkEnd w:id="1527"/>
        <w:r>
          <w:rPr>
            <w:rStyle w:val="Hyperlink"/>
            <w:sz w:val="22"/>
          </w:rPr>
          <w:t>1.</w:t>
        </w:r>
      </w:hyperlink>
      <w:bookmarkEnd w:id="1526"/>
      <w:r>
        <w:t xml:space="preserve"> Ein Auto (m=950kg) wird in 4s von v</w:t>
      </w:r>
      <w:r>
        <w:rPr>
          <w:position w:val="-6"/>
          <w:vertAlign w:val="subscript"/>
        </w:rPr>
        <w:t>1</w:t>
      </w:r>
      <w:r>
        <w:t xml:space="preserve"> = 50 kmh</w:t>
      </w:r>
      <w:r>
        <w:rPr>
          <w:position w:val="6"/>
          <w:vertAlign w:val="superscript"/>
        </w:rPr>
        <w:t>-1</w:t>
      </w:r>
      <w:r>
        <w:t xml:space="preserve"> auf v</w:t>
      </w:r>
      <w:r>
        <w:rPr>
          <w:position w:val="-6"/>
          <w:vertAlign w:val="subscript"/>
        </w:rPr>
        <w:t>2</w:t>
      </w:r>
      <w:r>
        <w:t xml:space="preserve"> = 90 kmh</w:t>
      </w:r>
      <w:r>
        <w:rPr>
          <w:position w:val="6"/>
          <w:vertAlign w:val="superscript"/>
        </w:rPr>
        <w:t>-1</w:t>
      </w:r>
      <w:r>
        <w:t xml:space="preserve"> beschleunigt.</w:t>
      </w:r>
      <w:r>
        <w:br/>
        <w:t>a) Welchen Weg legt es dabei zurück.</w:t>
      </w:r>
      <w:r>
        <w:br/>
        <w:t>b) Wie groß ist die Beschleunigungsarbeit?</w:t>
      </w:r>
      <w:r>
        <w:br/>
        <w:t>c) Welche Geschwindigkeit hätte der Wagen mit der gleichen Beschleunigungsarbeit erreicht, wenn er aus dem Stand beschleunigt wäre?</w:t>
      </w:r>
      <w:r>
        <w:br/>
      </w:r>
      <w:r>
        <w:sym w:font="Symbol" w:char="F02A"/>
      </w:r>
      <w:r>
        <w:sym w:font="Symbol" w:char="F02A"/>
      </w:r>
      <w:r>
        <w:sym w:font="Symbol" w:char="F02A"/>
      </w:r>
    </w:p>
    <w:p w14:paraId="453BAA70" w14:textId="3A3C817C" w:rsidR="00E14754" w:rsidRDefault="00E14754" w:rsidP="00E14754">
      <w:pPr>
        <w:widowControl w:val="0"/>
      </w:pPr>
      <w:r>
        <w:rPr>
          <w:color w:val="FF0000"/>
        </w:rPr>
        <w:sym w:font="Symbol" w:char="F02A"/>
      </w:r>
      <w:hyperlink r:id="rId851" w:anchor="m223" w:history="1">
        <w:r>
          <w:rPr>
            <w:rStyle w:val="Hyperlink"/>
            <w:sz w:val="22"/>
          </w:rPr>
          <w:t>2</w:t>
        </w:r>
        <w:bookmarkStart w:id="1528" w:name="_Hlt15134077"/>
        <w:bookmarkStart w:id="1529" w:name="_Hlt496412687"/>
        <w:bookmarkEnd w:id="1528"/>
        <w:r>
          <w:rPr>
            <w:rStyle w:val="Hyperlink"/>
            <w:sz w:val="22"/>
          </w:rPr>
          <w:t>2</w:t>
        </w:r>
        <w:bookmarkStart w:id="1530" w:name="_Hlt520608893"/>
        <w:bookmarkEnd w:id="1529"/>
        <w:r>
          <w:rPr>
            <w:rStyle w:val="Hyperlink"/>
            <w:sz w:val="22"/>
          </w:rPr>
          <w:t>3</w:t>
        </w:r>
        <w:bookmarkEnd w:id="1530"/>
        <w:r>
          <w:rPr>
            <w:rStyle w:val="Hyperlink"/>
            <w:sz w:val="22"/>
          </w:rPr>
          <w:t>.</w:t>
        </w:r>
      </w:hyperlink>
      <w:r>
        <w:t xml:space="preserve"> Eine an einem Ende fest eingespannte, waagerechte Feder (D = 10 N cm</w:t>
      </w:r>
      <w:r>
        <w:rPr>
          <w:position w:val="6"/>
          <w:vertAlign w:val="superscript"/>
        </w:rPr>
        <w:t>-1</w:t>
      </w:r>
      <w:r>
        <w:t xml:space="preserve">) wird durch eine </w:t>
      </w:r>
      <w:r>
        <w:lastRenderedPageBreak/>
        <w:t>Druckkraft von 50 N vorgespannt. Am Ende dieser Feder liegt ein Holzklotz (m = 5,0 kg) auf waagerechter Unterlage. Die Gleitreibung zwischen Klotz und Unterlage wird durch den Reibungskoeffizienten 0,3 beschrieben. Die Feder wird freigegeben.</w:t>
      </w:r>
      <w:r>
        <w:br/>
        <w:t>a) Welche Energieumwandlungen finden in der Folge statt?</w:t>
      </w:r>
      <w:r>
        <w:br/>
        <w:t>b) Welche Geschwindigkeit hat der Klotz, wenn die Feder wieder entspannt ist? (Nutzen Sie zur Lösung den Teil a)</w:t>
      </w:r>
      <w:r>
        <w:br/>
      </w:r>
      <w:r>
        <w:sym w:font="Symbol" w:char="F02A"/>
      </w:r>
      <w:r>
        <w:sym w:font="Symbol" w:char="F02A"/>
      </w:r>
      <w:r>
        <w:sym w:font="Symbol" w:char="F02A"/>
      </w:r>
    </w:p>
    <w:bookmarkStart w:id="1531" w:name="_Hlt496412690"/>
    <w:p w14:paraId="1D066BCC" w14:textId="63B815D6" w:rsidR="00E14754" w:rsidRDefault="00E14754" w:rsidP="00E14754">
      <w:pPr>
        <w:widowControl w:val="0"/>
      </w:pPr>
      <w:r>
        <w:fldChar w:fldCharType="begin"/>
      </w:r>
      <w:r w:rsidR="00626526">
        <w:instrText>HYPERLINK "lsgmech.docx" \l "m226"</w:instrText>
      </w:r>
      <w:r>
        <w:fldChar w:fldCharType="separate"/>
      </w:r>
      <w:r>
        <w:rPr>
          <w:rStyle w:val="Hyperlink"/>
          <w:sz w:val="22"/>
        </w:rPr>
        <w:t>226.</w:t>
      </w:r>
      <w:r>
        <w:fldChar w:fldCharType="end"/>
      </w:r>
      <w:bookmarkEnd w:id="1531"/>
      <w:r>
        <w:t xml:space="preserve"> Welche Arbeit ist nötig, um 10 auf der Erde liegende Ziegelsteine von je 6,5 cm Höhe und 3,5 kg Masse aufeinander zu</w:t>
      </w:r>
      <w:r w:rsidR="00357B88">
        <w:t xml:space="preserve"> </w:t>
      </w:r>
      <w:r>
        <w:t xml:space="preserve">schichten? </w:t>
      </w:r>
      <w:r>
        <w:br/>
      </w:r>
      <w:r>
        <w:sym w:font="Symbol" w:char="F02A"/>
      </w:r>
      <w:r>
        <w:sym w:font="Symbol" w:char="F02A"/>
      </w:r>
    </w:p>
    <w:p w14:paraId="1A62342C" w14:textId="540027FF" w:rsidR="00E14754" w:rsidRDefault="00E14754" w:rsidP="00E14754">
      <w:pPr>
        <w:widowControl w:val="0"/>
      </w:pPr>
      <w:r>
        <w:rPr>
          <w:color w:val="FF0000"/>
        </w:rPr>
        <w:sym w:font="Symbol" w:char="F02A"/>
      </w:r>
      <w:bookmarkStart w:id="1532" w:name="_Hlt54912990"/>
      <w:r>
        <w:fldChar w:fldCharType="begin"/>
      </w:r>
      <w:r w:rsidR="00626526">
        <w:instrText>HYPERLINK "lsgmech.docx" \l "m227"</w:instrText>
      </w:r>
      <w:r>
        <w:fldChar w:fldCharType="separate"/>
      </w:r>
      <w:r>
        <w:rPr>
          <w:rStyle w:val="Hyperlink"/>
          <w:sz w:val="22"/>
        </w:rPr>
        <w:t>2</w:t>
      </w:r>
      <w:bookmarkStart w:id="1533" w:name="_Hlt495677891"/>
      <w:r>
        <w:rPr>
          <w:rStyle w:val="Hyperlink"/>
          <w:sz w:val="22"/>
        </w:rPr>
        <w:t>2</w:t>
      </w:r>
      <w:bookmarkEnd w:id="1533"/>
      <w:r>
        <w:rPr>
          <w:rStyle w:val="Hyperlink"/>
          <w:sz w:val="22"/>
        </w:rPr>
        <w:t>7.</w:t>
      </w:r>
      <w:r>
        <w:fldChar w:fldCharType="end"/>
      </w:r>
      <w:bookmarkEnd w:id="1532"/>
      <w:r>
        <w:t xml:space="preserve"> </w:t>
      </w:r>
      <w:bookmarkStart w:id="1534" w:name="_Hlt54913077"/>
      <w:bookmarkStart w:id="1535" w:name="_Hlt54913074"/>
      <w:bookmarkEnd w:id="1534"/>
      <w:r>
        <w:t>Eine Lore der Masse 1 600 kg soll innerhalb von 2,5 min eine 190 m lange Strecke mit 16% Anstieg zurücklegen. Welche Antriebsleistung muss der Motor haben, wenn der Wirkungsgrad der Anlage durch Reibungsverluste nur 75% beträgt?</w:t>
      </w:r>
      <w:bookmarkEnd w:id="1535"/>
      <w:r>
        <w:br/>
        <w:t xml:space="preserve"> </w:t>
      </w:r>
      <w:r>
        <w:sym w:font="Symbol" w:char="F02A"/>
      </w:r>
      <w:r>
        <w:sym w:font="Symbol" w:char="F02A"/>
      </w:r>
      <w:r>
        <w:sym w:font="Symbol" w:char="F02A"/>
      </w:r>
    </w:p>
    <w:bookmarkStart w:id="1536" w:name="_Hlt495677797"/>
    <w:p w14:paraId="44784544" w14:textId="6448FF05" w:rsidR="00E14754" w:rsidRDefault="00E14754" w:rsidP="00E14754">
      <w:pPr>
        <w:widowControl w:val="0"/>
      </w:pPr>
      <w:r>
        <w:fldChar w:fldCharType="begin"/>
      </w:r>
      <w:r w:rsidR="00626526">
        <w:instrText>HYPERLINK "lsgmech.docx" \l "m229"</w:instrText>
      </w:r>
      <w:r>
        <w:fldChar w:fldCharType="separate"/>
      </w:r>
      <w:r>
        <w:rPr>
          <w:rStyle w:val="Hyperlink"/>
          <w:sz w:val="22"/>
        </w:rPr>
        <w:t>2</w:t>
      </w:r>
      <w:bookmarkStart w:id="1537" w:name="_Hlt495677886"/>
      <w:r>
        <w:rPr>
          <w:rStyle w:val="Hyperlink"/>
          <w:sz w:val="22"/>
        </w:rPr>
        <w:t>2</w:t>
      </w:r>
      <w:bookmarkStart w:id="1538" w:name="_Hlt1197719"/>
      <w:bookmarkEnd w:id="1537"/>
      <w:r>
        <w:rPr>
          <w:rStyle w:val="Hyperlink"/>
          <w:sz w:val="22"/>
        </w:rPr>
        <w:t>9</w:t>
      </w:r>
      <w:bookmarkEnd w:id="1538"/>
      <w:r>
        <w:rPr>
          <w:rStyle w:val="Hyperlink"/>
          <w:sz w:val="22"/>
        </w:rPr>
        <w:t>.</w:t>
      </w:r>
      <w:r>
        <w:fldChar w:fldCharType="end"/>
      </w:r>
      <w:bookmarkEnd w:id="1536"/>
      <w:r>
        <w:t xml:space="preserve"> Begründe, warum der Quotient aus F und s als Maß für die mechanische Arbeit nicht sinnvoll wäre.</w:t>
      </w:r>
      <w:r>
        <w:br/>
      </w:r>
      <w:r>
        <w:sym w:font="Symbol" w:char="F02A"/>
      </w:r>
    </w:p>
    <w:p w14:paraId="55060DE7" w14:textId="3E404419" w:rsidR="00E14754" w:rsidRDefault="00215B7B" w:rsidP="00E14754">
      <w:pPr>
        <w:widowControl w:val="0"/>
      </w:pPr>
      <w:hyperlink r:id="rId852" w:anchor="m238" w:history="1">
        <w:r w:rsidR="00E14754">
          <w:rPr>
            <w:rStyle w:val="Hyperlink"/>
            <w:sz w:val="22"/>
          </w:rPr>
          <w:t>2</w:t>
        </w:r>
        <w:bookmarkStart w:id="1539" w:name="_Hlt496412700"/>
        <w:r w:rsidR="00E14754">
          <w:rPr>
            <w:rStyle w:val="Hyperlink"/>
            <w:sz w:val="22"/>
          </w:rPr>
          <w:t>3</w:t>
        </w:r>
        <w:bookmarkStart w:id="1540" w:name="_Hlt54999318"/>
        <w:bookmarkEnd w:id="1539"/>
        <w:r w:rsidR="00E14754">
          <w:rPr>
            <w:rStyle w:val="Hyperlink"/>
            <w:sz w:val="22"/>
          </w:rPr>
          <w:t>8</w:t>
        </w:r>
        <w:bookmarkEnd w:id="1540"/>
        <w:r w:rsidR="00E14754">
          <w:rPr>
            <w:rStyle w:val="Hyperlink"/>
            <w:sz w:val="22"/>
          </w:rPr>
          <w:t>.</w:t>
        </w:r>
      </w:hyperlink>
      <w:r w:rsidR="00E14754">
        <w:t xml:space="preserve"> Ein Kran hebt eine Betonplatte der Masse 450 kg um 17 m. Berechne die verrichtete mechanische Arbeit.</w:t>
      </w:r>
    </w:p>
    <w:p w14:paraId="64504CB4" w14:textId="77777777" w:rsidR="00E14754" w:rsidRDefault="00E14754" w:rsidP="00E14754">
      <w:pPr>
        <w:widowControl w:val="0"/>
      </w:pPr>
      <w:r>
        <w:sym w:font="Symbol" w:char="F02A"/>
      </w:r>
    </w:p>
    <w:p w14:paraId="779B83E8" w14:textId="42813997" w:rsidR="00E14754" w:rsidRDefault="00E14754" w:rsidP="00E14754">
      <w:pPr>
        <w:widowControl w:val="0"/>
      </w:pPr>
      <w:bookmarkStart w:id="1541" w:name="_Hlt531329029"/>
      <w:r>
        <w:rPr>
          <w:color w:val="FF0000"/>
        </w:rPr>
        <w:sym w:font="Symbol" w:char="F02A"/>
      </w:r>
      <w:hyperlink r:id="rId853" w:anchor="m247" w:history="1">
        <w:r>
          <w:rPr>
            <w:rStyle w:val="Hyperlink"/>
            <w:sz w:val="22"/>
          </w:rPr>
          <w:t>2</w:t>
        </w:r>
        <w:bookmarkStart w:id="1542" w:name="_Hlt496412704"/>
        <w:r>
          <w:rPr>
            <w:rStyle w:val="Hyperlink"/>
            <w:sz w:val="22"/>
          </w:rPr>
          <w:t>4</w:t>
        </w:r>
        <w:bookmarkStart w:id="1543" w:name="_Hlt1197711"/>
        <w:bookmarkEnd w:id="1542"/>
        <w:r>
          <w:rPr>
            <w:rStyle w:val="Hyperlink"/>
            <w:sz w:val="22"/>
          </w:rPr>
          <w:t>7</w:t>
        </w:r>
        <w:bookmarkEnd w:id="1543"/>
        <w:r>
          <w:rPr>
            <w:rStyle w:val="Hyperlink"/>
            <w:sz w:val="22"/>
          </w:rPr>
          <w:t>.</w:t>
        </w:r>
      </w:hyperlink>
      <w:bookmarkEnd w:id="1541"/>
      <w:r>
        <w:t xml:space="preserve"> Ein Schlitten der Masse 60 kg startet aus der Ruhe von einem Hügel aus 5 m Höhe und erreicht den Fuß des Hügels mit einer Geschwindigkeit von 6 ms</w:t>
      </w:r>
      <w:r>
        <w:rPr>
          <w:position w:val="6"/>
          <w:vertAlign w:val="superscript"/>
        </w:rPr>
        <w:t>-1</w:t>
      </w:r>
      <w:r>
        <w:t xml:space="preserve">. </w:t>
      </w:r>
      <w:r>
        <w:br/>
        <w:t>Welchen Betrag an Energie hat er durch Reibung usw. verloren?</w:t>
      </w:r>
      <w:r>
        <w:br/>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B09B776" w14:textId="77777777" w:rsidTr="00E14754">
        <w:tc>
          <w:tcPr>
            <w:tcW w:w="5030" w:type="dxa"/>
          </w:tcPr>
          <w:p w14:paraId="2420586A" w14:textId="0F2C7785" w:rsidR="00E14754" w:rsidRDefault="00E14754" w:rsidP="00E14754">
            <w:pPr>
              <w:widowControl w:val="0"/>
              <w:rPr>
                <w:color w:val="FF0000"/>
              </w:rPr>
            </w:pPr>
            <w:bookmarkStart w:id="1544" w:name="_Hlt496412487"/>
            <w:r>
              <w:rPr>
                <w:color w:val="FF0000"/>
              </w:rPr>
              <w:sym w:font="Symbol" w:char="F02A"/>
            </w:r>
            <w:hyperlink r:id="rId854" w:anchor="m267" w:history="1">
              <w:r>
                <w:rPr>
                  <w:rStyle w:val="Hyperlink"/>
                  <w:sz w:val="22"/>
                </w:rPr>
                <w:t>2</w:t>
              </w:r>
              <w:bookmarkStart w:id="1545" w:name="_Hlt525342485"/>
              <w:bookmarkStart w:id="1546" w:name="_Hlt495844704"/>
              <w:bookmarkEnd w:id="1545"/>
              <w:r>
                <w:rPr>
                  <w:rStyle w:val="Hyperlink"/>
                  <w:sz w:val="22"/>
                </w:rPr>
                <w:t>6</w:t>
              </w:r>
              <w:bookmarkStart w:id="1547" w:name="_Hlt14873924"/>
              <w:bookmarkEnd w:id="1546"/>
              <w:r>
                <w:rPr>
                  <w:rStyle w:val="Hyperlink"/>
                  <w:sz w:val="22"/>
                </w:rPr>
                <w:t>7</w:t>
              </w:r>
              <w:bookmarkEnd w:id="1547"/>
              <w:r>
                <w:rPr>
                  <w:rStyle w:val="Hyperlink"/>
                  <w:sz w:val="22"/>
                </w:rPr>
                <w:t>.</w:t>
              </w:r>
            </w:hyperlink>
            <w:r w:rsidRPr="0071784C">
              <w:t>a) Eine Masse m soll senkrecht auf die Höhe h gehoben werden. Zu diesem Zweck wird sie längs der ersten Teilstrecke h</w:t>
            </w:r>
            <w:r w:rsidRPr="0071784C">
              <w:rPr>
                <w:vertAlign w:val="subscript"/>
              </w:rPr>
              <w:t>1</w:t>
            </w:r>
            <w:r w:rsidRPr="0071784C">
              <w:t xml:space="preserve"> gleichförmig so beschleunigt, dass sie darüber hinaus noch um die zweite Teilstrecke h</w:t>
            </w:r>
            <w:r w:rsidRPr="0071784C">
              <w:rPr>
                <w:vertAlign w:val="subscript"/>
              </w:rPr>
              <w:t>2</w:t>
            </w:r>
            <w:r w:rsidRPr="0071784C">
              <w:t xml:space="preserve"> steigt. Welcher Ausdruck ergibt sich für die erforderliche Beschleunigung a?</w:t>
            </w:r>
            <w:r w:rsidRPr="0071784C">
              <w:br/>
            </w:r>
            <w:r w:rsidRPr="0071784C">
              <w:br/>
              <w:t>b) Ein Arbeiter wirft einen Sack mit der Masse 50 kg mit einem Kraftaufwand von 600 N auf die Schulter (Gesamthöhe 1,50 m). Welche Teilstrecke h</w:t>
            </w:r>
            <w:r w:rsidRPr="0071784C">
              <w:rPr>
                <w:vertAlign w:val="subscript"/>
              </w:rPr>
              <w:t>1</w:t>
            </w:r>
            <w:r w:rsidRPr="0071784C">
              <w:t xml:space="preserve"> hat er unter Kraftaufwand zu überwinden, und wie lange dauert der gesamte Vorgang?</w:t>
            </w:r>
            <w:r w:rsidRPr="0071784C">
              <w:br/>
            </w:r>
            <w:r w:rsidRPr="0071784C">
              <w:sym w:font="Symbol" w:char="F02A"/>
            </w:r>
            <w:r w:rsidRPr="0071784C">
              <w:sym w:font="Symbol" w:char="F02A"/>
            </w:r>
            <w:r w:rsidRPr="0071784C">
              <w:sym w:font="Symbol" w:char="F02A"/>
            </w:r>
            <w:r w:rsidRPr="0071784C">
              <w:sym w:font="Symbol" w:char="F02A"/>
            </w:r>
          </w:p>
        </w:tc>
        <w:tc>
          <w:tcPr>
            <w:tcW w:w="5030" w:type="dxa"/>
          </w:tcPr>
          <w:p w14:paraId="07EC9B2D" w14:textId="77777777" w:rsidR="00E14754" w:rsidRDefault="00215B7B" w:rsidP="00E14754">
            <w:pPr>
              <w:widowControl w:val="0"/>
              <w:rPr>
                <w:color w:val="FF0000"/>
              </w:rPr>
            </w:pPr>
            <w:r>
              <w:rPr>
                <w:noProof/>
                <w:color w:val="FF0000"/>
              </w:rPr>
              <w:pict w14:anchorId="1573C254">
                <v:shape id="Bild 191" o:spid="_x0000_i1302" type="#_x0000_t75" alt="m267" style="width:132pt;height:108pt;visibility:visible">
                  <v:imagedata r:id="rId855" o:title="m267"/>
                </v:shape>
              </w:pict>
            </w:r>
          </w:p>
        </w:tc>
      </w:tr>
      <w:bookmarkEnd w:id="1544"/>
    </w:tbl>
    <w:p w14:paraId="5ECFE07D" w14:textId="77777777" w:rsidR="00E14754" w:rsidRDefault="00E14754" w:rsidP="00E14754">
      <w:pPr>
        <w:widowControl w:val="0"/>
      </w:pPr>
    </w:p>
    <w:tbl>
      <w:tblPr>
        <w:tblW w:w="0" w:type="auto"/>
        <w:tblLook w:val="01E0" w:firstRow="1" w:lastRow="1" w:firstColumn="1" w:lastColumn="1" w:noHBand="0" w:noVBand="0"/>
      </w:tblPr>
      <w:tblGrid>
        <w:gridCol w:w="4038"/>
        <w:gridCol w:w="6099"/>
      </w:tblGrid>
      <w:tr w:rsidR="005C25EA" w:rsidRPr="0071784C" w14:paraId="2F3676D6" w14:textId="77777777" w:rsidTr="00290065">
        <w:tc>
          <w:tcPr>
            <w:tcW w:w="5030" w:type="dxa"/>
            <w:shd w:val="clear" w:color="auto" w:fill="auto"/>
          </w:tcPr>
          <w:p w14:paraId="67E40535" w14:textId="74A0F645" w:rsidR="005C25EA" w:rsidRPr="0071784C" w:rsidRDefault="005C25EA" w:rsidP="00290065">
            <w:pPr>
              <w:widowControl w:val="0"/>
              <w:tabs>
                <w:tab w:val="left" w:pos="8647"/>
              </w:tabs>
            </w:pPr>
            <w:r w:rsidRPr="00290065">
              <w:rPr>
                <w:color w:val="FF0000"/>
              </w:rPr>
              <w:lastRenderedPageBreak/>
              <w:sym w:font="Symbol" w:char="F02A"/>
            </w:r>
            <w:bookmarkStart w:id="1548" w:name="_Hlt55005516"/>
            <w:bookmarkStart w:id="1549" w:name="_Hlt55001253"/>
            <w:bookmarkEnd w:id="1548"/>
            <w:r w:rsidRPr="0071784C">
              <w:fldChar w:fldCharType="begin"/>
            </w:r>
            <w:r w:rsidR="00626526">
              <w:instrText>HYPERLINK "lsgmech.docx" \l "m273"</w:instrText>
            </w:r>
            <w:r w:rsidRPr="0071784C">
              <w:fldChar w:fldCharType="separate"/>
            </w:r>
            <w:r w:rsidRPr="00290065">
              <w:rPr>
                <w:rStyle w:val="Hyperlink"/>
                <w:sz w:val="22"/>
              </w:rPr>
              <w:t>2</w:t>
            </w:r>
            <w:bookmarkStart w:id="1550" w:name="_Hlt54325210"/>
            <w:bookmarkStart w:id="1551" w:name="_Hlt1197673"/>
            <w:bookmarkEnd w:id="1550"/>
            <w:r w:rsidRPr="00290065">
              <w:rPr>
                <w:rStyle w:val="Hyperlink"/>
                <w:sz w:val="22"/>
              </w:rPr>
              <w:t>7</w:t>
            </w:r>
            <w:bookmarkStart w:id="1552" w:name="_Hlt496412707"/>
            <w:bookmarkEnd w:id="1551"/>
            <w:r w:rsidRPr="00290065">
              <w:rPr>
                <w:rStyle w:val="Hyperlink"/>
                <w:sz w:val="22"/>
              </w:rPr>
              <w:t>3</w:t>
            </w:r>
            <w:bookmarkEnd w:id="1552"/>
            <w:r w:rsidRPr="00290065">
              <w:rPr>
                <w:rStyle w:val="Hyperlink"/>
                <w:sz w:val="22"/>
              </w:rPr>
              <w:t>.</w:t>
            </w:r>
            <w:r w:rsidRPr="0071784C">
              <w:fldChar w:fldCharType="end"/>
            </w:r>
            <w:bookmarkEnd w:id="1549"/>
            <w:r w:rsidRPr="0071784C">
              <w:t xml:space="preserve"> Ein Lieferwagen mit der Gesamtmasse 1,8t fährt mit konstanter Geschwindigkeit auf einer 2 km langen Strecke aus der Höhe 800 m über dem Meeresspiegel bis auf 600 m Höhe herab. Bereits ohne Einsatz der Bremsen tritt ein bremsender Kraftbetrag (Fahrtwiderstand) von 5,0 % des Gewichtskraftbetrages auf.</w:t>
            </w:r>
            <w:r w:rsidRPr="0071784C">
              <w:br/>
              <w:t>a) Berechnen Sie die Wärme, die die Bremsen des LKW bei der Abwärtsfahrt aufnehmen.</w:t>
            </w:r>
            <w:r w:rsidRPr="0071784C">
              <w:br/>
            </w:r>
          </w:p>
        </w:tc>
        <w:tc>
          <w:tcPr>
            <w:tcW w:w="5031" w:type="dxa"/>
            <w:shd w:val="clear" w:color="auto" w:fill="auto"/>
          </w:tcPr>
          <w:p w14:paraId="31A8AE60" w14:textId="77777777" w:rsidR="005C25EA" w:rsidRPr="0071784C" w:rsidRDefault="00215B7B" w:rsidP="00290065">
            <w:pPr>
              <w:widowControl w:val="0"/>
              <w:tabs>
                <w:tab w:val="left" w:pos="8647"/>
              </w:tabs>
            </w:pPr>
            <w:r>
              <w:rPr>
                <w:noProof/>
              </w:rPr>
              <w:pict w14:anchorId="14F2BDED">
                <v:shape id="Bild 192" o:spid="_x0000_i1303" type="#_x0000_t75" alt="m273" style="width:294pt;height:180pt;visibility:visible">
                  <v:imagedata r:id="rId856" o:title="m273"/>
                </v:shape>
              </w:pict>
            </w:r>
          </w:p>
        </w:tc>
      </w:tr>
    </w:tbl>
    <w:p w14:paraId="5779C10A" w14:textId="77777777" w:rsidR="005C25EA" w:rsidRDefault="005C25EA" w:rsidP="00E14754">
      <w:pPr>
        <w:widowControl w:val="0"/>
        <w:tabs>
          <w:tab w:val="left" w:pos="8647"/>
        </w:tabs>
      </w:pPr>
      <w:r>
        <w:t>b) Wie viel Liter Wasser könnte man damit von 20°C auf 95°C erwärmen?</w:t>
      </w:r>
    </w:p>
    <w:p w14:paraId="74EF798A" w14:textId="77777777" w:rsidR="005C25EA" w:rsidRDefault="00C42515" w:rsidP="00E14754">
      <w:pPr>
        <w:widowControl w:val="0"/>
        <w:tabs>
          <w:tab w:val="left" w:pos="8647"/>
        </w:tabs>
      </w:pPr>
      <w:r>
        <w:sym w:font="Symbol" w:char="F02A"/>
      </w:r>
      <w:r>
        <w:sym w:font="Symbol" w:char="F02A"/>
      </w:r>
      <w:r>
        <w:sym w:font="Symbol" w:char="F02A"/>
      </w:r>
    </w:p>
    <w:p w14:paraId="2216AC54" w14:textId="77777777" w:rsidR="005C25EA" w:rsidRDefault="005C25EA" w:rsidP="00E14754">
      <w:pPr>
        <w:widowControl w:val="0"/>
        <w:tabs>
          <w:tab w:val="left" w:pos="8647"/>
        </w:tabs>
      </w:pPr>
    </w:p>
    <w:tbl>
      <w:tblPr>
        <w:tblW w:w="0" w:type="auto"/>
        <w:tblLayout w:type="fixed"/>
        <w:tblCellMar>
          <w:left w:w="70" w:type="dxa"/>
          <w:right w:w="70" w:type="dxa"/>
        </w:tblCellMar>
        <w:tblLook w:val="0000" w:firstRow="0" w:lastRow="0" w:firstColumn="0" w:lastColumn="0" w:noHBand="0" w:noVBand="0"/>
      </w:tblPr>
      <w:tblGrid>
        <w:gridCol w:w="5030"/>
        <w:gridCol w:w="5031"/>
      </w:tblGrid>
      <w:tr w:rsidR="00E14754" w:rsidRPr="0071784C" w14:paraId="52279E80" w14:textId="77777777" w:rsidTr="00E14754">
        <w:tc>
          <w:tcPr>
            <w:tcW w:w="5030" w:type="dxa"/>
          </w:tcPr>
          <w:bookmarkStart w:id="1553" w:name="_Hlt1197617"/>
          <w:p w14:paraId="5ADDDC78" w14:textId="6F8D205C" w:rsidR="00E14754" w:rsidRPr="0071784C" w:rsidRDefault="00E14754" w:rsidP="00E14754">
            <w:pPr>
              <w:widowControl w:val="0"/>
              <w:tabs>
                <w:tab w:val="left" w:pos="8647"/>
              </w:tabs>
            </w:pPr>
            <w:r w:rsidRPr="0071784C">
              <w:fldChar w:fldCharType="begin"/>
            </w:r>
            <w:r w:rsidR="00626526">
              <w:instrText>HYPERLINK "lsgmech.docx" \l "m277"</w:instrText>
            </w:r>
            <w:r w:rsidRPr="0071784C">
              <w:fldChar w:fldCharType="separate"/>
            </w:r>
            <w:r>
              <w:rPr>
                <w:rStyle w:val="Hyperlink"/>
                <w:sz w:val="22"/>
              </w:rPr>
              <w:t>2</w:t>
            </w:r>
            <w:bookmarkStart w:id="1554" w:name="_Hlt496412712"/>
            <w:r>
              <w:rPr>
                <w:rStyle w:val="Hyperlink"/>
                <w:sz w:val="22"/>
              </w:rPr>
              <w:t>7</w:t>
            </w:r>
            <w:bookmarkEnd w:id="1554"/>
            <w:r>
              <w:rPr>
                <w:rStyle w:val="Hyperlink"/>
                <w:sz w:val="22"/>
              </w:rPr>
              <w:t>7.</w:t>
            </w:r>
            <w:r w:rsidRPr="0071784C">
              <w:fldChar w:fldCharType="end"/>
            </w:r>
            <w:bookmarkEnd w:id="1553"/>
            <w:r w:rsidRPr="0071784C">
              <w:t xml:space="preserve"> Gleich schwere Pakete werden vom Fußboden in ein Regal gehoben, dessen Fächer untereinander den gleichen Abstand haben. Welche der Arbeiten sind gleich groß? (siehe Abbildung)</w:t>
            </w:r>
            <w:r w:rsidRPr="0071784C">
              <w:br/>
            </w:r>
            <w:r w:rsidRPr="0071784C">
              <w:sym w:font="Symbol" w:char="F02A"/>
            </w:r>
          </w:p>
        </w:tc>
        <w:tc>
          <w:tcPr>
            <w:tcW w:w="5031" w:type="dxa"/>
          </w:tcPr>
          <w:p w14:paraId="0C5FCC27" w14:textId="77777777" w:rsidR="00E14754" w:rsidRPr="0071784C" w:rsidRDefault="00215B7B" w:rsidP="00E14754">
            <w:pPr>
              <w:widowControl w:val="0"/>
              <w:tabs>
                <w:tab w:val="left" w:pos="8647"/>
              </w:tabs>
            </w:pPr>
            <w:r>
              <w:rPr>
                <w:noProof/>
              </w:rPr>
              <w:pict w14:anchorId="3F6CE36C">
                <v:shape id="Bild 193" o:spid="_x0000_i1304" type="#_x0000_t75" alt="m277" style="width:3in;height:222pt;visibility:visible">
                  <v:imagedata r:id="rId857" o:title="m277"/>
                </v:shape>
              </w:pict>
            </w:r>
          </w:p>
        </w:tc>
      </w:tr>
    </w:tbl>
    <w:p w14:paraId="54F88664" w14:textId="555C59CD" w:rsidR="00E14754" w:rsidRDefault="00E14754" w:rsidP="00E14754">
      <w:pPr>
        <w:widowControl w:val="0"/>
      </w:pPr>
      <w:bookmarkStart w:id="1555" w:name="_Hlt496412715"/>
      <w:r>
        <w:rPr>
          <w:color w:val="FF0000"/>
        </w:rPr>
        <w:sym w:font="Symbol" w:char="F02A"/>
      </w:r>
      <w:hyperlink r:id="rId858" w:anchor="m286" w:history="1">
        <w:r>
          <w:rPr>
            <w:rStyle w:val="Hyperlink"/>
            <w:sz w:val="22"/>
          </w:rPr>
          <w:t>2</w:t>
        </w:r>
        <w:bookmarkStart w:id="1556" w:name="_Hlt55051602"/>
        <w:r>
          <w:rPr>
            <w:rStyle w:val="Hyperlink"/>
            <w:sz w:val="22"/>
          </w:rPr>
          <w:t>8</w:t>
        </w:r>
        <w:bookmarkStart w:id="1557" w:name="_Hlt55051620"/>
        <w:bookmarkEnd w:id="1556"/>
        <w:r>
          <w:rPr>
            <w:rStyle w:val="Hyperlink"/>
            <w:sz w:val="22"/>
          </w:rPr>
          <w:t>6</w:t>
        </w:r>
        <w:bookmarkEnd w:id="1557"/>
        <w:r>
          <w:rPr>
            <w:rStyle w:val="Hyperlink"/>
            <w:sz w:val="22"/>
          </w:rPr>
          <w:t>.</w:t>
        </w:r>
      </w:hyperlink>
      <w:bookmarkEnd w:id="1555"/>
      <w:r>
        <w:t xml:space="preserve"> Die zwei Pufferfedern eines Eisenbahnwagens (10 t Masse) werden um je 10 cm eingedrückt, wenn dieser mit der Geschwindigkeit 1 ms</w:t>
      </w:r>
      <w:r>
        <w:rPr>
          <w:vertAlign w:val="superscript"/>
        </w:rPr>
        <w:t>-1</w:t>
      </w:r>
      <w:r>
        <w:t xml:space="preserve"> auf ein festes Hindernis prallt. Wie groß ist die Federkonstante einer jeden Feder?</w:t>
      </w:r>
      <w:r>
        <w:br/>
      </w:r>
      <w:r>
        <w:sym w:font="Symbol" w:char="F02A"/>
      </w:r>
      <w:r>
        <w:sym w:font="Symbol" w:char="F02A"/>
      </w:r>
    </w:p>
    <w:p w14:paraId="5D4887C3" w14:textId="3526A19B" w:rsidR="00E14754" w:rsidRDefault="00E14754" w:rsidP="00E14754">
      <w:pPr>
        <w:widowControl w:val="0"/>
      </w:pPr>
      <w:bookmarkStart w:id="1558" w:name="_Hlt55173418"/>
      <w:r>
        <w:rPr>
          <w:color w:val="FF0000"/>
        </w:rPr>
        <w:sym w:font="Symbol" w:char="F02A"/>
      </w:r>
      <w:hyperlink r:id="rId859" w:anchor="m294" w:history="1">
        <w:r>
          <w:rPr>
            <w:rStyle w:val="Hyperlink"/>
            <w:sz w:val="22"/>
          </w:rPr>
          <w:t>2</w:t>
        </w:r>
        <w:bookmarkStart w:id="1559" w:name="_Hlt496412719"/>
        <w:r>
          <w:rPr>
            <w:rStyle w:val="Hyperlink"/>
            <w:sz w:val="22"/>
          </w:rPr>
          <w:t>9</w:t>
        </w:r>
        <w:bookmarkStart w:id="1560" w:name="_Hlt55173447"/>
        <w:bookmarkEnd w:id="1559"/>
        <w:r>
          <w:rPr>
            <w:rStyle w:val="Hyperlink"/>
            <w:sz w:val="22"/>
          </w:rPr>
          <w:t>4</w:t>
        </w:r>
        <w:bookmarkEnd w:id="1560"/>
        <w:r>
          <w:rPr>
            <w:rStyle w:val="Hyperlink"/>
            <w:sz w:val="22"/>
          </w:rPr>
          <w:t>.</w:t>
        </w:r>
      </w:hyperlink>
      <w:bookmarkEnd w:id="1558"/>
      <w:r>
        <w:t xml:space="preserve"> Ein Bergsteiger mit der Masse 80 kg bewältigt einen Höhenunterschied von 120 m in 30 Minuten. Wie groß ist seine mechanische Leistung? (Rechne zuerst die Minuten in Sekunden um!)</w:t>
      </w:r>
      <w:r>
        <w:br/>
      </w:r>
      <w:r>
        <w:sym w:font="Symbol" w:char="F02A"/>
      </w:r>
      <w:r>
        <w:sym w:font="Symbol" w:char="F02A"/>
      </w:r>
    </w:p>
    <w:p w14:paraId="428D3116" w14:textId="1CD36497" w:rsidR="00E14754" w:rsidRDefault="00E14754" w:rsidP="00E14754">
      <w:pPr>
        <w:widowControl w:val="0"/>
      </w:pPr>
      <w:r>
        <w:rPr>
          <w:color w:val="FF0000"/>
        </w:rPr>
        <w:sym w:font="Symbol" w:char="F02A"/>
      </w:r>
      <w:hyperlink r:id="rId860" w:anchor="m297" w:history="1">
        <w:r>
          <w:rPr>
            <w:rStyle w:val="Hyperlink"/>
            <w:sz w:val="22"/>
          </w:rPr>
          <w:t>2</w:t>
        </w:r>
        <w:bookmarkStart w:id="1561" w:name="_Hlt496412722"/>
        <w:r>
          <w:rPr>
            <w:rStyle w:val="Hyperlink"/>
            <w:sz w:val="22"/>
          </w:rPr>
          <w:t>9</w:t>
        </w:r>
        <w:bookmarkEnd w:id="1561"/>
        <w:r>
          <w:rPr>
            <w:rStyle w:val="Hyperlink"/>
            <w:sz w:val="22"/>
          </w:rPr>
          <w:t>7.</w:t>
        </w:r>
      </w:hyperlink>
      <w:r>
        <w:t xml:space="preserve"> In einem Wasserwerk wird ein Brunnen gebaut. Aus diesem sollen je Stunde 200 000 Liter Wasser gepumpt werden. Der Brunnen ist 8,0 m tief und soll zwei Pumpen erhalten. Von der Industrie werden Pumpen mit einer mechanischen Leistung von 1kW, 2kW, 2,5kW, 4kW und 10kW angeboten. Welche Pumpen würdest du bestellen?</w:t>
      </w:r>
      <w:r>
        <w:br/>
      </w:r>
      <w:r>
        <w:sym w:font="Symbol" w:char="F02A"/>
      </w:r>
      <w:r>
        <w:sym w:font="Symbol" w:char="F02A"/>
      </w:r>
    </w:p>
    <w:p w14:paraId="3DA0EC63" w14:textId="74C6C3D4" w:rsidR="00E14754" w:rsidRDefault="00E14754" w:rsidP="00E14754">
      <w:pPr>
        <w:widowControl w:val="0"/>
      </w:pPr>
      <w:r>
        <w:rPr>
          <w:color w:val="FF0000"/>
        </w:rPr>
        <w:sym w:font="Symbol" w:char="F02A"/>
      </w:r>
      <w:hyperlink r:id="rId861" w:anchor="m301" w:history="1">
        <w:r>
          <w:rPr>
            <w:rStyle w:val="Hyperlink"/>
            <w:sz w:val="22"/>
          </w:rPr>
          <w:t>3</w:t>
        </w:r>
        <w:bookmarkStart w:id="1562" w:name="_Hlt495924931"/>
        <w:r>
          <w:rPr>
            <w:rStyle w:val="Hyperlink"/>
            <w:sz w:val="22"/>
          </w:rPr>
          <w:t>0</w:t>
        </w:r>
        <w:bookmarkEnd w:id="1562"/>
        <w:r>
          <w:rPr>
            <w:rStyle w:val="Hyperlink"/>
            <w:sz w:val="22"/>
          </w:rPr>
          <w:t>1.</w:t>
        </w:r>
      </w:hyperlink>
      <w:r>
        <w:t xml:space="preserve"> Die groß ist die Leistung einer Pumpe, die in 10 Minuten 4000 l Wasser 5 m hochpumpt?</w:t>
      </w:r>
      <w:r>
        <w:br/>
      </w:r>
      <w:r>
        <w:sym w:font="Symbol" w:char="F02A"/>
      </w:r>
    </w:p>
    <w:p w14:paraId="6199722C" w14:textId="08538718" w:rsidR="00E14754" w:rsidRDefault="00215B7B" w:rsidP="00E14754">
      <w:pPr>
        <w:widowControl w:val="0"/>
      </w:pPr>
      <w:hyperlink r:id="rId862" w:anchor="m350" w:history="1">
        <w:r w:rsidR="00E14754">
          <w:rPr>
            <w:rStyle w:val="Hyperlink"/>
            <w:sz w:val="22"/>
          </w:rPr>
          <w:t>3</w:t>
        </w:r>
        <w:bookmarkStart w:id="1563" w:name="_Hlt496353783"/>
        <w:r w:rsidR="00E14754">
          <w:rPr>
            <w:rStyle w:val="Hyperlink"/>
            <w:sz w:val="22"/>
          </w:rPr>
          <w:t>5</w:t>
        </w:r>
        <w:bookmarkEnd w:id="1563"/>
        <w:r w:rsidR="00E14754">
          <w:rPr>
            <w:rStyle w:val="Hyperlink"/>
            <w:sz w:val="22"/>
          </w:rPr>
          <w:t>0.</w:t>
        </w:r>
      </w:hyperlink>
      <w:r w:rsidR="00E14754">
        <w:t xml:space="preserve"> Eine Stahlkugel fällt aus 1,5m Höhe auf eine Stahlplatte und prallt von dieser mit der 0,55fachen Aufprallgeschwindigkeit zurück.</w:t>
      </w:r>
      <w:r w:rsidR="00E14754">
        <w:br/>
        <w:t>a) Welche Höhe erreicht die Kugel nach dem ersten Aufschlag?</w:t>
      </w:r>
      <w:r w:rsidR="00E14754">
        <w:br/>
      </w:r>
      <w:r w:rsidR="00E14754">
        <w:lastRenderedPageBreak/>
        <w:t>b) Welche Zeit verstreicht vom Anfang der Bewegung bis zum 2. Aufschlag?</w:t>
      </w:r>
      <w:r w:rsidR="00E14754">
        <w:br/>
      </w:r>
      <w:r w:rsidR="00E14754">
        <w:sym w:font="Symbol" w:char="F02A"/>
      </w:r>
      <w:r w:rsidR="00E14754">
        <w:sym w:font="Symbol" w:char="F02A"/>
      </w:r>
      <w:r w:rsidR="00E14754">
        <w:sym w:font="Symbol" w:char="F02A"/>
      </w:r>
    </w:p>
    <w:bookmarkStart w:id="1564" w:name="_Hlt496354103"/>
    <w:p w14:paraId="56BDE484" w14:textId="53489813" w:rsidR="00E14754" w:rsidRDefault="00E14754" w:rsidP="00E14754">
      <w:pPr>
        <w:widowControl w:val="0"/>
      </w:pPr>
      <w:r>
        <w:fldChar w:fldCharType="begin"/>
      </w:r>
      <w:r w:rsidR="00626526">
        <w:instrText>HYPERLINK "lsgmech.docx" \l "m353"</w:instrText>
      </w:r>
      <w:r>
        <w:fldChar w:fldCharType="separate"/>
      </w:r>
      <w:r>
        <w:rPr>
          <w:rStyle w:val="Hyperlink"/>
          <w:sz w:val="22"/>
        </w:rPr>
        <w:t>3</w:t>
      </w:r>
      <w:bookmarkStart w:id="1565" w:name="_Hlt1197354"/>
      <w:r>
        <w:rPr>
          <w:rStyle w:val="Hyperlink"/>
          <w:sz w:val="22"/>
        </w:rPr>
        <w:t>5</w:t>
      </w:r>
      <w:bookmarkStart w:id="1566" w:name="_Hlt496354081"/>
      <w:bookmarkEnd w:id="1565"/>
      <w:r>
        <w:rPr>
          <w:rStyle w:val="Hyperlink"/>
          <w:sz w:val="22"/>
        </w:rPr>
        <w:t>3</w:t>
      </w:r>
      <w:bookmarkEnd w:id="1566"/>
      <w:r>
        <w:rPr>
          <w:rStyle w:val="Hyperlink"/>
          <w:sz w:val="22"/>
        </w:rPr>
        <w:t>.</w:t>
      </w:r>
      <w:r>
        <w:fldChar w:fldCharType="end"/>
      </w:r>
      <w:bookmarkEnd w:id="1564"/>
      <w:r>
        <w:t xml:space="preserve"> Wie viel Wasser fördert eine Pumpe von 75kW Leistung in 24 Stunden aus einem Schacht von 250m Tiefe?</w:t>
      </w:r>
      <w:r>
        <w:br/>
        <w:t>Wie viel Wasser fördert die Pumpe, wenn sie von einem Elektromotor betrieben wird, der eine Leistung von 120kW aufnimmt und einen Wirkungsgrad von 40% hat?</w:t>
      </w:r>
      <w:r>
        <w:br/>
      </w:r>
      <w:r>
        <w:sym w:font="Symbol" w:char="F02A"/>
      </w:r>
      <w:r>
        <w:sym w:font="Symbol" w:char="F02A"/>
      </w:r>
    </w:p>
    <w:p w14:paraId="4DF47052" w14:textId="07724690" w:rsidR="00E14754" w:rsidRDefault="00E14754" w:rsidP="00E14754">
      <w:pPr>
        <w:widowControl w:val="0"/>
      </w:pPr>
      <w:bookmarkStart w:id="1567" w:name="_Hlt529019561"/>
      <w:r>
        <w:rPr>
          <w:color w:val="FF0000"/>
        </w:rPr>
        <w:sym w:font="Symbol" w:char="F02A"/>
      </w:r>
      <w:hyperlink r:id="rId863" w:anchor="m354" w:history="1">
        <w:r>
          <w:rPr>
            <w:rStyle w:val="Hyperlink"/>
            <w:sz w:val="22"/>
          </w:rPr>
          <w:t>3</w:t>
        </w:r>
        <w:bookmarkStart w:id="1568" w:name="_Hlt6187531"/>
        <w:bookmarkStart w:id="1569" w:name="_Hlt496354132"/>
        <w:bookmarkEnd w:id="1568"/>
        <w:r>
          <w:rPr>
            <w:rStyle w:val="Hyperlink"/>
            <w:sz w:val="22"/>
          </w:rPr>
          <w:t>5</w:t>
        </w:r>
        <w:bookmarkStart w:id="1570" w:name="_Hlt95554181"/>
        <w:bookmarkStart w:id="1571" w:name="_Hlt95546712"/>
        <w:bookmarkEnd w:id="1569"/>
        <w:bookmarkEnd w:id="1570"/>
        <w:r>
          <w:rPr>
            <w:rStyle w:val="Hyperlink"/>
            <w:sz w:val="22"/>
          </w:rPr>
          <w:t>4</w:t>
        </w:r>
        <w:bookmarkEnd w:id="1571"/>
        <w:r>
          <w:rPr>
            <w:rStyle w:val="Hyperlink"/>
            <w:sz w:val="22"/>
          </w:rPr>
          <w:t>.</w:t>
        </w:r>
      </w:hyperlink>
      <w:bookmarkEnd w:id="1567"/>
      <w:r>
        <w:t xml:space="preserve"> Ein Auto (Masse 900kg) nähert sich mit konstanter Geschwindigkeit von 90 km/h einer Steigung, als der Motor ausfällt. Wie lang darf der Anstieg (Steigungswinkel 8°) höchstens sein, damit das Auto das obere Ende der Steigung gerade noch erreichen kann?</w:t>
      </w:r>
      <w:r>
        <w:br/>
        <w:t>Welche Geschwindigkeit hat das Auto, wenn es die ersten 200m der Steigung zurückgelegt hat?</w:t>
      </w:r>
      <w:r>
        <w:br/>
      </w:r>
      <w:r>
        <w:sym w:font="Symbol" w:char="F02A"/>
      </w:r>
      <w:r>
        <w:sym w:font="Symbol" w:char="F02A"/>
      </w:r>
      <w:r>
        <w:sym w:font="Symbol" w:char="F02A"/>
      </w:r>
    </w:p>
    <w:p w14:paraId="3585E7DC" w14:textId="678D6F73" w:rsidR="00E14754" w:rsidRDefault="00215B7B" w:rsidP="00E14754">
      <w:pPr>
        <w:widowControl w:val="0"/>
      </w:pPr>
      <w:hyperlink r:id="rId864" w:anchor="m355" w:history="1">
        <w:r w:rsidR="00E14754">
          <w:rPr>
            <w:rStyle w:val="Hyperlink"/>
            <w:sz w:val="22"/>
          </w:rPr>
          <w:t>3</w:t>
        </w:r>
        <w:bookmarkStart w:id="1572" w:name="_Hlt496354244"/>
        <w:r w:rsidR="00E14754">
          <w:rPr>
            <w:rStyle w:val="Hyperlink"/>
            <w:sz w:val="22"/>
          </w:rPr>
          <w:t>5</w:t>
        </w:r>
        <w:bookmarkEnd w:id="1572"/>
        <w:r w:rsidR="00E14754">
          <w:rPr>
            <w:rStyle w:val="Hyperlink"/>
            <w:sz w:val="22"/>
          </w:rPr>
          <w:t>5.</w:t>
        </w:r>
      </w:hyperlink>
      <w:r w:rsidR="00E14754">
        <w:t xml:space="preserve"> Die zwei Pufferfeder eines Eisenbahnwagens (Masse 10 Tonnen) werden um je 10cm eingedrückt, wenn dieser mit der Geschwindigkeit 1m/s auf ein festes Hindernis prallt. Wie groß ist die Federkonstante jeder Feder?</w:t>
      </w:r>
      <w:r w:rsidR="00E14754">
        <w:br/>
      </w:r>
      <w:r w:rsidR="00E14754">
        <w:sym w:font="Symbol" w:char="F02A"/>
      </w:r>
      <w:r w:rsidR="00E14754">
        <w:sym w:font="Symbol" w:char="F02A"/>
      </w:r>
    </w:p>
    <w:bookmarkStart w:id="1573" w:name="_Hlt243800331"/>
    <w:bookmarkEnd w:id="1573"/>
    <w:p w14:paraId="6D1CB63D" w14:textId="7A3E4267" w:rsidR="00E14754" w:rsidRDefault="00E14754" w:rsidP="00E14754">
      <w:pPr>
        <w:widowControl w:val="0"/>
      </w:pPr>
      <w:r>
        <w:fldChar w:fldCharType="begin"/>
      </w:r>
      <w:r w:rsidR="00626526">
        <w:instrText>HYPERLINK "lsgmech.docx" \l "m356"</w:instrText>
      </w:r>
      <w:r>
        <w:fldChar w:fldCharType="separate"/>
      </w:r>
      <w:r>
        <w:rPr>
          <w:rStyle w:val="Hyperlink"/>
          <w:sz w:val="22"/>
        </w:rPr>
        <w:t>3</w:t>
      </w:r>
      <w:bookmarkStart w:id="1574" w:name="_Hlt496354252"/>
      <w:r>
        <w:rPr>
          <w:rStyle w:val="Hyperlink"/>
          <w:sz w:val="22"/>
        </w:rPr>
        <w:t>5</w:t>
      </w:r>
      <w:bookmarkEnd w:id="1574"/>
      <w:r>
        <w:rPr>
          <w:rStyle w:val="Hyperlink"/>
          <w:sz w:val="22"/>
        </w:rPr>
        <w:t>6.</w:t>
      </w:r>
      <w:r>
        <w:fldChar w:fldCharType="end"/>
      </w:r>
      <w:r>
        <w:t xml:space="preserve"> Die vertikal gehaltene Feder einer Federpistole wird durch Auflegen eines Massestücks von 500g um 5 cm zusammengedrückt und rastet dann ein.</w:t>
      </w:r>
      <w:r>
        <w:br/>
        <w:t>a) Wie groß ist die Federkonstante?</w:t>
      </w:r>
      <w:r>
        <w:br/>
        <w:t>b) Nun legt man einen Pfeil von 12g ein. Wie hoch wird er geschossen, wenn man Reibung und Federmasse vernachlässigt? Mit welcher Geschwindigkeit verlässt der Pfeil die Pistole?</w:t>
      </w:r>
      <w:r>
        <w:br/>
        <w:t>c) Die Pistole wird erneut geladen und nun in 1,25m Höhe über dem Boden waagrecht abgeschossen. Wie weit fliegt der Pfeil? Mit welcher Geschwindigkeit und unter welchem Winkel kommt er am Boden an?</w:t>
      </w:r>
      <w:r>
        <w:br/>
      </w:r>
      <w:r>
        <w:sym w:font="Symbol" w:char="F02A"/>
      </w:r>
      <w:r>
        <w:sym w:font="Symbol" w:char="F02A"/>
      </w:r>
      <w:r>
        <w:sym w:font="Symbol" w:char="F02A"/>
      </w:r>
    </w:p>
    <w:bookmarkStart w:id="1575" w:name="_Hlt520609167"/>
    <w:p w14:paraId="018841C4" w14:textId="41866E1E" w:rsidR="00E14754" w:rsidRDefault="00E14754" w:rsidP="00E14754">
      <w:r>
        <w:fldChar w:fldCharType="begin"/>
      </w:r>
      <w:r w:rsidR="00626526">
        <w:instrText>HYPERLINK "lsgmech.docx" \l "m357"</w:instrText>
      </w:r>
      <w:r>
        <w:fldChar w:fldCharType="separate"/>
      </w:r>
      <w:r>
        <w:rPr>
          <w:rStyle w:val="Hyperlink"/>
          <w:sz w:val="22"/>
        </w:rPr>
        <w:t>3</w:t>
      </w:r>
      <w:bookmarkStart w:id="1576" w:name="_Hlt58299355"/>
      <w:bookmarkStart w:id="1577" w:name="_Hlt496354266"/>
      <w:bookmarkEnd w:id="1576"/>
      <w:r>
        <w:rPr>
          <w:rStyle w:val="Hyperlink"/>
          <w:sz w:val="22"/>
        </w:rPr>
        <w:t>5</w:t>
      </w:r>
      <w:bookmarkEnd w:id="1577"/>
      <w:r>
        <w:rPr>
          <w:rStyle w:val="Hyperlink"/>
          <w:sz w:val="22"/>
        </w:rPr>
        <w:t>7.</w:t>
      </w:r>
      <w:r>
        <w:fldChar w:fldCharType="end"/>
      </w:r>
      <w:bookmarkEnd w:id="1575"/>
      <w:r>
        <w:t xml:space="preserve"> An eine Feder mit der Federkonstante D=100N/m wird eine Masse von 3kg gehängt. Dann wird die Feder um weitere 50cm nach unten ausgelenkt und losgelassen.</w:t>
      </w:r>
      <w:r>
        <w:br/>
        <w:t>Welche Geschwindigkeit erreicht die Masse, wenn sie von der Feder 10cm hochgezogen worden ist?</w:t>
      </w:r>
      <w:r>
        <w:br/>
      </w:r>
      <w:r>
        <w:sym w:font="Symbol" w:char="F02A"/>
      </w:r>
      <w:r>
        <w:sym w:font="Symbol" w:char="F02A"/>
      </w:r>
      <w:r>
        <w:sym w:font="Symbol" w:char="F02A"/>
      </w:r>
      <w:r>
        <w:sym w:font="Symbol" w:char="F02A"/>
      </w:r>
    </w:p>
    <w:p w14:paraId="634FBC91" w14:textId="37F97102" w:rsidR="00E14754" w:rsidRDefault="00215B7B" w:rsidP="00E14754">
      <w:hyperlink r:id="rId865" w:anchor="m360" w:history="1">
        <w:r w:rsidR="00E14754">
          <w:rPr>
            <w:rStyle w:val="Hyperlink"/>
            <w:sz w:val="22"/>
          </w:rPr>
          <w:t>3</w:t>
        </w:r>
        <w:bookmarkStart w:id="1578" w:name="_Hlt1197158"/>
        <w:r w:rsidR="00E14754">
          <w:rPr>
            <w:rStyle w:val="Hyperlink"/>
            <w:sz w:val="22"/>
          </w:rPr>
          <w:t>6</w:t>
        </w:r>
        <w:bookmarkStart w:id="1579" w:name="_Hlt496359537"/>
        <w:bookmarkEnd w:id="1578"/>
        <w:r w:rsidR="00E14754">
          <w:rPr>
            <w:rStyle w:val="Hyperlink"/>
            <w:sz w:val="22"/>
          </w:rPr>
          <w:t>0</w:t>
        </w:r>
        <w:bookmarkEnd w:id="1579"/>
        <w:r w:rsidR="00E14754">
          <w:rPr>
            <w:rStyle w:val="Hyperlink"/>
            <w:sz w:val="22"/>
          </w:rPr>
          <w:t>.</w:t>
        </w:r>
      </w:hyperlink>
      <w:r w:rsidR="00E14754">
        <w:t xml:space="preserve"> Bei einem Pumpspeicherwerk werden während der Nachtstunden (von 22 Uhr abends bis 6 Uhr morgens) 60 000 kWh aufgewendet, um das obere Rückhaltebecken zu füllen. Die Fallröhre hat eine Länge von 400 m, wobei der Höhenunterschied zwischen Pumpspeicherwerk und oberes Rückhaltebecken 220 m beträgt. Wie groß ist die angehobene Wassermenge in m³?</w:t>
      </w:r>
      <w:r w:rsidR="00E14754">
        <w:br/>
      </w:r>
      <w:r w:rsidR="00E14754">
        <w:sym w:font="Symbol" w:char="F02A"/>
      </w:r>
      <w:r w:rsidR="00E14754">
        <w:sym w:font="Symbol" w:char="F02A"/>
      </w:r>
    </w:p>
    <w:p w14:paraId="0501E1A5" w14:textId="640706F5" w:rsidR="00E14754" w:rsidRDefault="00E14754" w:rsidP="00E14754">
      <w:pPr>
        <w:widowControl w:val="0"/>
      </w:pPr>
      <w:r>
        <w:rPr>
          <w:color w:val="FF0000"/>
        </w:rPr>
        <w:sym w:font="Symbol" w:char="F02A"/>
      </w:r>
      <w:bookmarkStart w:id="1580" w:name="_Hlt53377783"/>
      <w:r>
        <w:fldChar w:fldCharType="begin"/>
      </w:r>
      <w:r w:rsidR="00626526">
        <w:instrText>HYPERLINK "lsgmech.docx" \l "m363"</w:instrText>
      </w:r>
      <w:r>
        <w:fldChar w:fldCharType="separate"/>
      </w:r>
      <w:r>
        <w:rPr>
          <w:rStyle w:val="Hyperlink"/>
          <w:sz w:val="22"/>
        </w:rPr>
        <w:t>3</w:t>
      </w:r>
      <w:bookmarkStart w:id="1581" w:name="_Hlt496360651"/>
      <w:r>
        <w:rPr>
          <w:rStyle w:val="Hyperlink"/>
          <w:sz w:val="22"/>
        </w:rPr>
        <w:t>6</w:t>
      </w:r>
      <w:bookmarkEnd w:id="1581"/>
      <w:r>
        <w:rPr>
          <w:rStyle w:val="Hyperlink"/>
          <w:sz w:val="22"/>
        </w:rPr>
        <w:t>3.</w:t>
      </w:r>
      <w:r>
        <w:fldChar w:fldCharType="end"/>
      </w:r>
      <w:bookmarkEnd w:id="1580"/>
      <w:r>
        <w:t xml:space="preserve"> Welcher Wasserstrom in l/min ist erforderlich, wenn bei einem Gefälle von 4,5 m bei einer Wasserturbine eine Leistung von 70 kW abgenommen werden soll? Der Turbinenwirkungsgrad beträgt 80 %.</w:t>
      </w:r>
      <w:r>
        <w:br/>
      </w:r>
      <w:r>
        <w:sym w:font="Symbol" w:char="F02A"/>
      </w:r>
      <w:r>
        <w:sym w:font="Symbol" w:char="F02A"/>
      </w:r>
      <w:r>
        <w:sym w:font="Symbol" w:char="F02A"/>
      </w:r>
    </w:p>
    <w:p w14:paraId="343A2326" w14:textId="77713895" w:rsidR="00E14754" w:rsidRDefault="00E14754" w:rsidP="00E14754">
      <w:pPr>
        <w:widowControl w:val="0"/>
      </w:pPr>
      <w:bookmarkStart w:id="1582" w:name="_Hlt520609386"/>
      <w:r>
        <w:rPr>
          <w:color w:val="FF0000"/>
        </w:rPr>
        <w:sym w:font="Symbol" w:char="F02A"/>
      </w:r>
      <w:hyperlink r:id="rId866" w:anchor="m365" w:history="1">
        <w:r>
          <w:rPr>
            <w:rStyle w:val="Hyperlink"/>
            <w:sz w:val="22"/>
          </w:rPr>
          <w:t>3</w:t>
        </w:r>
        <w:bookmarkStart w:id="1583" w:name="_Hlt496360762"/>
        <w:r>
          <w:rPr>
            <w:rStyle w:val="Hyperlink"/>
            <w:sz w:val="22"/>
          </w:rPr>
          <w:t>6</w:t>
        </w:r>
        <w:bookmarkStart w:id="1584" w:name="_Hlt1196905"/>
        <w:bookmarkEnd w:id="1583"/>
        <w:r>
          <w:rPr>
            <w:rStyle w:val="Hyperlink"/>
            <w:sz w:val="22"/>
          </w:rPr>
          <w:t>5</w:t>
        </w:r>
        <w:bookmarkEnd w:id="1584"/>
        <w:r>
          <w:rPr>
            <w:rStyle w:val="Hyperlink"/>
            <w:sz w:val="22"/>
          </w:rPr>
          <w:t>.</w:t>
        </w:r>
      </w:hyperlink>
      <w:bookmarkEnd w:id="1582"/>
      <w:r>
        <w:t xml:space="preserve"> Beim Zusammenstellen eines Reisezuges wird ein Waggon mit 31 t Masse bereitgestellt. Er rollt einen Ablaufberg mit dem Neigungswinkel 1,7° von einer Höhe 1,0 m mit der Anfangsgeschwindigkeit 1,40 ms</w:t>
      </w:r>
      <w:r>
        <w:rPr>
          <w:vertAlign w:val="superscript"/>
        </w:rPr>
        <w:t>-1</w:t>
      </w:r>
      <w:r>
        <w:t xml:space="preserve"> hinab und bewegt sich dann in der horizontalen Ebene geradlinig weiter. Entlang des gesamten Weges beträgt die mittlere Reibungszahl 0,0020.</w:t>
      </w:r>
      <w:r>
        <w:br/>
        <w:t>Berechnen Sie die Länge des horizontalen Weges, den der Waggon beim Ausrollen bis zum Stillstand fahren würde.</w:t>
      </w:r>
      <w:r>
        <w:br/>
      </w:r>
      <w:r>
        <w:sym w:font="Symbol" w:char="F02A"/>
      </w:r>
      <w:r>
        <w:sym w:font="Symbol" w:char="F02A"/>
      </w:r>
      <w:r>
        <w:sym w:font="Symbol" w:char="F02A"/>
      </w:r>
    </w:p>
    <w:p w14:paraId="35634917" w14:textId="66A5012D" w:rsidR="00017F1A" w:rsidRDefault="00215B7B" w:rsidP="00E14754">
      <w:pPr>
        <w:widowControl w:val="0"/>
      </w:pPr>
      <w:hyperlink r:id="rId867" w:anchor="m436" w:history="1">
        <w:r w:rsidR="00E14754">
          <w:rPr>
            <w:rStyle w:val="Hyperlink"/>
            <w:sz w:val="22"/>
          </w:rPr>
          <w:t>4</w:t>
        </w:r>
        <w:bookmarkStart w:id="1585" w:name="_Hlt1196822"/>
        <w:r w:rsidR="00E14754">
          <w:rPr>
            <w:rStyle w:val="Hyperlink"/>
            <w:sz w:val="22"/>
          </w:rPr>
          <w:t>3</w:t>
        </w:r>
        <w:bookmarkStart w:id="1586" w:name="_Hlt531357179"/>
        <w:bookmarkEnd w:id="1585"/>
        <w:r w:rsidR="00E14754">
          <w:rPr>
            <w:rStyle w:val="Hyperlink"/>
            <w:sz w:val="22"/>
          </w:rPr>
          <w:t>6</w:t>
        </w:r>
        <w:bookmarkEnd w:id="1586"/>
        <w:r w:rsidR="00E14754">
          <w:rPr>
            <w:rStyle w:val="Hyperlink"/>
            <w:sz w:val="22"/>
          </w:rPr>
          <w:t>.</w:t>
        </w:r>
      </w:hyperlink>
      <w:r w:rsidR="00E14754">
        <w:t xml:space="preserve">  Ein Körper der Masse 1kg fällt aus einer Höhe h in 0,5 s frei zu Boden. </w:t>
      </w:r>
      <w:r w:rsidR="00E14754">
        <w:br/>
        <w:t xml:space="preserve">a) Berechnen sie für die Zeitpunkte 0,1 s; 0,2 s; 0,3 s; 0,4 s und 0,5 s die potenziellen Energien bezüglich des Bodens und die kinetischen Energien des Körpers. </w:t>
      </w:r>
      <w:r w:rsidR="00E14754">
        <w:br/>
        <w:t xml:space="preserve">b) Tragen sie in einem Diagramm über die Höhe h jeweils beide zugehörigen Energiewerte ein und verbinden sie die Punkte gleicher Energieformen. </w:t>
      </w:r>
      <w:r w:rsidR="00E14754">
        <w:br/>
        <w:t>c) Addieren sie graphisch für einzelne Höhen h die potentiellen und kinetischen Energien! Machen Sie eine Aussage über die Summe der Energien.</w:t>
      </w:r>
      <w:r w:rsidR="00E14754">
        <w:br/>
      </w:r>
      <w:r w:rsidR="00E14754">
        <w:lastRenderedPageBreak/>
        <w:sym w:font="Symbol" w:char="F02A"/>
      </w:r>
      <w:r w:rsidR="00E14754">
        <w:sym w:font="Symbol" w:char="F02A"/>
      </w:r>
      <w:r w:rsidR="00E14754">
        <w:br/>
      </w:r>
      <w:bookmarkStart w:id="1587" w:name="_Hlt43626297"/>
    </w:p>
    <w:tbl>
      <w:tblPr>
        <w:tblW w:w="0" w:type="auto"/>
        <w:tblLook w:val="01E0" w:firstRow="1" w:lastRow="1" w:firstColumn="1" w:lastColumn="1" w:noHBand="0" w:noVBand="0"/>
      </w:tblPr>
      <w:tblGrid>
        <w:gridCol w:w="4159"/>
        <w:gridCol w:w="5978"/>
      </w:tblGrid>
      <w:tr w:rsidR="00017F1A" w:rsidRPr="0071784C" w14:paraId="7F567423" w14:textId="77777777" w:rsidTr="00290065">
        <w:tc>
          <w:tcPr>
            <w:tcW w:w="5030" w:type="dxa"/>
            <w:shd w:val="clear" w:color="auto" w:fill="auto"/>
          </w:tcPr>
          <w:p w14:paraId="3CF7BA7E" w14:textId="632B031F" w:rsidR="00F7029E" w:rsidRPr="0071784C" w:rsidRDefault="00017F1A" w:rsidP="00290065">
            <w:pPr>
              <w:widowControl w:val="0"/>
            </w:pPr>
            <w:r w:rsidRPr="00290065">
              <w:rPr>
                <w:color w:val="FF0000"/>
              </w:rPr>
              <w:sym w:font="Symbol" w:char="F02A"/>
            </w:r>
            <w:hyperlink r:id="rId868" w:anchor="m467" w:history="1">
              <w:r w:rsidRPr="00290065">
                <w:rPr>
                  <w:rStyle w:val="Hyperlink"/>
                  <w:sz w:val="22"/>
                </w:rPr>
                <w:t>4</w:t>
              </w:r>
              <w:bookmarkStart w:id="1588" w:name="_Hlt43694294"/>
              <w:bookmarkStart w:id="1589" w:name="_Hlt43626354"/>
              <w:bookmarkEnd w:id="1588"/>
              <w:r w:rsidRPr="00290065">
                <w:rPr>
                  <w:rStyle w:val="Hyperlink"/>
                  <w:sz w:val="22"/>
                </w:rPr>
                <w:t>6</w:t>
              </w:r>
              <w:bookmarkEnd w:id="1589"/>
              <w:r w:rsidRPr="00290065">
                <w:rPr>
                  <w:rStyle w:val="Hyperlink"/>
                  <w:sz w:val="22"/>
                </w:rPr>
                <w:t>7.</w:t>
              </w:r>
            </w:hyperlink>
            <w:r w:rsidRPr="0071784C">
              <w:t xml:space="preserve"> Die Kugel eines Fadenpendels </w:t>
            </w:r>
            <w:r w:rsidR="00544399" w:rsidRPr="0071784C">
              <w:t>mit 1,2 m Länge</w:t>
            </w:r>
            <w:r w:rsidRPr="0071784C">
              <w:t xml:space="preserve"> wird aus der Gleichgewichtslage </w:t>
            </w:r>
            <w:r w:rsidR="00F7029E" w:rsidRPr="0071784C">
              <w:t>nach links bis in die Waagerechte ausgelenkt und zurück beschleunigt. Bei einer Auslenkung von 90 cm wird die Kugel losgelassen.</w:t>
            </w:r>
          </w:p>
          <w:p w14:paraId="06BA4407" w14:textId="77777777" w:rsidR="00017F1A" w:rsidRPr="0071784C" w:rsidRDefault="00017F1A" w:rsidP="00290065">
            <w:pPr>
              <w:widowControl w:val="0"/>
            </w:pPr>
            <w:r w:rsidRPr="0071784C">
              <w:t xml:space="preserve">Welche Geschwindigkeit muss die Kugel </w:t>
            </w:r>
            <w:r w:rsidR="00544399" w:rsidRPr="0071784C">
              <w:t>mindestens</w:t>
            </w:r>
            <w:r w:rsidRPr="0071784C">
              <w:t xml:space="preserve"> </w:t>
            </w:r>
            <w:r w:rsidR="00F7029E" w:rsidRPr="0071784C">
              <w:t>haben</w:t>
            </w:r>
            <w:r w:rsidRPr="0071784C">
              <w:t>, damit sie nach dem Zurückschwingen eine Kreisbahn beschreibt?</w:t>
            </w:r>
            <w:r w:rsidRPr="0071784C">
              <w:br/>
            </w:r>
            <w:r w:rsidRPr="0071784C">
              <w:sym w:font="Symbol" w:char="F02A"/>
            </w:r>
            <w:r w:rsidRPr="0071784C">
              <w:sym w:font="Symbol" w:char="F02A"/>
            </w:r>
            <w:r w:rsidRPr="0071784C">
              <w:sym w:font="Symbol" w:char="F02A"/>
            </w:r>
          </w:p>
        </w:tc>
        <w:tc>
          <w:tcPr>
            <w:tcW w:w="5031" w:type="dxa"/>
            <w:shd w:val="clear" w:color="auto" w:fill="auto"/>
          </w:tcPr>
          <w:p w14:paraId="32D06243" w14:textId="77777777" w:rsidR="00017F1A" w:rsidRPr="0071784C" w:rsidRDefault="00215B7B" w:rsidP="00290065">
            <w:pPr>
              <w:widowControl w:val="0"/>
            </w:pPr>
            <w:r>
              <w:rPr>
                <w:noProof/>
              </w:rPr>
              <w:pict w14:anchorId="4F5D7429">
                <v:shape id="Bild 194" o:spid="_x0000_i1305" type="#_x0000_t75" alt="m467" style="width:4in;height:318pt;visibility:visible">
                  <v:imagedata r:id="rId869" o:title="m467"/>
                </v:shape>
              </w:pict>
            </w:r>
          </w:p>
        </w:tc>
      </w:tr>
    </w:tbl>
    <w:p w14:paraId="32B24DB7" w14:textId="77777777" w:rsidR="00017F1A" w:rsidRDefault="00017F1A" w:rsidP="00E14754">
      <w:pPr>
        <w:widowControl w:val="0"/>
      </w:pPr>
    </w:p>
    <w:bookmarkEnd w:id="1587"/>
    <w:p w14:paraId="7D5C27A4" w14:textId="74999CC8" w:rsidR="00E14754" w:rsidRDefault="00E14754" w:rsidP="00E14754">
      <w:pPr>
        <w:widowControl w:val="0"/>
      </w:pPr>
      <w:r>
        <w:br/>
      </w:r>
      <w:r>
        <w:rPr>
          <w:color w:val="FF0000"/>
        </w:rPr>
        <w:sym w:font="Symbol" w:char="F02A"/>
      </w:r>
      <w:hyperlink r:id="rId870" w:anchor="m485" w:history="1">
        <w:r>
          <w:rPr>
            <w:rStyle w:val="Hyperlink"/>
            <w:sz w:val="22"/>
          </w:rPr>
          <w:t>4</w:t>
        </w:r>
        <w:bookmarkStart w:id="1590" w:name="_Hlt54828412"/>
        <w:r>
          <w:rPr>
            <w:rStyle w:val="Hyperlink"/>
            <w:sz w:val="22"/>
          </w:rPr>
          <w:t>8</w:t>
        </w:r>
        <w:bookmarkEnd w:id="1590"/>
        <w:r>
          <w:rPr>
            <w:rStyle w:val="Hyperlink"/>
            <w:sz w:val="22"/>
          </w:rPr>
          <w:t>5.</w:t>
        </w:r>
      </w:hyperlink>
      <w:r>
        <w:t xml:space="preserve"> Würde die Energie, die in einem Wasserkraftwerk „erzeugt“ wird, ausreichen, dass herabstürzende Wasser zu verdampfen (Die auftretenden Verluste bei den Energieumwandlungen werden vernachlässigt)?</w:t>
      </w:r>
      <w:r>
        <w:br/>
      </w:r>
      <w:r>
        <w:sym w:font="Symbol" w:char="F02A"/>
      </w:r>
      <w:r>
        <w:sym w:font="Symbol" w:char="F02A"/>
      </w:r>
      <w:r>
        <w:sym w:font="Symbol" w:char="F02A"/>
      </w:r>
      <w:r>
        <w:rPr>
          <w:color w:val="FF0000"/>
          <w:u w:val="single"/>
        </w:rPr>
        <w:br/>
      </w:r>
      <w:bookmarkStart w:id="1591" w:name="_Hlt71684837"/>
      <w:r>
        <w:rPr>
          <w:color w:val="FF0000"/>
          <w:u w:val="single"/>
        </w:rPr>
        <w:fldChar w:fldCharType="begin"/>
      </w:r>
      <w:r w:rsidR="00626526">
        <w:rPr>
          <w:color w:val="FF0000"/>
          <w:u w:val="single"/>
        </w:rPr>
        <w:instrText>HYPERLINK "lsgmech.docx" \l "m501"</w:instrText>
      </w:r>
      <w:r>
        <w:rPr>
          <w:color w:val="FF0000"/>
          <w:u w:val="single"/>
        </w:rPr>
        <w:fldChar w:fldCharType="separate"/>
      </w:r>
      <w:r>
        <w:rPr>
          <w:rStyle w:val="Hyperlink"/>
          <w:sz w:val="22"/>
        </w:rPr>
        <w:t>5</w:t>
      </w:r>
      <w:bookmarkStart w:id="1592" w:name="_Hlt71681409"/>
      <w:r>
        <w:rPr>
          <w:rStyle w:val="Hyperlink"/>
          <w:sz w:val="22"/>
        </w:rPr>
        <w:t>0</w:t>
      </w:r>
      <w:bookmarkStart w:id="1593" w:name="_Hlt72025531"/>
      <w:bookmarkEnd w:id="1592"/>
      <w:r>
        <w:rPr>
          <w:rStyle w:val="Hyperlink"/>
          <w:sz w:val="22"/>
        </w:rPr>
        <w:t>1</w:t>
      </w:r>
      <w:bookmarkEnd w:id="1593"/>
      <w:r>
        <w:rPr>
          <w:rStyle w:val="Hyperlink"/>
          <w:sz w:val="22"/>
        </w:rPr>
        <w:t>.</w:t>
      </w:r>
      <w:r>
        <w:rPr>
          <w:color w:val="FF0000"/>
          <w:u w:val="single"/>
        </w:rPr>
        <w:fldChar w:fldCharType="end"/>
      </w:r>
      <w:bookmarkEnd w:id="1591"/>
      <w:r>
        <w:t xml:space="preserve"> </w:t>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0DB47DE" w14:textId="77777777" w:rsidTr="00E14754">
        <w:tc>
          <w:tcPr>
            <w:tcW w:w="5030" w:type="dxa"/>
          </w:tcPr>
          <w:p w14:paraId="5369A754" w14:textId="6FC19229" w:rsidR="00E14754" w:rsidRPr="0071784C" w:rsidRDefault="00E14754" w:rsidP="00E14754">
            <w:pPr>
              <w:widowControl w:val="0"/>
            </w:pPr>
            <w:r w:rsidRPr="0071784C">
              <w:t xml:space="preserve">In früheren Zeiten wurde als Arbeitskraft die Arbeit des Pferdes verwendet. Kurzzeitig schafft ein Pferd die Leistung von 1 PS (etwa 30 min lang), soll es aber 8 Stunden am Tag arbeiten, kommt es nur noch auf etwa 0,5 PS. </w:t>
            </w:r>
            <w:r w:rsidRPr="0071784C">
              <w:br/>
              <w:t>Ein Göpel ist ein</w:t>
            </w:r>
            <w:r w:rsidR="00495C4D">
              <w:t>e</w:t>
            </w:r>
            <w:r w:rsidRPr="0071784C">
              <w:t xml:space="preserve"> Vorrichtung, in der die Pferde im Kreis laufen müssen und dabei über eine Vorrichtung eine Welle antreiben. An der Welle wurde z.B. eine Pumpe angeschlossen, die Wasser aus einem Bergwerk pumpt.</w:t>
            </w:r>
            <w:r w:rsidRPr="0071784C">
              <w:br/>
              <w:t xml:space="preserve">Wie viel Pferde bräuchte man, wenn damit eine 24h-Dauerleistung von 1 kW geleistet werden soll. </w:t>
            </w:r>
            <w:r w:rsidRPr="0071784C">
              <w:br/>
            </w:r>
            <w:r w:rsidRPr="0071784C">
              <w:sym w:font="Symbol" w:char="F02A"/>
            </w:r>
            <w:r w:rsidRPr="0071784C">
              <w:br/>
            </w:r>
          </w:p>
        </w:tc>
        <w:tc>
          <w:tcPr>
            <w:tcW w:w="5030" w:type="dxa"/>
          </w:tcPr>
          <w:p w14:paraId="174518F6" w14:textId="77777777" w:rsidR="00E14754" w:rsidRPr="0071784C" w:rsidRDefault="00215B7B" w:rsidP="00E14754">
            <w:pPr>
              <w:widowControl w:val="0"/>
            </w:pPr>
            <w:r>
              <w:rPr>
                <w:noProof/>
              </w:rPr>
              <w:pict w14:anchorId="4F3E1F23">
                <v:shape id="Bild 195" o:spid="_x0000_i1306" type="#_x0000_t75" alt="m501" style="width:204pt;height:174pt;visibility:visible">
                  <v:imagedata r:id="rId871" o:title="m501"/>
                </v:shape>
              </w:pict>
            </w:r>
          </w:p>
        </w:tc>
      </w:tr>
    </w:tbl>
    <w:p w14:paraId="0760F9D3" w14:textId="6DE94584" w:rsidR="00E14754" w:rsidRDefault="00E14754" w:rsidP="00E14754">
      <w:pPr>
        <w:widowControl w:val="0"/>
      </w:pPr>
      <w:r>
        <w:br/>
      </w:r>
      <w:bookmarkStart w:id="1594" w:name="_Hlt72025699"/>
      <w:bookmarkStart w:id="1595" w:name="_Hlt72130448"/>
      <w:bookmarkEnd w:id="1594"/>
      <w:r>
        <w:rPr>
          <w:color w:val="FF0000"/>
        </w:rPr>
        <w:sym w:font="Symbol" w:char="F02A"/>
      </w:r>
      <w:hyperlink r:id="rId872" w:anchor="m502" w:history="1">
        <w:r>
          <w:rPr>
            <w:rStyle w:val="Hyperlink"/>
            <w:sz w:val="22"/>
          </w:rPr>
          <w:t>5</w:t>
        </w:r>
        <w:bookmarkStart w:id="1596" w:name="_Hlt72549442"/>
        <w:bookmarkStart w:id="1597" w:name="_Hlt72549369"/>
        <w:bookmarkEnd w:id="1596"/>
        <w:r>
          <w:rPr>
            <w:rStyle w:val="Hyperlink"/>
            <w:sz w:val="22"/>
          </w:rPr>
          <w:t>0</w:t>
        </w:r>
        <w:bookmarkStart w:id="1598" w:name="_Hlt72025737"/>
        <w:bookmarkEnd w:id="1597"/>
        <w:r>
          <w:rPr>
            <w:rStyle w:val="Hyperlink"/>
            <w:sz w:val="22"/>
          </w:rPr>
          <w:t>2</w:t>
        </w:r>
        <w:bookmarkEnd w:id="1598"/>
        <w:r>
          <w:rPr>
            <w:rStyle w:val="Hyperlink"/>
            <w:sz w:val="22"/>
          </w:rPr>
          <w:t>.</w:t>
        </w:r>
      </w:hyperlink>
      <w:bookmarkEnd w:id="1595"/>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E7EBF3E" w14:textId="77777777" w:rsidTr="00E14754">
        <w:tc>
          <w:tcPr>
            <w:tcW w:w="5030" w:type="dxa"/>
          </w:tcPr>
          <w:p w14:paraId="2E5CD5E4" w14:textId="77777777" w:rsidR="00E14754" w:rsidRPr="0071784C" w:rsidRDefault="00E14754" w:rsidP="00E14754">
            <w:pPr>
              <w:widowControl w:val="0"/>
            </w:pPr>
            <w:r w:rsidRPr="0071784C">
              <w:lastRenderedPageBreak/>
              <w:t>Mit Hilfe der dargestellten Anordnung lässt sich der Betrag der Geschwindigkeit einer Gewehrkugel bestimmen. Eine Gewehrkugel mit der Masse m=0,6 g trifft mit horizontaler Geschwindigkeit v auf einen Körper der Masse M=200,0 g. Der Körper besteht aus einem einseitig offenen Metallzylinder und einem Holzkern. Die Kugel dringt in den Kern ein und bleibt darin stecken. Der Zylinder bewegt sich reibungsfrei auf einer Führungsstange und drückt die Feder um die Strecke s zusammen.</w:t>
            </w:r>
          </w:p>
        </w:tc>
        <w:tc>
          <w:tcPr>
            <w:tcW w:w="5030" w:type="dxa"/>
          </w:tcPr>
          <w:p w14:paraId="3A86552F" w14:textId="77777777" w:rsidR="00E14754" w:rsidRPr="0071784C" w:rsidRDefault="00215B7B" w:rsidP="00E14754">
            <w:pPr>
              <w:widowControl w:val="0"/>
            </w:pPr>
            <w:r>
              <w:rPr>
                <w:noProof/>
              </w:rPr>
              <w:pict w14:anchorId="1D3D5E2E">
                <v:shape id="Bild 196" o:spid="_x0000_i1307" type="#_x0000_t75" alt="m502" style="width:228pt;height:120pt;visibility:visible">
                  <v:imagedata r:id="rId873" o:title="m502"/>
                </v:shape>
              </w:pict>
            </w:r>
          </w:p>
        </w:tc>
      </w:tr>
      <w:tr w:rsidR="00E14754" w:rsidRPr="0071784C" w14:paraId="5B9C071F" w14:textId="77777777" w:rsidTr="00E14754">
        <w:trPr>
          <w:cantSplit/>
        </w:trPr>
        <w:tc>
          <w:tcPr>
            <w:tcW w:w="10060" w:type="dxa"/>
            <w:gridSpan w:val="2"/>
          </w:tcPr>
          <w:p w14:paraId="6F7B9F30" w14:textId="70111252" w:rsidR="00E14754" w:rsidRPr="0071784C" w:rsidRDefault="00E14754" w:rsidP="00E14754">
            <w:pPr>
              <w:widowControl w:val="0"/>
            </w:pPr>
            <w:r w:rsidRPr="0071784C">
              <w:t xml:space="preserve">Die Federkonstante beträgt 70 N/m. </w:t>
            </w:r>
            <w:r w:rsidRPr="0071784C">
              <w:br/>
              <w:t>a) Beschreiben Sie die Energieumwandlungen bis zum Ende des Zusammendrücken</w:t>
            </w:r>
            <w:r w:rsidR="00495C4D">
              <w:t>s</w:t>
            </w:r>
            <w:r w:rsidRPr="0071784C">
              <w:t xml:space="preserve"> der Feder.</w:t>
            </w:r>
            <w:r w:rsidRPr="0071784C">
              <w:br/>
              <w:t>b) Zeigen Sie, dass für den Betrag der Geschwindigkeit der Kugel vor dem Eindringen in den Körper gilt:</w:t>
            </w:r>
            <w:r w:rsidRPr="0071784C">
              <w:br/>
            </w:r>
            <w:r w:rsidRPr="0071784C">
              <w:rPr>
                <w:position w:val="-22"/>
              </w:rPr>
              <w:object w:dxaOrig="1660" w:dyaOrig="600" w14:anchorId="5652C3BB">
                <v:shape id="_x0000_i1308" type="#_x0000_t75" style="width:84pt;height:30pt" o:ole="" fillcolor="window">
                  <v:imagedata r:id="rId874" o:title=""/>
                </v:shape>
                <o:OLEObject Type="Embed" ProgID="Equation.3" ShapeID="_x0000_i1308" DrawAspect="Content" ObjectID="_1735305658" r:id="rId875"/>
              </w:object>
            </w:r>
          </w:p>
          <w:p w14:paraId="7496E354" w14:textId="77777777" w:rsidR="00E14754" w:rsidRPr="0071784C" w:rsidRDefault="00E14754" w:rsidP="00E14754">
            <w:pPr>
              <w:widowControl w:val="0"/>
            </w:pPr>
            <w:r w:rsidRPr="0071784C">
              <w:t>c) In einem Messversuch wir die Feder nach Aufprall des Körpers um s = 4,0 cm zusammengedrückt. Berechnen Sie die Geschwindigkeit der Kugel.</w:t>
            </w:r>
            <w:r w:rsidRPr="0071784C">
              <w:br/>
            </w:r>
            <w:r w:rsidRPr="0071784C">
              <w:sym w:font="Symbol" w:char="F02A"/>
            </w:r>
            <w:r w:rsidRPr="0071784C">
              <w:sym w:font="Symbol" w:char="F02A"/>
            </w:r>
            <w:r w:rsidRPr="0071784C">
              <w:sym w:font="Symbol" w:char="F02A"/>
            </w:r>
          </w:p>
        </w:tc>
      </w:tr>
    </w:tbl>
    <w:p w14:paraId="0BCA28FA" w14:textId="77777777" w:rsidR="00E14754" w:rsidRDefault="00E14754" w:rsidP="00E14754">
      <w:pPr>
        <w:widowControl w:val="0"/>
      </w:pPr>
    </w:p>
    <w:p w14:paraId="6592A3D5" w14:textId="466F1D8A" w:rsidR="00E14754" w:rsidRDefault="00E14754" w:rsidP="00E14754">
      <w:pPr>
        <w:widowControl w:val="0"/>
      </w:pPr>
      <w:r>
        <w:rPr>
          <w:color w:val="FF0000"/>
        </w:rPr>
        <w:sym w:font="Symbol" w:char="F02A"/>
      </w:r>
      <w:hyperlink r:id="rId876" w:anchor="m513" w:history="1">
        <w:r>
          <w:rPr>
            <w:rStyle w:val="Hyperlink"/>
            <w:sz w:val="22"/>
          </w:rPr>
          <w:t>5</w:t>
        </w:r>
        <w:bookmarkStart w:id="1599" w:name="_Hlt85587001"/>
        <w:r>
          <w:rPr>
            <w:rStyle w:val="Hyperlink"/>
            <w:sz w:val="22"/>
          </w:rPr>
          <w:t>1</w:t>
        </w:r>
        <w:bookmarkStart w:id="1600" w:name="_Hlt85586949"/>
        <w:bookmarkEnd w:id="1599"/>
        <w:r>
          <w:rPr>
            <w:rStyle w:val="Hyperlink"/>
            <w:sz w:val="22"/>
          </w:rPr>
          <w:t>3</w:t>
        </w:r>
        <w:bookmarkEnd w:id="1600"/>
        <w:r>
          <w:rPr>
            <w:rStyle w:val="Hyperlink"/>
            <w:sz w:val="22"/>
          </w:rPr>
          <w:t>.</w:t>
        </w:r>
      </w:hyperlink>
    </w:p>
    <w:p w14:paraId="45A4183E" w14:textId="3A23066F" w:rsidR="00E14754" w:rsidRDefault="00E14754" w:rsidP="00E14754">
      <w:pPr>
        <w:widowControl w:val="0"/>
      </w:pPr>
      <w:r>
        <w:t xml:space="preserve">In einem Wasserkraftwerk strömen aus einer Höhe von 70 m in der Minute 13000m³ Wasser und treiben über eine Turbine einen Generator an. Welche elektrische Leistung kann der Generator abgeben, wenn der </w:t>
      </w:r>
      <w:bookmarkStart w:id="1601" w:name="_Hlt95546626"/>
      <w:bookmarkEnd w:id="1601"/>
      <w:r>
        <w:t>Leistungsverlust der ganzen Anlage 15% beträgt?</w:t>
      </w:r>
      <w:r>
        <w:br/>
      </w:r>
      <w:r>
        <w:sym w:font="Symbol" w:char="F02A"/>
      </w:r>
      <w:r>
        <w:sym w:font="Symbol" w:char="F02A"/>
      </w:r>
    </w:p>
    <w:p w14:paraId="4342D1A6" w14:textId="77777777" w:rsidR="00E14754" w:rsidRDefault="00E14754" w:rsidP="00E14754">
      <w:pPr>
        <w:widowControl w:val="0"/>
      </w:pPr>
    </w:p>
    <w:p w14:paraId="75719FF3" w14:textId="3C1EB1B8" w:rsidR="00E14754" w:rsidRDefault="00E14754" w:rsidP="00E14754">
      <w:pPr>
        <w:widowControl w:val="0"/>
      </w:pPr>
      <w:r>
        <w:rPr>
          <w:color w:val="FF0000"/>
        </w:rPr>
        <w:sym w:font="Symbol" w:char="F02A"/>
      </w:r>
      <w:bookmarkStart w:id="1602" w:name="_Hlt95546601"/>
      <w:bookmarkStart w:id="1603" w:name="_Hlt104084306"/>
      <w:bookmarkEnd w:id="1602"/>
      <w:r>
        <w:rPr>
          <w:color w:val="FF0000"/>
        </w:rPr>
        <w:fldChar w:fldCharType="begin"/>
      </w:r>
      <w:r w:rsidR="00626526">
        <w:rPr>
          <w:color w:val="FF0000"/>
        </w:rPr>
        <w:instrText>HYPERLINK "lsgmech.docx" \l "m526"</w:instrText>
      </w:r>
      <w:r>
        <w:rPr>
          <w:color w:val="FF0000"/>
        </w:rPr>
        <w:fldChar w:fldCharType="separate"/>
      </w:r>
      <w:r>
        <w:rPr>
          <w:rStyle w:val="Hyperlink"/>
          <w:sz w:val="22"/>
        </w:rPr>
        <w:t>5</w:t>
      </w:r>
      <w:bookmarkStart w:id="1604" w:name="_Hlt95289699"/>
      <w:r>
        <w:rPr>
          <w:rStyle w:val="Hyperlink"/>
          <w:sz w:val="22"/>
        </w:rPr>
        <w:t>2</w:t>
      </w:r>
      <w:bookmarkEnd w:id="1604"/>
      <w:r>
        <w:rPr>
          <w:rStyle w:val="Hyperlink"/>
          <w:sz w:val="22"/>
        </w:rPr>
        <w:t>6</w:t>
      </w:r>
      <w:r>
        <w:rPr>
          <w:color w:val="FF0000"/>
        </w:rPr>
        <w:fldChar w:fldCharType="end"/>
      </w:r>
      <w:bookmarkEnd w:id="1603"/>
      <w:r>
        <w:t>. Laut Auskunft der ÖSAG hat die Phyrnautobahn zwischen Gleinalmtunnel und Mautstelle St. Michael eine Steigung von 1,5%.</w:t>
      </w:r>
    </w:p>
    <w:p w14:paraId="23121488" w14:textId="0BEB089D" w:rsidR="00E14754" w:rsidRDefault="00E14754" w:rsidP="00E14754">
      <w:pPr>
        <w:widowControl w:val="0"/>
      </w:pPr>
      <w:r>
        <w:t xml:space="preserve">Wenn man mit einem </w:t>
      </w:r>
      <w:r w:rsidR="00495C4D">
        <w:t>Auto</w:t>
      </w:r>
      <w:r>
        <w:t xml:space="preserve"> mit 1800 kg Gesamtgewicht diese Steigung hinunterrollen lässt, erreicht man eine Gleichgeschwindigkeit von 95 km/h.</w:t>
      </w:r>
    </w:p>
    <w:p w14:paraId="07AA6493" w14:textId="77777777" w:rsidR="00E14754" w:rsidRDefault="00E14754" w:rsidP="00E14754">
      <w:pPr>
        <w:widowControl w:val="0"/>
      </w:pPr>
      <w:r w:rsidRPr="00495C4D">
        <w:rPr>
          <w:b/>
        </w:rPr>
        <w:t>a)</w:t>
      </w:r>
      <w:r>
        <w:t xml:space="preserve"> Berechne aus diesen Angaben die Fahrwiderstandskraft bei 95 km/h.</w:t>
      </w:r>
    </w:p>
    <w:p w14:paraId="2EE1139A" w14:textId="77777777" w:rsidR="00E14754" w:rsidRDefault="00E14754" w:rsidP="00E14754">
      <w:pPr>
        <w:widowControl w:val="0"/>
      </w:pPr>
      <w:r w:rsidRPr="00495C4D">
        <w:rPr>
          <w:b/>
        </w:rPr>
        <w:t>b)</w:t>
      </w:r>
      <w:r>
        <w:t xml:space="preserve"> Berechne unter Verwendung der berechneten Fahrwiderstandskraft die mechanische Leistung, die zum Antrieb des Fahrzeuges auf ebener Strecke mit 95 km/h erforderlich ist.</w:t>
      </w:r>
    </w:p>
    <w:p w14:paraId="0BB9B744" w14:textId="77777777" w:rsidR="00E14754" w:rsidRDefault="00E14754" w:rsidP="00E14754">
      <w:pPr>
        <w:widowControl w:val="0"/>
      </w:pPr>
      <w:r w:rsidRPr="00495C4D">
        <w:rPr>
          <w:b/>
        </w:rPr>
        <w:t>c)</w:t>
      </w:r>
      <w:r>
        <w:t xml:space="preserve">  Berechne aus dieser die mechanische Arbeit, die bei ebener Strecke nötig ist, um dieses Fahrzeug 100 km weit zu bewegen.</w:t>
      </w:r>
    </w:p>
    <w:p w14:paraId="6EB867A5" w14:textId="77777777" w:rsidR="00E14754" w:rsidRDefault="00E14754" w:rsidP="00E14754">
      <w:pPr>
        <w:widowControl w:val="0"/>
      </w:pPr>
      <w:r w:rsidRPr="00495C4D">
        <w:rPr>
          <w:b/>
        </w:rPr>
        <w:t>d)</w:t>
      </w:r>
      <w:r>
        <w:t xml:space="preserve"> Berechne daraus und unter der Annahme, dass das gegebene Fahrzeug bei 95 km/h einen Dieselverbrauch von rund 6,8 Liter pro 100 km hat, für diese Bedingungen den Wirkungsgrad.</w:t>
      </w:r>
    </w:p>
    <w:p w14:paraId="336D0AC5" w14:textId="77777777" w:rsidR="00E14754" w:rsidRDefault="00E14754" w:rsidP="00E14754">
      <w:pPr>
        <w:widowControl w:val="0"/>
      </w:pPr>
      <w:r>
        <w:sym w:font="Symbol" w:char="F02A"/>
      </w:r>
      <w:r>
        <w:sym w:font="Symbol" w:char="F02A"/>
      </w:r>
      <w:r>
        <w:sym w:font="Symbol" w:char="F02A"/>
      </w:r>
    </w:p>
    <w:p w14:paraId="7942FBB5" w14:textId="77777777" w:rsidR="00E14754" w:rsidRDefault="00E14754" w:rsidP="00E14754">
      <w:pPr>
        <w:widowControl w:val="0"/>
      </w:pPr>
    </w:p>
    <w:p w14:paraId="19BF4E49" w14:textId="2FCD16AB" w:rsidR="00E14754" w:rsidRDefault="00215B7B" w:rsidP="00E14754">
      <w:pPr>
        <w:widowControl w:val="0"/>
      </w:pPr>
      <w:hyperlink r:id="rId877" w:anchor="m547" w:history="1">
        <w:r w:rsidR="00E14754">
          <w:rPr>
            <w:rStyle w:val="Hyperlink"/>
            <w:sz w:val="22"/>
          </w:rPr>
          <w:t>5</w:t>
        </w:r>
        <w:bookmarkStart w:id="1605" w:name="_Hlt104098070"/>
        <w:bookmarkStart w:id="1606" w:name="_Hlt104096415"/>
        <w:bookmarkEnd w:id="1605"/>
        <w:r w:rsidR="00E14754">
          <w:rPr>
            <w:rStyle w:val="Hyperlink"/>
            <w:sz w:val="22"/>
          </w:rPr>
          <w:t>4</w:t>
        </w:r>
        <w:bookmarkEnd w:id="1606"/>
        <w:r w:rsidR="00E14754">
          <w:rPr>
            <w:rStyle w:val="Hyperlink"/>
            <w:sz w:val="22"/>
          </w:rPr>
          <w:t>7.</w:t>
        </w:r>
      </w:hyperlink>
      <w:r w:rsidR="00E1475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61"/>
      </w:tblGrid>
      <w:tr w:rsidR="00E14754" w:rsidRPr="0071784C" w14:paraId="12A34E67" w14:textId="77777777" w:rsidTr="00E14754">
        <w:tc>
          <w:tcPr>
            <w:tcW w:w="10061" w:type="dxa"/>
          </w:tcPr>
          <w:p w14:paraId="5B2AFFFD" w14:textId="7A281A61" w:rsidR="00E14754" w:rsidRPr="0071784C" w:rsidRDefault="00E14754" w:rsidP="00E14754">
            <w:pPr>
              <w:widowControl w:val="0"/>
            </w:pPr>
            <w:r w:rsidRPr="0071784C">
              <w:t xml:space="preserve">Ein Tank soll mit Hilfe einer Pumpe mit Wasser gefüllt werden. Der Tank hat für den Schlauch zwei Anschlüsse, oben und unten. Wie verhält es </w:t>
            </w:r>
            <w:r w:rsidR="00495C4D">
              <w:t xml:space="preserve">sich mit der Arbeit, die die Pumpe verrichten muss, </w:t>
            </w:r>
            <w:r w:rsidRPr="0071784C">
              <w:t>um den Tank vollständig zu füllen.</w:t>
            </w:r>
          </w:p>
          <w:p w14:paraId="1BAB72F7" w14:textId="77777777" w:rsidR="00E14754" w:rsidRPr="0071784C" w:rsidRDefault="00E14754" w:rsidP="00E14754">
            <w:pPr>
              <w:widowControl w:val="0"/>
            </w:pPr>
            <w:r w:rsidRPr="0071784C">
              <w:t>a) die Arbeit ist für den oberen und unteren Anschluss gleich groß.</w:t>
            </w:r>
          </w:p>
          <w:p w14:paraId="1B663058" w14:textId="77777777" w:rsidR="00E14754" w:rsidRPr="0071784C" w:rsidRDefault="00E14754" w:rsidP="00E14754">
            <w:pPr>
              <w:widowControl w:val="0"/>
            </w:pPr>
            <w:r w:rsidRPr="0071784C">
              <w:t>b) Die Arbeit ist beim Füllen durch den unteren Anschluss größer.</w:t>
            </w:r>
          </w:p>
          <w:p w14:paraId="3A5965CD" w14:textId="77777777" w:rsidR="00E14754" w:rsidRPr="0071784C" w:rsidRDefault="00E14754" w:rsidP="00E14754">
            <w:pPr>
              <w:widowControl w:val="0"/>
            </w:pPr>
            <w:r w:rsidRPr="0071784C">
              <w:t>c) die Arbeit ist beim Füllen durch den oberen Anschluss größer.</w:t>
            </w:r>
          </w:p>
        </w:tc>
      </w:tr>
      <w:tr w:rsidR="00E14754" w:rsidRPr="0071784C" w14:paraId="0A1BAE82" w14:textId="77777777" w:rsidTr="00E14754">
        <w:tc>
          <w:tcPr>
            <w:tcW w:w="10061" w:type="dxa"/>
          </w:tcPr>
          <w:p w14:paraId="1E039299" w14:textId="77777777" w:rsidR="00E14754" w:rsidRPr="0071784C" w:rsidRDefault="00215B7B" w:rsidP="00E14754">
            <w:pPr>
              <w:widowControl w:val="0"/>
            </w:pPr>
            <w:r>
              <w:rPr>
                <w:noProof/>
              </w:rPr>
              <w:lastRenderedPageBreak/>
              <w:pict w14:anchorId="402BBF8A">
                <v:shape id="Bild 198" o:spid="_x0000_i1309" type="#_x0000_t75" alt="m547" style="width:354pt;height:96pt;visibility:visible">
                  <v:imagedata r:id="rId878" o:title="m547"/>
                </v:shape>
              </w:pict>
            </w:r>
          </w:p>
        </w:tc>
      </w:tr>
    </w:tbl>
    <w:p w14:paraId="63026A2C" w14:textId="77777777" w:rsidR="00E14754" w:rsidRDefault="00E14754" w:rsidP="00E14754">
      <w:pPr>
        <w:widowControl w:val="0"/>
      </w:pPr>
    </w:p>
    <w:p w14:paraId="6EAFF59F" w14:textId="77777777" w:rsidR="00E14754" w:rsidRDefault="00E14754" w:rsidP="00E14754">
      <w:pPr>
        <w:widowControl w:val="0"/>
      </w:pPr>
      <w:r>
        <w:sym w:font="Symbol" w:char="F02A"/>
      </w:r>
      <w:r>
        <w:sym w:font="Symbol" w:char="F02A"/>
      </w:r>
    </w:p>
    <w:p w14:paraId="6F6EB438" w14:textId="69EB684C" w:rsidR="00E14754" w:rsidRDefault="00E14754" w:rsidP="00E14754">
      <w:pPr>
        <w:widowControl w:val="0"/>
      </w:pPr>
      <w:r>
        <w:rPr>
          <w:color w:val="FF0000"/>
        </w:rPr>
        <w:sym w:font="Symbol" w:char="F02A"/>
      </w:r>
      <w:hyperlink r:id="rId879" w:anchor="m673" w:history="1">
        <w:r>
          <w:rPr>
            <w:rStyle w:val="Hyperlink"/>
            <w:sz w:val="22"/>
          </w:rPr>
          <w:t>6</w:t>
        </w:r>
        <w:bookmarkStart w:id="1607" w:name="_Hlt191781037"/>
        <w:r>
          <w:rPr>
            <w:rStyle w:val="Hyperlink"/>
            <w:sz w:val="22"/>
          </w:rPr>
          <w:t>7</w:t>
        </w:r>
        <w:bookmarkEnd w:id="1607"/>
        <w:r>
          <w:rPr>
            <w:rStyle w:val="Hyperlink"/>
            <w:sz w:val="22"/>
          </w:rPr>
          <w:t>3</w:t>
        </w:r>
      </w:hyperlink>
      <w:r>
        <w:t>. Wie lange braucht eine Pumpe mit der Leistung 12 kW, um 15 000 Liter Wasser (m=15 000 kg) aus 15m Tiefe zu fördern?</w:t>
      </w:r>
    </w:p>
    <w:p w14:paraId="0504B212" w14:textId="77777777" w:rsidR="00E14754" w:rsidRDefault="00E14754" w:rsidP="00E14754">
      <w:pPr>
        <w:widowControl w:val="0"/>
      </w:pPr>
      <w:r>
        <w:sym w:font="Symbol" w:char="F02A"/>
      </w:r>
      <w:r>
        <w:sym w:font="Symbol" w:char="F02A"/>
      </w:r>
    </w:p>
    <w:p w14:paraId="20301B68" w14:textId="77777777" w:rsidR="00E14754" w:rsidRDefault="00E14754" w:rsidP="00E14754">
      <w:pPr>
        <w:widowControl w:val="0"/>
      </w:pPr>
    </w:p>
    <w:p w14:paraId="70982777" w14:textId="070D2512" w:rsidR="00E14754" w:rsidRDefault="00215B7B" w:rsidP="00E14754">
      <w:pPr>
        <w:widowControl w:val="0"/>
      </w:pPr>
      <w:hyperlink r:id="rId880" w:anchor="m674" w:history="1">
        <w:r w:rsidR="00E14754">
          <w:rPr>
            <w:rStyle w:val="Hyperlink"/>
            <w:sz w:val="22"/>
          </w:rPr>
          <w:t>6</w:t>
        </w:r>
        <w:bookmarkStart w:id="1608" w:name="_Hlt193150902"/>
        <w:r w:rsidR="00E14754">
          <w:rPr>
            <w:rStyle w:val="Hyperlink"/>
            <w:sz w:val="22"/>
          </w:rPr>
          <w:t>7</w:t>
        </w:r>
        <w:bookmarkEnd w:id="1608"/>
        <w:r w:rsidR="00E14754">
          <w:rPr>
            <w:rStyle w:val="Hyperlink"/>
            <w:sz w:val="22"/>
          </w:rPr>
          <w:t>4.</w:t>
        </w:r>
      </w:hyperlink>
      <w:r w:rsidR="00E14754">
        <w:t xml:space="preserve"> Begründe, warum das Produkt aus W und t als Maß für die mechanische Leistung nicht sinnvoll wäre. </w:t>
      </w:r>
    </w:p>
    <w:p w14:paraId="182EF366" w14:textId="77777777" w:rsidR="00E14754" w:rsidRDefault="00E14754" w:rsidP="00E14754">
      <w:pPr>
        <w:widowControl w:val="0"/>
      </w:pPr>
      <w:r>
        <w:sym w:font="Symbol" w:char="F02A"/>
      </w:r>
    </w:p>
    <w:bookmarkStart w:id="1609" w:name="_Hlt193150938"/>
    <w:p w14:paraId="5C3C4A93" w14:textId="2A4650E0" w:rsidR="00E14754" w:rsidRDefault="00E14754" w:rsidP="00E14754">
      <w:pPr>
        <w:pStyle w:val="Vorgabetext"/>
        <w:rPr>
          <w:rFonts w:ascii="Arial" w:hAnsi="Arial"/>
          <w:sz w:val="22"/>
        </w:rPr>
      </w:pPr>
      <w:r>
        <w:rPr>
          <w:rFonts w:ascii="Arial" w:hAnsi="Arial"/>
          <w:sz w:val="22"/>
        </w:rPr>
        <w:fldChar w:fldCharType="begin"/>
      </w:r>
      <w:r w:rsidR="00626526">
        <w:rPr>
          <w:rFonts w:ascii="Arial" w:hAnsi="Arial"/>
          <w:sz w:val="22"/>
        </w:rPr>
        <w:instrText>HYPERLINK "lsgmech.docx" \l "m681"</w:instrText>
      </w:r>
      <w:r>
        <w:rPr>
          <w:rFonts w:ascii="Arial" w:hAnsi="Arial"/>
          <w:sz w:val="22"/>
        </w:rPr>
        <w:fldChar w:fldCharType="separate"/>
      </w:r>
      <w:r>
        <w:rPr>
          <w:rStyle w:val="Hyperlink"/>
          <w:sz w:val="22"/>
        </w:rPr>
        <w:t>681.</w:t>
      </w:r>
      <w:r>
        <w:rPr>
          <w:rFonts w:ascii="Arial" w:hAnsi="Arial"/>
          <w:sz w:val="22"/>
        </w:rPr>
        <w:fldChar w:fldCharType="end"/>
      </w:r>
      <w:bookmarkEnd w:id="1609"/>
      <w:r>
        <w:rPr>
          <w:rFonts w:ascii="Arial" w:hAnsi="Arial"/>
          <w:sz w:val="22"/>
        </w:rPr>
        <w:t xml:space="preserve"> Stangenklettern im Sportunterricht</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14:paraId="1005BDED" w14:textId="77777777" w:rsidR="00E14754" w:rsidRDefault="00E14754" w:rsidP="00E14754">
      <w:pPr>
        <w:pStyle w:val="Vorgabetext"/>
        <w:rPr>
          <w:rFonts w:ascii="Arial" w:hAnsi="Arial"/>
          <w:sz w:val="22"/>
        </w:rPr>
      </w:pPr>
      <w:r>
        <w:rPr>
          <w:rFonts w:ascii="Arial" w:hAnsi="Arial"/>
          <w:sz w:val="22"/>
        </w:rPr>
        <w:t>Wer verrichtet mehr Arbeit? Berechne!</w:t>
      </w:r>
    </w:p>
    <w:p w14:paraId="4753DC61" w14:textId="77777777" w:rsidR="00E14754" w:rsidRDefault="00E14754" w:rsidP="00E14754">
      <w:pPr>
        <w:widowControl w:val="0"/>
      </w:pPr>
      <w:r>
        <w:t>Fred wiegt 35 kg und klettert 5 m hoch. Paul wiegt 43 kg und schafft nur 4m.</w:t>
      </w:r>
      <w:r>
        <w:br/>
      </w:r>
      <w:r>
        <w:sym w:font="Symbol" w:char="F02A"/>
      </w:r>
      <w:r>
        <w:sym w:font="Symbol" w:char="F02A"/>
      </w:r>
    </w:p>
    <w:p w14:paraId="773A4050" w14:textId="77777777" w:rsidR="00E14754" w:rsidRDefault="00E14754" w:rsidP="00E14754">
      <w:pPr>
        <w:widowControl w:val="0"/>
      </w:pPr>
    </w:p>
    <w:bookmarkStart w:id="1610" w:name="_Hlt216930206"/>
    <w:p w14:paraId="10C23D6B" w14:textId="0F8B0F17" w:rsidR="00E14754" w:rsidRDefault="00E14754" w:rsidP="00E14754">
      <w:pPr>
        <w:widowControl w:val="0"/>
      </w:pPr>
      <w:r>
        <w:fldChar w:fldCharType="begin"/>
      </w:r>
      <w:r w:rsidR="00626526">
        <w:instrText>HYPERLINK "lsgmech.docx" \l "m710"</w:instrText>
      </w:r>
      <w:r>
        <w:fldChar w:fldCharType="separate"/>
      </w:r>
      <w:r>
        <w:rPr>
          <w:rStyle w:val="Hyperlink"/>
          <w:sz w:val="22"/>
        </w:rPr>
        <w:t>7</w:t>
      </w:r>
      <w:bookmarkStart w:id="1611" w:name="_Hlt216930343"/>
      <w:r>
        <w:rPr>
          <w:rStyle w:val="Hyperlink"/>
          <w:sz w:val="22"/>
        </w:rPr>
        <w:t>1</w:t>
      </w:r>
      <w:bookmarkStart w:id="1612" w:name="_Hlt216930398"/>
      <w:bookmarkEnd w:id="1611"/>
      <w:r>
        <w:rPr>
          <w:rStyle w:val="Hyperlink"/>
          <w:sz w:val="22"/>
        </w:rPr>
        <w:t>0</w:t>
      </w:r>
      <w:bookmarkEnd w:id="1612"/>
      <w:r>
        <w:rPr>
          <w:rStyle w:val="Hyperlink"/>
          <w:sz w:val="22"/>
        </w:rPr>
        <w:t>.</w:t>
      </w:r>
      <w:r>
        <w:fldChar w:fldCharType="end"/>
      </w:r>
      <w:bookmarkEnd w:id="1610"/>
      <w:r>
        <w:t xml:space="preserve"> Frau Meier und Frau Schmidt wohnen im gleichen Haus genau übereinander.  Beide haben auf ihren Fensterbrettern völlig gleiche Blumentöpfe. Die Töpfe von Frau Schmidt haben den doppelten Abstand zum Boden wie die Töpfe von Frau Meier.</w:t>
      </w:r>
    </w:p>
    <w:p w14:paraId="06BAEB32" w14:textId="77777777" w:rsidR="00E14754" w:rsidRDefault="00E14754" w:rsidP="00E14754">
      <w:pPr>
        <w:widowControl w:val="0"/>
      </w:pPr>
      <w:r>
        <w:t>Beim Quatschen am Fenster stoßen beide Frauen im Eifer einen Blumentopf vom Fensterbrett. Vergleichen Sie die Aufschlaggeschwindigkeiten der beiden Töpfe.</w:t>
      </w:r>
    </w:p>
    <w:p w14:paraId="4BDD8EEB" w14:textId="77777777" w:rsidR="00E14754" w:rsidRDefault="00E14754" w:rsidP="00E14754">
      <w:pPr>
        <w:widowControl w:val="0"/>
      </w:pPr>
      <w:r>
        <w:sym w:font="Symbol" w:char="F02A"/>
      </w:r>
      <w:r>
        <w:sym w:font="Symbol" w:char="F02A"/>
      </w:r>
    </w:p>
    <w:p w14:paraId="0DC0983A" w14:textId="77777777" w:rsidR="00E14754" w:rsidRDefault="00E14754" w:rsidP="00E14754">
      <w:pPr>
        <w:widowControl w:val="0"/>
      </w:pPr>
    </w:p>
    <w:p w14:paraId="309CAE28" w14:textId="1E53E7E0" w:rsidR="00E14754" w:rsidRDefault="00E14754" w:rsidP="00E14754">
      <w:pPr>
        <w:widowControl w:val="0"/>
      </w:pPr>
      <w:r>
        <w:rPr>
          <w:color w:val="FF0000"/>
        </w:rPr>
        <w:sym w:font="Symbol" w:char="F02A"/>
      </w:r>
      <w:hyperlink r:id="rId881" w:anchor="m725" w:history="1">
        <w:r>
          <w:rPr>
            <w:rStyle w:val="Hyperlink"/>
            <w:sz w:val="22"/>
          </w:rPr>
          <w:t>725.</w:t>
        </w:r>
      </w:hyperlink>
      <w:r>
        <w:t xml:space="preserve"> Ein Hubschrauber hat eine Masse von 5,6 t und fliegt in 250 m Höhe mit 180 km/h. Vergleichen Sie seine potenzielle und kinetische Energie miteinander.</w:t>
      </w:r>
    </w:p>
    <w:p w14:paraId="05D1FA25" w14:textId="77777777" w:rsidR="00E14754" w:rsidRDefault="00E14754" w:rsidP="00E14754">
      <w:pPr>
        <w:widowControl w:val="0"/>
      </w:pPr>
      <w:r>
        <w:sym w:font="Symbol" w:char="F02A"/>
      </w:r>
      <w:r>
        <w:sym w:font="Symbol" w:char="F02A"/>
      </w:r>
    </w:p>
    <w:p w14:paraId="6376071A" w14:textId="77777777" w:rsidR="00E14754" w:rsidRDefault="00E14754" w:rsidP="00E14754">
      <w:pPr>
        <w:widowControl w:val="0"/>
      </w:pPr>
    </w:p>
    <w:p w14:paraId="41FB49FC" w14:textId="13F34908" w:rsidR="00E14754" w:rsidRDefault="00E14754" w:rsidP="00E14754">
      <w:pPr>
        <w:widowControl w:val="0"/>
      </w:pPr>
      <w:r>
        <w:rPr>
          <w:color w:val="FF0000"/>
        </w:rPr>
        <w:sym w:font="Symbol" w:char="F02A"/>
      </w:r>
      <w:hyperlink r:id="rId882" w:anchor="m770" w:history="1">
        <w:r w:rsidRPr="00FA5156">
          <w:rPr>
            <w:rStyle w:val="Hyperlink"/>
            <w:sz w:val="22"/>
          </w:rPr>
          <w:t>770.</w:t>
        </w:r>
      </w:hyperlink>
      <w:r w:rsidRPr="00EF2F48">
        <w:t xml:space="preserve"> Eine Skiläuferin (m=50kg) fährt einen 40m langen Abhang mit dem Neigungswinkel von 40° hinab. Welche Geschwindigkeit und welche kinetische Energie erreicht sie am Fußpunkt des Hanges, wenn </w:t>
      </w:r>
      <w:r w:rsidRPr="00EF2F48">
        <w:br/>
        <w:t xml:space="preserve">a) die Bewegung völlig reibungsfrei erfolgt? </w:t>
      </w:r>
      <w:r w:rsidRPr="00EF2F48">
        <w:br/>
        <w:t xml:space="preserve">b)wenn Reibung mit einer Gleitreibungszahl f(gl)=0,1 vorliegt? </w:t>
      </w:r>
      <w:r w:rsidRPr="00EF2F48">
        <w:br/>
        <w:t>Wie groß ist der Unterschied bei</w:t>
      </w:r>
      <w:r>
        <w:t>d</w:t>
      </w:r>
      <w:r w:rsidRPr="00EF2F48">
        <w:t xml:space="preserve">er Energien? </w:t>
      </w:r>
      <w:r w:rsidRPr="00EF2F48">
        <w:br/>
        <w:t xml:space="preserve">Wodurch wird diese Differenz hervorgerufen? </w:t>
      </w:r>
    </w:p>
    <w:p w14:paraId="605224B5" w14:textId="77777777" w:rsidR="00E14754" w:rsidRDefault="00E14754" w:rsidP="00E14754">
      <w:pPr>
        <w:widowControl w:val="0"/>
      </w:pPr>
      <w:r>
        <w:sym w:font="Symbol" w:char="F02A"/>
      </w:r>
      <w:r>
        <w:sym w:font="Symbol" w:char="F02A"/>
      </w:r>
    </w:p>
    <w:p w14:paraId="4A571DA1" w14:textId="77777777" w:rsidR="00E14754" w:rsidRDefault="00E14754" w:rsidP="00E14754">
      <w:pPr>
        <w:widowControl w:val="0"/>
      </w:pPr>
    </w:p>
    <w:p w14:paraId="0B187638" w14:textId="77456469" w:rsidR="00E14754" w:rsidRPr="006E1ED9" w:rsidRDefault="00E14754" w:rsidP="00E14754">
      <w:pPr>
        <w:pStyle w:val="Vorgabetext"/>
        <w:rPr>
          <w:rFonts w:ascii="Arial" w:hAnsi="Arial"/>
          <w:sz w:val="22"/>
        </w:rPr>
      </w:pPr>
      <w:r>
        <w:rPr>
          <w:color w:val="FF0000"/>
          <w:sz w:val="22"/>
        </w:rPr>
        <w:sym w:font="Symbol" w:char="F02A"/>
      </w:r>
      <w:hyperlink r:id="rId883" w:anchor="m782" w:history="1">
        <w:r w:rsidRPr="006E1ED9">
          <w:rPr>
            <w:rStyle w:val="Hyperlink"/>
            <w:sz w:val="22"/>
          </w:rPr>
          <w:t>782.</w:t>
        </w:r>
      </w:hyperlink>
      <w:r w:rsidRPr="006E1ED9">
        <w:rPr>
          <w:rFonts w:ascii="Arial" w:hAnsi="Arial"/>
          <w:sz w:val="22"/>
        </w:rPr>
        <w:t xml:space="preserve"> Ein Schlitten befindet sich in 20 m Höhe. Schlitten und Fahrer wiegen zusammen 45 kg. Am Ende der Abfahrt hat der Schlitten eine Geschwindigkeit von 10 km/h erreicht.</w:t>
      </w:r>
    </w:p>
    <w:p w14:paraId="447BF5D2" w14:textId="77777777" w:rsidR="00E14754" w:rsidRPr="006E1ED9" w:rsidRDefault="00E14754" w:rsidP="00E14754">
      <w:pPr>
        <w:pStyle w:val="Vorgabetext"/>
        <w:rPr>
          <w:rFonts w:ascii="Arial" w:hAnsi="Arial"/>
          <w:sz w:val="22"/>
        </w:rPr>
      </w:pPr>
      <w:r w:rsidRPr="006E1ED9">
        <w:rPr>
          <w:rFonts w:ascii="Arial" w:hAnsi="Arial"/>
          <w:sz w:val="22"/>
        </w:rPr>
        <w:t>a) Berechne die beiden mechanischen Energien. (4)</w:t>
      </w:r>
    </w:p>
    <w:p w14:paraId="62924AF6" w14:textId="77777777" w:rsidR="00E14754" w:rsidRDefault="00E14754" w:rsidP="00E14754">
      <w:pPr>
        <w:pStyle w:val="Vorgabetext"/>
        <w:rPr>
          <w:rFonts w:ascii="Arial" w:hAnsi="Arial"/>
          <w:sz w:val="22"/>
        </w:rPr>
      </w:pPr>
      <w:r w:rsidRPr="006E1ED9">
        <w:rPr>
          <w:rFonts w:ascii="Arial" w:hAnsi="Arial"/>
          <w:sz w:val="22"/>
        </w:rPr>
        <w:t>b) Berechne den Wirkungsgrad in Prozent! (2)</w:t>
      </w:r>
    </w:p>
    <w:p w14:paraId="215298C2" w14:textId="77777777" w:rsidR="00E14754" w:rsidRDefault="00E14754" w:rsidP="00E14754">
      <w:pPr>
        <w:pStyle w:val="Vorgabetext"/>
        <w:rPr>
          <w:rFonts w:ascii="Arial" w:hAnsi="Arial"/>
        </w:rPr>
      </w:pPr>
      <w:r>
        <w:rPr>
          <w:sz w:val="22"/>
        </w:rPr>
        <w:sym w:font="Symbol" w:char="F02A"/>
      </w:r>
      <w:r>
        <w:rPr>
          <w:sz w:val="22"/>
        </w:rPr>
        <w:sym w:font="Symbol" w:char="F02A"/>
      </w:r>
      <w:r>
        <w:rPr>
          <w:sz w:val="22"/>
        </w:rPr>
        <w:sym w:font="Symbol" w:char="F02A"/>
      </w:r>
    </w:p>
    <w:p w14:paraId="78BB18B3" w14:textId="77777777" w:rsidR="00E14754" w:rsidRDefault="00E14754" w:rsidP="00E14754">
      <w:pPr>
        <w:pStyle w:val="Vorgabetext"/>
        <w:rPr>
          <w:rFonts w:ascii="Arial" w:hAnsi="Arial"/>
        </w:rPr>
      </w:pPr>
    </w:p>
    <w:p w14:paraId="3CAF7D25" w14:textId="3C2A0C4D" w:rsidR="00E14754" w:rsidRPr="00D77967" w:rsidRDefault="00215B7B" w:rsidP="00E14754">
      <w:pPr>
        <w:pStyle w:val="Vorgabetext"/>
        <w:rPr>
          <w:rFonts w:ascii="Arial" w:hAnsi="Arial"/>
        </w:rPr>
      </w:pPr>
      <w:hyperlink r:id="rId884" w:anchor="m783" w:history="1">
        <w:r w:rsidR="00E14754" w:rsidRPr="006E1ED9">
          <w:rPr>
            <w:rStyle w:val="Hyperlink"/>
          </w:rPr>
          <w:t>783</w:t>
        </w:r>
      </w:hyperlink>
      <w:r w:rsidR="00E14754" w:rsidRPr="00D77967">
        <w:rPr>
          <w:rFonts w:ascii="Arial" w:hAnsi="Arial"/>
        </w:rPr>
        <w:t xml:space="preserve"> Welche Energieform ist jeweils gespeichert? </w:t>
      </w:r>
    </w:p>
    <w:p w14:paraId="3360C07F" w14:textId="77777777" w:rsidR="00E14754" w:rsidRPr="00D77967" w:rsidRDefault="00E14754" w:rsidP="00E14754">
      <w:pPr>
        <w:pStyle w:val="Vorgabetext"/>
        <w:rPr>
          <w:rFonts w:ascii="Arial" w:hAnsi="Arial"/>
        </w:rPr>
      </w:pPr>
      <w:r w:rsidRPr="00D77967">
        <w:rPr>
          <w:rFonts w:ascii="Arial" w:hAnsi="Arial"/>
        </w:rPr>
        <w:t>a) aufgeladener Akku</w:t>
      </w:r>
    </w:p>
    <w:p w14:paraId="21C589A0" w14:textId="77777777" w:rsidR="00E14754" w:rsidRPr="00D77967" w:rsidRDefault="00E14754" w:rsidP="00E14754">
      <w:pPr>
        <w:pStyle w:val="Vorgabetext"/>
        <w:rPr>
          <w:rFonts w:ascii="Arial" w:hAnsi="Arial"/>
        </w:rPr>
      </w:pPr>
      <w:r w:rsidRPr="00D77967">
        <w:rPr>
          <w:rFonts w:ascii="Arial" w:hAnsi="Arial"/>
        </w:rPr>
        <w:t>b) Brot</w:t>
      </w:r>
    </w:p>
    <w:p w14:paraId="323D8F86" w14:textId="77777777" w:rsidR="00E14754" w:rsidRPr="00D77967" w:rsidRDefault="00E14754" w:rsidP="00E14754">
      <w:pPr>
        <w:pStyle w:val="Vorgabetext"/>
        <w:rPr>
          <w:rFonts w:ascii="Arial" w:hAnsi="Arial"/>
        </w:rPr>
      </w:pPr>
      <w:r w:rsidRPr="00D77967">
        <w:rPr>
          <w:rFonts w:ascii="Arial" w:hAnsi="Arial"/>
        </w:rPr>
        <w:t>c) Wärmflasche</w:t>
      </w:r>
    </w:p>
    <w:p w14:paraId="7EB7DDB2" w14:textId="77777777" w:rsidR="00E14754" w:rsidRPr="00D77967" w:rsidRDefault="00E14754" w:rsidP="00E14754">
      <w:pPr>
        <w:pStyle w:val="Vorgabetext"/>
        <w:rPr>
          <w:rFonts w:ascii="Arial" w:hAnsi="Arial"/>
        </w:rPr>
      </w:pPr>
      <w:r>
        <w:rPr>
          <w:rFonts w:ascii="Arial" w:hAnsi="Arial"/>
        </w:rPr>
        <w:lastRenderedPageBreak/>
        <w:t xml:space="preserve">d) Wasser im Stausee </w:t>
      </w:r>
    </w:p>
    <w:p w14:paraId="6EC0E395" w14:textId="77777777" w:rsidR="00E14754" w:rsidRPr="00D77967" w:rsidRDefault="00E14754" w:rsidP="00E14754">
      <w:pPr>
        <w:pStyle w:val="Vorgabetext"/>
        <w:rPr>
          <w:rFonts w:ascii="Arial" w:hAnsi="Arial"/>
        </w:rPr>
      </w:pPr>
      <w:r>
        <w:rPr>
          <w:sz w:val="22"/>
        </w:rPr>
        <w:sym w:font="Symbol" w:char="F02A"/>
      </w:r>
    </w:p>
    <w:p w14:paraId="78E7B6F3" w14:textId="3426BF10" w:rsidR="00E14754" w:rsidRPr="00D77967" w:rsidRDefault="00215B7B" w:rsidP="00E14754">
      <w:pPr>
        <w:pStyle w:val="Vorgabetext"/>
        <w:rPr>
          <w:rFonts w:ascii="Arial" w:hAnsi="Arial"/>
        </w:rPr>
      </w:pPr>
      <w:hyperlink r:id="rId885" w:anchor="m784" w:history="1">
        <w:r w:rsidR="00E14754" w:rsidRPr="006E1ED9">
          <w:rPr>
            <w:rStyle w:val="Hyperlink"/>
          </w:rPr>
          <w:t xml:space="preserve">784. </w:t>
        </w:r>
      </w:hyperlink>
      <w:r w:rsidR="00E14754" w:rsidRPr="00D77967">
        <w:rPr>
          <w:rFonts w:ascii="Arial" w:hAnsi="Arial"/>
        </w:rPr>
        <w:t xml:space="preserve"> Welche Energieumwandlungen </w:t>
      </w:r>
      <w:proofErr w:type="gramStart"/>
      <w:r w:rsidR="00E14754" w:rsidRPr="00D77967">
        <w:rPr>
          <w:rFonts w:ascii="Arial" w:hAnsi="Arial"/>
        </w:rPr>
        <w:t>findet</w:t>
      </w:r>
      <w:proofErr w:type="gramEnd"/>
      <w:r w:rsidR="00E14754" w:rsidRPr="00D77967">
        <w:rPr>
          <w:rFonts w:ascii="Arial" w:hAnsi="Arial"/>
        </w:rPr>
        <w:t xml:space="preserve"> jeweils statt</w:t>
      </w:r>
    </w:p>
    <w:p w14:paraId="6C6270CD" w14:textId="77777777" w:rsidR="00E14754" w:rsidRPr="00D77967" w:rsidRDefault="00E14754" w:rsidP="00E14754">
      <w:pPr>
        <w:pStyle w:val="Vorgabetext"/>
        <w:rPr>
          <w:rFonts w:ascii="Arial" w:hAnsi="Arial"/>
        </w:rPr>
      </w:pPr>
      <w:r w:rsidRPr="00D77967">
        <w:rPr>
          <w:rFonts w:ascii="Arial" w:hAnsi="Arial"/>
        </w:rPr>
        <w:tab/>
        <w:t>- bei der elektrischen Zahnbürste</w:t>
      </w:r>
    </w:p>
    <w:p w14:paraId="178E514D" w14:textId="77777777" w:rsidR="00E14754" w:rsidRPr="00D77967" w:rsidRDefault="00E14754" w:rsidP="00E14754">
      <w:pPr>
        <w:pStyle w:val="Vorgabetext"/>
        <w:rPr>
          <w:rFonts w:ascii="Arial" w:hAnsi="Arial"/>
        </w:rPr>
      </w:pPr>
      <w:r w:rsidRPr="00D77967">
        <w:rPr>
          <w:rFonts w:ascii="Arial" w:hAnsi="Arial"/>
        </w:rPr>
        <w:tab/>
        <w:t>- in der Solarzelle</w:t>
      </w:r>
    </w:p>
    <w:p w14:paraId="49D1AEF2" w14:textId="77777777" w:rsidR="00E14754" w:rsidRPr="00D77967" w:rsidRDefault="00E14754" w:rsidP="00E14754">
      <w:pPr>
        <w:pStyle w:val="Vorgabetext"/>
        <w:rPr>
          <w:rFonts w:ascii="Arial" w:hAnsi="Arial"/>
        </w:rPr>
      </w:pPr>
      <w:r w:rsidRPr="00D77967">
        <w:rPr>
          <w:rFonts w:ascii="Arial" w:hAnsi="Arial"/>
        </w:rPr>
        <w:tab/>
        <w:t>- beim Dynamo</w:t>
      </w:r>
    </w:p>
    <w:p w14:paraId="0C3147B1" w14:textId="77777777" w:rsidR="00E14754" w:rsidRPr="00D77967" w:rsidRDefault="00E14754" w:rsidP="00E14754">
      <w:pPr>
        <w:pStyle w:val="Vorgabetext"/>
        <w:rPr>
          <w:rFonts w:ascii="Arial" w:hAnsi="Arial"/>
        </w:rPr>
      </w:pPr>
      <w:r w:rsidRPr="00D77967">
        <w:rPr>
          <w:rFonts w:ascii="Arial" w:hAnsi="Arial"/>
        </w:rPr>
        <w:tab/>
        <w:t>- Holzkohlengrill</w:t>
      </w:r>
      <w:r>
        <w:rPr>
          <w:rFonts w:ascii="Arial" w:hAnsi="Arial"/>
        </w:rPr>
        <w:t xml:space="preserve"> </w:t>
      </w:r>
    </w:p>
    <w:p w14:paraId="5998199B" w14:textId="77777777" w:rsidR="00E14754" w:rsidRPr="006E1ED9" w:rsidRDefault="00E14754" w:rsidP="00E14754">
      <w:pPr>
        <w:pStyle w:val="Vorgabetext"/>
        <w:rPr>
          <w:rFonts w:ascii="Arial" w:hAnsi="Arial"/>
          <w:sz w:val="22"/>
        </w:rPr>
      </w:pPr>
      <w:r>
        <w:rPr>
          <w:sz w:val="22"/>
        </w:rPr>
        <w:sym w:font="Symbol" w:char="F02A"/>
      </w:r>
    </w:p>
    <w:p w14:paraId="3B1B3403" w14:textId="4D7CA187" w:rsidR="00E14754" w:rsidRDefault="00E14754" w:rsidP="00E14754">
      <w:pPr>
        <w:widowControl w:val="0"/>
      </w:pPr>
      <w:r>
        <w:rPr>
          <w:color w:val="FF0000"/>
        </w:rPr>
        <w:sym w:font="Symbol" w:char="F02A"/>
      </w:r>
      <w:hyperlink r:id="rId886" w:anchor="m791" w:history="1">
        <w:r w:rsidRPr="00AF0FF7">
          <w:rPr>
            <w:rStyle w:val="Hyperlink"/>
            <w:sz w:val="22"/>
          </w:rPr>
          <w:t>791.</w:t>
        </w:r>
      </w:hyperlink>
      <w:r>
        <w:t xml:space="preserve"> Beim Bogenschießen wird ein Sportbogen verwendet, für den annähernd F~s² gilt. Dabei ist F Kraft, mit der der Bogen gespannt wird und s der Weg, um den der Pfeil </w:t>
      </w:r>
      <w:r w:rsidR="004A02B3">
        <w:t>dabei n</w:t>
      </w:r>
      <w:r>
        <w:t>ach hinten gezogen wird.</w:t>
      </w:r>
    </w:p>
    <w:p w14:paraId="1DA735BA" w14:textId="77777777" w:rsidR="00E14754" w:rsidRDefault="00E14754" w:rsidP="00E14754">
      <w:pPr>
        <w:widowControl w:val="0"/>
      </w:pPr>
      <w:r>
        <w:t>Um den Bogen um 5 cm zu spannen, ist eine Kraft von 10 N notwendig.</w:t>
      </w:r>
    </w:p>
    <w:p w14:paraId="32C4E3DB" w14:textId="68AE54D5" w:rsidR="00E14754" w:rsidRDefault="00E14754" w:rsidP="00E14754">
      <w:pPr>
        <w:widowControl w:val="0"/>
      </w:pPr>
      <w:r>
        <w:t>a) Berechnen Sie die Kraft, die notwendig ist, damit der Bogen um 25 cm gespannt wird.</w:t>
      </w:r>
    </w:p>
    <w:p w14:paraId="466626BE" w14:textId="77777777" w:rsidR="00D92163" w:rsidRDefault="00D92163" w:rsidP="00E14754">
      <w:pPr>
        <w:widowControl w:val="0"/>
      </w:pPr>
      <w:r>
        <w:t xml:space="preserve">b) Skizzieren Sie das F(s) –Diagramm für das Spannen des Bogens. </w:t>
      </w:r>
    </w:p>
    <w:p w14:paraId="57E92D39" w14:textId="77777777" w:rsidR="00E14754" w:rsidRDefault="00D92163" w:rsidP="00E14754">
      <w:pPr>
        <w:widowControl w:val="0"/>
      </w:pPr>
      <w:r>
        <w:t>c</w:t>
      </w:r>
      <w:r w:rsidR="00E14754">
        <w:t xml:space="preserve">) </w:t>
      </w:r>
      <w:r>
        <w:t>Begründen Sie mit Hilfe des Diagramms</w:t>
      </w:r>
      <w:r w:rsidR="00136690">
        <w:t>, dass der um 25 cm gespannte Bogen etwa 21 J Energie gespeichert hat.</w:t>
      </w:r>
    </w:p>
    <w:p w14:paraId="2778DA9F" w14:textId="77777777" w:rsidR="00E14754" w:rsidRDefault="00D92163" w:rsidP="00E14754">
      <w:pPr>
        <w:widowControl w:val="0"/>
      </w:pPr>
      <w:r>
        <w:t>d</w:t>
      </w:r>
      <w:r w:rsidR="00E14754">
        <w:t>) Welche Höhe erreicht der Pfeil mit 50 g Masse, wenn er völlig regelfremd senkrecht nach oben a</w:t>
      </w:r>
      <w:r w:rsidR="00433AD8">
        <w:t>b</w:t>
      </w:r>
      <w:r w:rsidR="00E14754">
        <w:t>geschossen wird.</w:t>
      </w:r>
    </w:p>
    <w:p w14:paraId="6267C35A" w14:textId="77777777" w:rsidR="00E14754" w:rsidRDefault="00E14754" w:rsidP="00E14754">
      <w:pPr>
        <w:widowControl w:val="0"/>
      </w:pPr>
      <w:r>
        <w:sym w:font="Symbol" w:char="F02A"/>
      </w:r>
      <w:r>
        <w:sym w:font="Symbol" w:char="F02A"/>
      </w:r>
      <w:r>
        <w:sym w:font="Symbol" w:char="F02A"/>
      </w:r>
      <w:r>
        <w:sym w:font="Symbol" w:char="F02A"/>
      </w:r>
      <w:r>
        <w:sym w:font="Symbol" w:char="F02A"/>
      </w:r>
    </w:p>
    <w:p w14:paraId="41BE3960" w14:textId="77777777" w:rsidR="00E14754" w:rsidRDefault="00E14754" w:rsidP="00E14754">
      <w:pPr>
        <w:widowControl w:val="0"/>
      </w:pPr>
    </w:p>
    <w:tbl>
      <w:tblPr>
        <w:tblW w:w="0" w:type="auto"/>
        <w:tblLook w:val="01E0" w:firstRow="1" w:lastRow="1" w:firstColumn="1" w:lastColumn="1" w:noHBand="0" w:noVBand="0"/>
      </w:tblPr>
      <w:tblGrid>
        <w:gridCol w:w="10061"/>
      </w:tblGrid>
      <w:tr w:rsidR="00E14754" w:rsidRPr="0071784C" w14:paraId="1170CD2B" w14:textId="77777777" w:rsidTr="00290065">
        <w:tc>
          <w:tcPr>
            <w:tcW w:w="10061" w:type="dxa"/>
            <w:shd w:val="clear" w:color="auto" w:fill="auto"/>
          </w:tcPr>
          <w:p w14:paraId="39ABDE02" w14:textId="414D9448" w:rsidR="00E14754" w:rsidRPr="0071784C" w:rsidRDefault="00215B7B" w:rsidP="00290065">
            <w:pPr>
              <w:widowControl w:val="0"/>
            </w:pPr>
            <w:hyperlink r:id="rId887" w:anchor="m795" w:history="1">
              <w:r w:rsidR="00E14754" w:rsidRPr="00290065">
                <w:rPr>
                  <w:rStyle w:val="Hyperlink"/>
                  <w:sz w:val="22"/>
                </w:rPr>
                <w:t>795.</w:t>
              </w:r>
            </w:hyperlink>
            <w:r w:rsidR="00E14754" w:rsidRPr="0071784C">
              <w:t xml:space="preserve"> Wilhelm T., ein junger, talentierter Bogenschütze darf sich einen neuen Bogen kaufen. Er kann den Bogen mit maximal 50 N spannen und seine Arme reichen für einen Bogenauszug von 40 cm. Im Sportbogenfachgeschäft stehen jede Menge Bogen zur Verfügung. Zu jedem Bogen liegt ein Datenblatt vor, das den Zusammenhang zwischen der Kraft und dem Auszug darstellt. Welchen Bogen sollte sich Wilhelm kaufen? Begründen Sie die Wahl.</w:t>
            </w:r>
          </w:p>
        </w:tc>
      </w:tr>
      <w:tr w:rsidR="00E14754" w:rsidRPr="0071784C" w14:paraId="35CE86D9" w14:textId="77777777" w:rsidTr="00290065">
        <w:tc>
          <w:tcPr>
            <w:tcW w:w="10061" w:type="dxa"/>
            <w:shd w:val="clear" w:color="auto" w:fill="auto"/>
          </w:tcPr>
          <w:p w14:paraId="2F7BA750" w14:textId="77777777" w:rsidR="00E14754" w:rsidRPr="0071784C" w:rsidRDefault="00215B7B" w:rsidP="00290065">
            <w:pPr>
              <w:widowControl w:val="0"/>
            </w:pPr>
            <w:r>
              <w:rPr>
                <w:noProof/>
              </w:rPr>
              <w:pict w14:anchorId="695FEC78">
                <v:shape id="Bild 199" o:spid="_x0000_i1310" type="#_x0000_t75" alt="m795" style="width:444pt;height:324pt;visibility:visible">
                  <v:imagedata r:id="rId888" o:title="m795"/>
                </v:shape>
              </w:pict>
            </w:r>
          </w:p>
        </w:tc>
      </w:tr>
    </w:tbl>
    <w:p w14:paraId="4F18040E" w14:textId="77777777" w:rsidR="00E14754" w:rsidRDefault="00E14754"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E14754" w:rsidRPr="0071784C" w14:paraId="17275971" w14:textId="77777777" w:rsidTr="00290065">
        <w:tc>
          <w:tcPr>
            <w:tcW w:w="5030" w:type="dxa"/>
            <w:tcBorders>
              <w:top w:val="nil"/>
              <w:left w:val="nil"/>
              <w:bottom w:val="nil"/>
              <w:right w:val="nil"/>
            </w:tcBorders>
            <w:shd w:val="clear" w:color="auto" w:fill="auto"/>
          </w:tcPr>
          <w:p w14:paraId="67606307" w14:textId="583E58A2" w:rsidR="00E14754" w:rsidRPr="0071784C" w:rsidRDefault="00215B7B" w:rsidP="00290065">
            <w:pPr>
              <w:widowControl w:val="0"/>
            </w:pPr>
            <w:hyperlink r:id="rId889" w:anchor="m796" w:history="1">
              <w:r w:rsidR="00E14754" w:rsidRPr="00290065">
                <w:rPr>
                  <w:rStyle w:val="Hyperlink"/>
                  <w:sz w:val="22"/>
                </w:rPr>
                <w:t>796.</w:t>
              </w:r>
            </w:hyperlink>
            <w:r w:rsidR="00E14754" w:rsidRPr="0071784C">
              <w:t xml:space="preserve"> Für einen Bogen werden bei verschiedenen Kräften die dazu gehörigen Auszugswege gemessen. Danach wird ein Pfeil mit 25 g Masse eingelegt und abgeschossen. </w:t>
            </w:r>
          </w:p>
          <w:p w14:paraId="77C3EA7E" w14:textId="77777777" w:rsidR="00E14754" w:rsidRPr="0071784C" w:rsidRDefault="00E14754" w:rsidP="00290065">
            <w:pPr>
              <w:widowControl w:val="0"/>
            </w:pPr>
            <w:r w:rsidRPr="0071784C">
              <w:t xml:space="preserve">a) Zeichnen Sie das F-s-Diagramm. (s: Abszisse) </w:t>
            </w:r>
          </w:p>
          <w:p w14:paraId="3207D3A4" w14:textId="77777777" w:rsidR="00E14754" w:rsidRPr="0071784C" w:rsidRDefault="00E14754" w:rsidP="00290065">
            <w:pPr>
              <w:widowControl w:val="0"/>
            </w:pPr>
            <w:r w:rsidRPr="0071784C">
              <w:t xml:space="preserve">b) Markieren Sie im Diagramm die im Bogen gespeicherte Energie. </w:t>
            </w:r>
          </w:p>
          <w:p w14:paraId="714F1BC2" w14:textId="77777777" w:rsidR="00E14754" w:rsidRPr="0071784C" w:rsidRDefault="00E14754" w:rsidP="00290065">
            <w:pPr>
              <w:widowControl w:val="0"/>
            </w:pPr>
            <w:r w:rsidRPr="0071784C">
              <w:t xml:space="preserve">c) Bestimmen Sie mit dem grafischen Taschenrechner die Energie, die im Bogen gespeichert ist. </w:t>
            </w:r>
          </w:p>
          <w:p w14:paraId="02E8D1E0" w14:textId="77777777" w:rsidR="00E14754" w:rsidRPr="0071784C" w:rsidRDefault="00E14754" w:rsidP="00290065">
            <w:pPr>
              <w:widowControl w:val="0"/>
            </w:pPr>
            <w:r w:rsidRPr="0071784C">
              <w:t xml:space="preserve">d) Welche maximale Geschwindigkeit erreicht der Pfeil beim Abschuss? </w:t>
            </w:r>
          </w:p>
          <w:p w14:paraId="38C81D2C" w14:textId="77777777" w:rsidR="00E14754" w:rsidRPr="0071784C" w:rsidRDefault="00E14754" w:rsidP="00290065">
            <w:pPr>
              <w:widowControl w:val="0"/>
            </w:pPr>
            <w:r w:rsidRPr="0071784C">
              <w:t xml:space="preserve">(Wenn Sie b) nicht gelöst haben, verwenden Sie für die Energie im Bogen 15 J) </w:t>
            </w:r>
          </w:p>
          <w:p w14:paraId="7013ED90" w14:textId="77777777" w:rsidR="00E14754" w:rsidRPr="0071784C" w:rsidRDefault="00E14754" w:rsidP="00290065">
            <w:pPr>
              <w:widowControl w:val="0"/>
            </w:pPr>
          </w:p>
          <w:p w14:paraId="478D9038" w14:textId="77777777" w:rsidR="00E14754" w:rsidRPr="0071784C" w:rsidRDefault="00215B7B" w:rsidP="00290065">
            <w:pPr>
              <w:widowControl w:val="0"/>
            </w:pPr>
            <w:r>
              <w:rPr>
                <w:noProof/>
              </w:rPr>
              <w:pict w14:anchorId="1FFFA18B">
                <v:shape id="Bild 200" o:spid="_x0000_i1311" type="#_x0000_t75" alt="m796" style="width:102pt;height:114pt;visibility:visible">
                  <v:imagedata r:id="rId890" o:title="m796"/>
                </v:shape>
              </w:pict>
            </w:r>
          </w:p>
          <w:p w14:paraId="1CE28532" w14:textId="77777777" w:rsidR="00E14754" w:rsidRPr="0071784C" w:rsidRDefault="00E14754" w:rsidP="00290065">
            <w:pPr>
              <w:widowControl w:val="0"/>
            </w:pPr>
          </w:p>
          <w:p w14:paraId="391C8244" w14:textId="77777777" w:rsidR="00E14754" w:rsidRPr="0071784C" w:rsidRDefault="00E14754" w:rsidP="00290065">
            <w:pPr>
              <w:widowControl w:val="0"/>
            </w:pPr>
          </w:p>
          <w:p w14:paraId="15BE3FE6" w14:textId="77777777" w:rsidR="00E14754" w:rsidRPr="0071784C" w:rsidRDefault="00E14754" w:rsidP="00290065">
            <w:pPr>
              <w:widowControl w:val="0"/>
            </w:pPr>
          </w:p>
        </w:tc>
        <w:tc>
          <w:tcPr>
            <w:tcW w:w="5031" w:type="dxa"/>
            <w:tcBorders>
              <w:top w:val="nil"/>
              <w:left w:val="nil"/>
              <w:bottom w:val="nil"/>
              <w:right w:val="nil"/>
            </w:tcBorders>
            <w:shd w:val="clear" w:color="auto" w:fill="auto"/>
          </w:tcPr>
          <w:p w14:paraId="3EA62230" w14:textId="77777777" w:rsidR="00E14754" w:rsidRPr="0071784C" w:rsidRDefault="00E14754" w:rsidP="0029006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1843"/>
            </w:tblGrid>
            <w:tr w:rsidR="00E14754" w:rsidRPr="0071784C" w14:paraId="322A084D" w14:textId="77777777" w:rsidTr="00290065">
              <w:tc>
                <w:tcPr>
                  <w:tcW w:w="1911" w:type="dxa"/>
                  <w:shd w:val="clear" w:color="auto" w:fill="E0E0E0"/>
                </w:tcPr>
                <w:p w14:paraId="067A57CB" w14:textId="77777777" w:rsidR="00E14754" w:rsidRPr="0071784C" w:rsidRDefault="00E14754" w:rsidP="00290065">
                  <w:pPr>
                    <w:widowControl w:val="0"/>
                    <w:jc w:val="center"/>
                  </w:pPr>
                  <w:bookmarkStart w:id="1613" w:name="_Hlk273083944"/>
                  <w:r w:rsidRPr="0071784C">
                    <w:t>Kraft F in N</w:t>
                  </w:r>
                </w:p>
              </w:tc>
              <w:tc>
                <w:tcPr>
                  <w:tcW w:w="1843" w:type="dxa"/>
                  <w:shd w:val="clear" w:color="auto" w:fill="E0E0E0"/>
                </w:tcPr>
                <w:p w14:paraId="1E86BDBF" w14:textId="77777777" w:rsidR="00E14754" w:rsidRPr="0071784C" w:rsidRDefault="00E14754" w:rsidP="00290065">
                  <w:pPr>
                    <w:widowControl w:val="0"/>
                    <w:jc w:val="center"/>
                  </w:pPr>
                  <w:r w:rsidRPr="0071784C">
                    <w:t>Dehnung s in m</w:t>
                  </w:r>
                </w:p>
              </w:tc>
            </w:tr>
            <w:tr w:rsidR="00E14754" w:rsidRPr="0071784C" w14:paraId="3466D094" w14:textId="77777777" w:rsidTr="00290065">
              <w:tc>
                <w:tcPr>
                  <w:tcW w:w="1911" w:type="dxa"/>
                  <w:shd w:val="clear" w:color="auto" w:fill="auto"/>
                </w:tcPr>
                <w:p w14:paraId="118D497E" w14:textId="77777777" w:rsidR="00E14754" w:rsidRPr="0071784C" w:rsidRDefault="00E14754" w:rsidP="00290065">
                  <w:pPr>
                    <w:widowControl w:val="0"/>
                    <w:jc w:val="center"/>
                  </w:pPr>
                  <w:r w:rsidRPr="0071784C">
                    <w:t>0</w:t>
                  </w:r>
                </w:p>
              </w:tc>
              <w:tc>
                <w:tcPr>
                  <w:tcW w:w="1843" w:type="dxa"/>
                  <w:shd w:val="clear" w:color="auto" w:fill="auto"/>
                </w:tcPr>
                <w:p w14:paraId="7449203E" w14:textId="77777777" w:rsidR="00E14754" w:rsidRPr="0071784C" w:rsidRDefault="00E14754" w:rsidP="00290065">
                  <w:pPr>
                    <w:widowControl w:val="0"/>
                    <w:jc w:val="center"/>
                  </w:pPr>
                  <w:r w:rsidRPr="0071784C">
                    <w:t>0,0</w:t>
                  </w:r>
                </w:p>
              </w:tc>
            </w:tr>
            <w:tr w:rsidR="00E14754" w:rsidRPr="0071784C" w14:paraId="50629E40" w14:textId="77777777" w:rsidTr="00290065">
              <w:tc>
                <w:tcPr>
                  <w:tcW w:w="1911" w:type="dxa"/>
                  <w:shd w:val="clear" w:color="auto" w:fill="auto"/>
                </w:tcPr>
                <w:p w14:paraId="675C8086" w14:textId="77777777" w:rsidR="00E14754" w:rsidRPr="0071784C" w:rsidRDefault="00E14754" w:rsidP="00290065">
                  <w:pPr>
                    <w:widowControl w:val="0"/>
                    <w:jc w:val="center"/>
                  </w:pPr>
                  <w:r w:rsidRPr="0071784C">
                    <w:t>5</w:t>
                  </w:r>
                </w:p>
              </w:tc>
              <w:tc>
                <w:tcPr>
                  <w:tcW w:w="1843" w:type="dxa"/>
                  <w:shd w:val="clear" w:color="auto" w:fill="auto"/>
                </w:tcPr>
                <w:p w14:paraId="62BB8ED0" w14:textId="77777777" w:rsidR="00E14754" w:rsidRPr="0071784C" w:rsidRDefault="00E14754" w:rsidP="00290065">
                  <w:pPr>
                    <w:widowControl w:val="0"/>
                    <w:jc w:val="center"/>
                  </w:pPr>
                  <w:r w:rsidRPr="0071784C">
                    <w:t>0,02</w:t>
                  </w:r>
                </w:p>
              </w:tc>
            </w:tr>
            <w:tr w:rsidR="00E14754" w:rsidRPr="0071784C" w14:paraId="58BBA464" w14:textId="77777777" w:rsidTr="00290065">
              <w:tc>
                <w:tcPr>
                  <w:tcW w:w="1911" w:type="dxa"/>
                  <w:shd w:val="clear" w:color="auto" w:fill="auto"/>
                </w:tcPr>
                <w:p w14:paraId="725DCB2C" w14:textId="77777777" w:rsidR="00E14754" w:rsidRPr="0071784C" w:rsidRDefault="00E14754" w:rsidP="00290065">
                  <w:pPr>
                    <w:widowControl w:val="0"/>
                    <w:jc w:val="center"/>
                  </w:pPr>
                  <w:r w:rsidRPr="0071784C">
                    <w:t>10</w:t>
                  </w:r>
                </w:p>
              </w:tc>
              <w:tc>
                <w:tcPr>
                  <w:tcW w:w="1843" w:type="dxa"/>
                  <w:shd w:val="clear" w:color="auto" w:fill="auto"/>
                </w:tcPr>
                <w:p w14:paraId="13485398" w14:textId="77777777" w:rsidR="00E14754" w:rsidRPr="0071784C" w:rsidRDefault="00E14754" w:rsidP="00290065">
                  <w:pPr>
                    <w:widowControl w:val="0"/>
                    <w:jc w:val="center"/>
                  </w:pPr>
                  <w:r w:rsidRPr="0071784C">
                    <w:t>0,04</w:t>
                  </w:r>
                </w:p>
              </w:tc>
            </w:tr>
            <w:tr w:rsidR="00E14754" w:rsidRPr="0071784C" w14:paraId="3C9BBB60" w14:textId="77777777" w:rsidTr="00290065">
              <w:tc>
                <w:tcPr>
                  <w:tcW w:w="1911" w:type="dxa"/>
                  <w:shd w:val="clear" w:color="auto" w:fill="auto"/>
                </w:tcPr>
                <w:p w14:paraId="319E76AE" w14:textId="77777777" w:rsidR="00E14754" w:rsidRPr="0071784C" w:rsidRDefault="00E14754" w:rsidP="00290065">
                  <w:pPr>
                    <w:widowControl w:val="0"/>
                    <w:jc w:val="center"/>
                  </w:pPr>
                  <w:r w:rsidRPr="0071784C">
                    <w:t>15</w:t>
                  </w:r>
                </w:p>
              </w:tc>
              <w:tc>
                <w:tcPr>
                  <w:tcW w:w="1843" w:type="dxa"/>
                  <w:shd w:val="clear" w:color="auto" w:fill="auto"/>
                </w:tcPr>
                <w:p w14:paraId="273BCFB3" w14:textId="77777777" w:rsidR="00E14754" w:rsidRPr="0071784C" w:rsidRDefault="00E14754" w:rsidP="00290065">
                  <w:pPr>
                    <w:widowControl w:val="0"/>
                    <w:jc w:val="center"/>
                  </w:pPr>
                  <w:r w:rsidRPr="0071784C">
                    <w:t>0,07</w:t>
                  </w:r>
                </w:p>
              </w:tc>
            </w:tr>
            <w:tr w:rsidR="00E14754" w:rsidRPr="0071784C" w14:paraId="71EB7830" w14:textId="77777777" w:rsidTr="00290065">
              <w:tc>
                <w:tcPr>
                  <w:tcW w:w="1911" w:type="dxa"/>
                  <w:shd w:val="clear" w:color="auto" w:fill="auto"/>
                </w:tcPr>
                <w:p w14:paraId="3D70384D" w14:textId="77777777" w:rsidR="00E14754" w:rsidRPr="0071784C" w:rsidRDefault="00E14754" w:rsidP="00290065">
                  <w:pPr>
                    <w:widowControl w:val="0"/>
                    <w:jc w:val="center"/>
                  </w:pPr>
                  <w:r w:rsidRPr="0071784C">
                    <w:t>20</w:t>
                  </w:r>
                </w:p>
              </w:tc>
              <w:tc>
                <w:tcPr>
                  <w:tcW w:w="1843" w:type="dxa"/>
                  <w:shd w:val="clear" w:color="auto" w:fill="auto"/>
                </w:tcPr>
                <w:p w14:paraId="152CC76E" w14:textId="77777777" w:rsidR="00E14754" w:rsidRPr="0071784C" w:rsidRDefault="00E14754" w:rsidP="00290065">
                  <w:pPr>
                    <w:widowControl w:val="0"/>
                    <w:jc w:val="center"/>
                  </w:pPr>
                  <w:r w:rsidRPr="0071784C">
                    <w:t>0,1</w:t>
                  </w:r>
                </w:p>
              </w:tc>
            </w:tr>
            <w:tr w:rsidR="00E14754" w:rsidRPr="0071784C" w14:paraId="4ECCB9C7" w14:textId="77777777" w:rsidTr="00290065">
              <w:tc>
                <w:tcPr>
                  <w:tcW w:w="1911" w:type="dxa"/>
                  <w:shd w:val="clear" w:color="auto" w:fill="auto"/>
                </w:tcPr>
                <w:p w14:paraId="716EB03D" w14:textId="77777777" w:rsidR="00E14754" w:rsidRPr="0071784C" w:rsidRDefault="00E14754" w:rsidP="00290065">
                  <w:pPr>
                    <w:widowControl w:val="0"/>
                    <w:jc w:val="center"/>
                  </w:pPr>
                  <w:r w:rsidRPr="0071784C">
                    <w:t>25</w:t>
                  </w:r>
                </w:p>
              </w:tc>
              <w:tc>
                <w:tcPr>
                  <w:tcW w:w="1843" w:type="dxa"/>
                  <w:shd w:val="clear" w:color="auto" w:fill="auto"/>
                </w:tcPr>
                <w:p w14:paraId="3E6BF618" w14:textId="77777777" w:rsidR="00E14754" w:rsidRPr="0071784C" w:rsidRDefault="00E14754" w:rsidP="00290065">
                  <w:pPr>
                    <w:widowControl w:val="0"/>
                    <w:jc w:val="center"/>
                  </w:pPr>
                  <w:r w:rsidRPr="0071784C">
                    <w:t>0,15</w:t>
                  </w:r>
                </w:p>
              </w:tc>
            </w:tr>
            <w:tr w:rsidR="00E14754" w:rsidRPr="0071784C" w14:paraId="125AC8C1" w14:textId="77777777" w:rsidTr="00290065">
              <w:tc>
                <w:tcPr>
                  <w:tcW w:w="1911" w:type="dxa"/>
                  <w:shd w:val="clear" w:color="auto" w:fill="auto"/>
                </w:tcPr>
                <w:p w14:paraId="1EFFF6F0" w14:textId="77777777" w:rsidR="00E14754" w:rsidRPr="0071784C" w:rsidRDefault="00E14754" w:rsidP="00290065">
                  <w:pPr>
                    <w:widowControl w:val="0"/>
                    <w:jc w:val="center"/>
                  </w:pPr>
                  <w:r w:rsidRPr="0071784C">
                    <w:t>30</w:t>
                  </w:r>
                </w:p>
              </w:tc>
              <w:tc>
                <w:tcPr>
                  <w:tcW w:w="1843" w:type="dxa"/>
                  <w:shd w:val="clear" w:color="auto" w:fill="auto"/>
                </w:tcPr>
                <w:p w14:paraId="5CB12163" w14:textId="77777777" w:rsidR="00E14754" w:rsidRPr="0071784C" w:rsidRDefault="00E14754" w:rsidP="00290065">
                  <w:pPr>
                    <w:widowControl w:val="0"/>
                    <w:jc w:val="center"/>
                  </w:pPr>
                  <w:r w:rsidRPr="0071784C">
                    <w:t>0,2</w:t>
                  </w:r>
                </w:p>
              </w:tc>
            </w:tr>
            <w:tr w:rsidR="00E14754" w:rsidRPr="0071784C" w14:paraId="6CEE6741" w14:textId="77777777" w:rsidTr="00290065">
              <w:tc>
                <w:tcPr>
                  <w:tcW w:w="1911" w:type="dxa"/>
                  <w:shd w:val="clear" w:color="auto" w:fill="auto"/>
                </w:tcPr>
                <w:p w14:paraId="3FD45C45" w14:textId="77777777" w:rsidR="00E14754" w:rsidRPr="0071784C" w:rsidRDefault="00E14754" w:rsidP="00290065">
                  <w:pPr>
                    <w:widowControl w:val="0"/>
                    <w:jc w:val="center"/>
                  </w:pPr>
                  <w:r w:rsidRPr="0071784C">
                    <w:t>35</w:t>
                  </w:r>
                </w:p>
              </w:tc>
              <w:tc>
                <w:tcPr>
                  <w:tcW w:w="1843" w:type="dxa"/>
                  <w:shd w:val="clear" w:color="auto" w:fill="auto"/>
                </w:tcPr>
                <w:p w14:paraId="50E499D5" w14:textId="77777777" w:rsidR="00E14754" w:rsidRPr="0071784C" w:rsidRDefault="00E14754" w:rsidP="00290065">
                  <w:pPr>
                    <w:widowControl w:val="0"/>
                    <w:jc w:val="center"/>
                  </w:pPr>
                  <w:r w:rsidRPr="0071784C">
                    <w:t>0,28</w:t>
                  </w:r>
                </w:p>
              </w:tc>
            </w:tr>
            <w:tr w:rsidR="00E14754" w:rsidRPr="0071784C" w14:paraId="675741F9" w14:textId="77777777" w:rsidTr="00290065">
              <w:tc>
                <w:tcPr>
                  <w:tcW w:w="1911" w:type="dxa"/>
                  <w:shd w:val="clear" w:color="auto" w:fill="auto"/>
                </w:tcPr>
                <w:p w14:paraId="10FC1184" w14:textId="77777777" w:rsidR="00E14754" w:rsidRPr="0071784C" w:rsidRDefault="00E14754" w:rsidP="00290065">
                  <w:pPr>
                    <w:widowControl w:val="0"/>
                    <w:jc w:val="center"/>
                  </w:pPr>
                  <w:r w:rsidRPr="0071784C">
                    <w:t>40</w:t>
                  </w:r>
                </w:p>
              </w:tc>
              <w:tc>
                <w:tcPr>
                  <w:tcW w:w="1843" w:type="dxa"/>
                  <w:shd w:val="clear" w:color="auto" w:fill="auto"/>
                </w:tcPr>
                <w:p w14:paraId="3138B3D2" w14:textId="77777777" w:rsidR="00E14754" w:rsidRPr="0071784C" w:rsidRDefault="00E14754" w:rsidP="00290065">
                  <w:pPr>
                    <w:widowControl w:val="0"/>
                    <w:jc w:val="center"/>
                  </w:pPr>
                  <w:r w:rsidRPr="0071784C">
                    <w:t>0,35</w:t>
                  </w:r>
                </w:p>
              </w:tc>
            </w:tr>
            <w:tr w:rsidR="00E14754" w:rsidRPr="0071784C" w14:paraId="1F99F298" w14:textId="77777777" w:rsidTr="00290065">
              <w:tc>
                <w:tcPr>
                  <w:tcW w:w="1911" w:type="dxa"/>
                  <w:shd w:val="clear" w:color="auto" w:fill="auto"/>
                </w:tcPr>
                <w:p w14:paraId="198AE0A0" w14:textId="77777777" w:rsidR="00E14754" w:rsidRPr="0071784C" w:rsidRDefault="00E14754" w:rsidP="00290065">
                  <w:pPr>
                    <w:widowControl w:val="0"/>
                    <w:jc w:val="center"/>
                  </w:pPr>
                  <w:r w:rsidRPr="0071784C">
                    <w:t>45</w:t>
                  </w:r>
                </w:p>
              </w:tc>
              <w:tc>
                <w:tcPr>
                  <w:tcW w:w="1843" w:type="dxa"/>
                  <w:shd w:val="clear" w:color="auto" w:fill="auto"/>
                </w:tcPr>
                <w:p w14:paraId="7FD81491" w14:textId="77777777" w:rsidR="00E14754" w:rsidRPr="0071784C" w:rsidRDefault="00E14754" w:rsidP="00290065">
                  <w:pPr>
                    <w:widowControl w:val="0"/>
                    <w:jc w:val="center"/>
                  </w:pPr>
                  <w:r w:rsidRPr="0071784C">
                    <w:t>0,39</w:t>
                  </w:r>
                </w:p>
              </w:tc>
            </w:tr>
            <w:tr w:rsidR="00E14754" w:rsidRPr="0071784C" w14:paraId="342506C8" w14:textId="77777777" w:rsidTr="00290065">
              <w:tc>
                <w:tcPr>
                  <w:tcW w:w="1911" w:type="dxa"/>
                  <w:shd w:val="clear" w:color="auto" w:fill="auto"/>
                </w:tcPr>
                <w:p w14:paraId="6FFC64B1" w14:textId="77777777" w:rsidR="00E14754" w:rsidRPr="0071784C" w:rsidRDefault="00E14754" w:rsidP="00290065">
                  <w:pPr>
                    <w:widowControl w:val="0"/>
                    <w:jc w:val="center"/>
                  </w:pPr>
                  <w:r w:rsidRPr="0071784C">
                    <w:t>50</w:t>
                  </w:r>
                </w:p>
              </w:tc>
              <w:tc>
                <w:tcPr>
                  <w:tcW w:w="1843" w:type="dxa"/>
                  <w:shd w:val="clear" w:color="auto" w:fill="auto"/>
                </w:tcPr>
                <w:p w14:paraId="40AFD256" w14:textId="77777777" w:rsidR="00E14754" w:rsidRPr="0071784C" w:rsidRDefault="00E14754" w:rsidP="00290065">
                  <w:pPr>
                    <w:widowControl w:val="0"/>
                    <w:jc w:val="center"/>
                  </w:pPr>
                  <w:r w:rsidRPr="0071784C">
                    <w:t>0,42</w:t>
                  </w:r>
                </w:p>
              </w:tc>
            </w:tr>
            <w:tr w:rsidR="00E14754" w:rsidRPr="0071784C" w14:paraId="0D8C8634" w14:textId="77777777" w:rsidTr="00290065">
              <w:tc>
                <w:tcPr>
                  <w:tcW w:w="1911" w:type="dxa"/>
                  <w:shd w:val="clear" w:color="auto" w:fill="auto"/>
                </w:tcPr>
                <w:p w14:paraId="0B8202D2" w14:textId="77777777" w:rsidR="00E14754" w:rsidRPr="0071784C" w:rsidRDefault="00E14754" w:rsidP="00290065">
                  <w:pPr>
                    <w:widowControl w:val="0"/>
                    <w:jc w:val="center"/>
                  </w:pPr>
                  <w:r w:rsidRPr="0071784C">
                    <w:t>55</w:t>
                  </w:r>
                </w:p>
              </w:tc>
              <w:tc>
                <w:tcPr>
                  <w:tcW w:w="1843" w:type="dxa"/>
                  <w:shd w:val="clear" w:color="auto" w:fill="auto"/>
                </w:tcPr>
                <w:p w14:paraId="15B2F5CD" w14:textId="77777777" w:rsidR="00E14754" w:rsidRPr="0071784C" w:rsidRDefault="00E14754" w:rsidP="00290065">
                  <w:pPr>
                    <w:widowControl w:val="0"/>
                    <w:jc w:val="center"/>
                  </w:pPr>
                  <w:r w:rsidRPr="0071784C">
                    <w:t>0,45</w:t>
                  </w:r>
                </w:p>
              </w:tc>
            </w:tr>
            <w:tr w:rsidR="00E14754" w:rsidRPr="0071784C" w14:paraId="56C7C8AD" w14:textId="77777777" w:rsidTr="00290065">
              <w:tc>
                <w:tcPr>
                  <w:tcW w:w="1911" w:type="dxa"/>
                  <w:shd w:val="clear" w:color="auto" w:fill="auto"/>
                </w:tcPr>
                <w:p w14:paraId="63052C5D" w14:textId="77777777" w:rsidR="00E14754" w:rsidRPr="0071784C" w:rsidRDefault="00E14754" w:rsidP="00290065">
                  <w:pPr>
                    <w:widowControl w:val="0"/>
                    <w:jc w:val="center"/>
                  </w:pPr>
                  <w:r w:rsidRPr="0071784C">
                    <w:t>60</w:t>
                  </w:r>
                </w:p>
              </w:tc>
              <w:tc>
                <w:tcPr>
                  <w:tcW w:w="1843" w:type="dxa"/>
                  <w:shd w:val="clear" w:color="auto" w:fill="auto"/>
                </w:tcPr>
                <w:p w14:paraId="5883E3D2" w14:textId="77777777" w:rsidR="00E14754" w:rsidRPr="0071784C" w:rsidRDefault="00E14754" w:rsidP="00290065">
                  <w:pPr>
                    <w:widowControl w:val="0"/>
                    <w:jc w:val="center"/>
                  </w:pPr>
                  <w:r w:rsidRPr="0071784C">
                    <w:t>0,48</w:t>
                  </w:r>
                </w:p>
              </w:tc>
            </w:tr>
            <w:bookmarkEnd w:id="1613"/>
          </w:tbl>
          <w:p w14:paraId="496A8970" w14:textId="77777777" w:rsidR="00E14754" w:rsidRPr="0071784C" w:rsidRDefault="00E14754" w:rsidP="00290065">
            <w:pPr>
              <w:widowControl w:val="0"/>
            </w:pPr>
          </w:p>
        </w:tc>
      </w:tr>
    </w:tbl>
    <w:p w14:paraId="5B9F1007" w14:textId="77777777" w:rsidR="00E14754" w:rsidRDefault="00E14754" w:rsidP="00E14754">
      <w:pPr>
        <w:widowControl w:val="0"/>
      </w:pPr>
    </w:p>
    <w:p w14:paraId="0036BD6E" w14:textId="6ADB2DD1" w:rsidR="00E14754" w:rsidRDefault="00215B7B" w:rsidP="00E14754">
      <w:pPr>
        <w:widowControl w:val="0"/>
      </w:pPr>
      <w:hyperlink r:id="rId891" w:anchor="m798" w:history="1">
        <w:r w:rsidR="00812092" w:rsidRPr="00812092">
          <w:rPr>
            <w:rStyle w:val="Hyperlink"/>
            <w:sz w:val="22"/>
          </w:rPr>
          <w:t>798.</w:t>
        </w:r>
      </w:hyperlink>
      <w:r w:rsidR="00812092">
        <w:t xml:space="preserve"> Ein Brunnen liefert in einer Stunde 700 Liter Wasser aus einer Tiefe von 33 m. Wie groß </w:t>
      </w:r>
      <w:r w:rsidR="00283A96">
        <w:t>sollte die Lei</w:t>
      </w:r>
      <w:r w:rsidR="0025767C">
        <w:t>s</w:t>
      </w:r>
      <w:r w:rsidR="00283A96">
        <w:t>tung der Pumpe mindestens sein?</w:t>
      </w:r>
    </w:p>
    <w:p w14:paraId="4F0DD31E" w14:textId="77777777" w:rsidR="00283A96" w:rsidRDefault="00283A96"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2"/>
        <w:gridCol w:w="5885"/>
      </w:tblGrid>
      <w:tr w:rsidR="003C1FC0" w:rsidRPr="0071784C" w14:paraId="66B20A85" w14:textId="77777777" w:rsidTr="00290065">
        <w:tc>
          <w:tcPr>
            <w:tcW w:w="4252" w:type="dxa"/>
            <w:shd w:val="clear" w:color="auto" w:fill="auto"/>
          </w:tcPr>
          <w:p w14:paraId="6068FB8B" w14:textId="7579AB80" w:rsidR="003C1FC0" w:rsidRPr="0071784C" w:rsidRDefault="00215B7B" w:rsidP="00290065">
            <w:pPr>
              <w:widowControl w:val="0"/>
            </w:pPr>
            <w:hyperlink r:id="rId892" w:anchor="m810" w:history="1">
              <w:r w:rsidR="003C1FC0" w:rsidRPr="00290065">
                <w:rPr>
                  <w:rStyle w:val="Hyperlink"/>
                  <w:sz w:val="22"/>
                </w:rPr>
                <w:t>81</w:t>
              </w:r>
              <w:r w:rsidR="00EA1DA7">
                <w:rPr>
                  <w:rStyle w:val="Hyperlink"/>
                  <w:sz w:val="22"/>
                </w:rPr>
                <w:t>9</w:t>
              </w:r>
              <w:r w:rsidR="003C1FC0" w:rsidRPr="00290065">
                <w:rPr>
                  <w:rStyle w:val="Hyperlink"/>
                  <w:sz w:val="22"/>
                </w:rPr>
                <w:t>.</w:t>
              </w:r>
            </w:hyperlink>
            <w:r w:rsidR="003C1FC0" w:rsidRPr="0071784C">
              <w:t xml:space="preserve"> Zwei gleiche Behälter sind in Bodenhöhe mit einem Rohr verbunden, das durch ein Ventil verschlossen ist. Im linken Behälter befindet sich bis zur Höhe h Wasser. Diese Wassermenge hat gegenüber Boden eine bestimmte potenzielle Energie.</w:t>
            </w:r>
          </w:p>
          <w:p w14:paraId="3686DCF6" w14:textId="02F963F9" w:rsidR="003C1FC0" w:rsidRPr="0071784C" w:rsidRDefault="003C1FC0" w:rsidP="00290065">
            <w:pPr>
              <w:widowControl w:val="0"/>
            </w:pPr>
            <w:r w:rsidRPr="0071784C">
              <w:t xml:space="preserve">Nun wird das Ventil geöffnet und das Wasser strömt solange, bis in beiden Behältern das Wasser gleich hochsteht. </w:t>
            </w:r>
          </w:p>
          <w:p w14:paraId="6ED79E8F" w14:textId="77777777" w:rsidR="003C1FC0" w:rsidRPr="0071784C" w:rsidRDefault="003C1FC0" w:rsidP="00290065">
            <w:pPr>
              <w:widowControl w:val="0"/>
            </w:pPr>
            <w:r w:rsidRPr="0071784C">
              <w:t xml:space="preserve">Wie hat sich die </w:t>
            </w:r>
            <w:r w:rsidR="002B3243" w:rsidRPr="0071784C">
              <w:t xml:space="preserve">gesamte </w:t>
            </w:r>
            <w:r w:rsidRPr="0071784C">
              <w:t>potenzielle Energie des Wassers gegenüber dem Boden verändert?</w:t>
            </w:r>
          </w:p>
          <w:p w14:paraId="60EAC1F1" w14:textId="77777777" w:rsidR="003C1FC0" w:rsidRPr="0071784C" w:rsidRDefault="003C1FC0" w:rsidP="00290065">
            <w:pPr>
              <w:widowControl w:val="0"/>
            </w:pPr>
            <w:r w:rsidRPr="0071784C">
              <w:t>a) Sie wurde kleiner.</w:t>
            </w:r>
          </w:p>
          <w:p w14:paraId="291F2D45" w14:textId="77777777" w:rsidR="003C1FC0" w:rsidRPr="0071784C" w:rsidRDefault="003C1FC0" w:rsidP="00290065">
            <w:pPr>
              <w:widowControl w:val="0"/>
            </w:pPr>
            <w:r w:rsidRPr="0071784C">
              <w:t>b) Sie ist unverändert.</w:t>
            </w:r>
          </w:p>
          <w:p w14:paraId="2C186711" w14:textId="77777777" w:rsidR="003C1FC0" w:rsidRPr="0071784C" w:rsidRDefault="003C1FC0" w:rsidP="00290065">
            <w:pPr>
              <w:widowControl w:val="0"/>
            </w:pPr>
            <w:r w:rsidRPr="0071784C">
              <w:t>c) Sie wurde größer.</w:t>
            </w:r>
          </w:p>
          <w:p w14:paraId="3F36B717" w14:textId="77777777" w:rsidR="003C1FC0" w:rsidRPr="0071784C" w:rsidRDefault="003C1FC0" w:rsidP="00290065">
            <w:pPr>
              <w:widowControl w:val="0"/>
            </w:pPr>
          </w:p>
          <w:p w14:paraId="311AC4DF" w14:textId="77777777" w:rsidR="003C1FC0" w:rsidRPr="0071784C" w:rsidRDefault="003C1FC0" w:rsidP="00290065">
            <w:pPr>
              <w:widowControl w:val="0"/>
            </w:pPr>
          </w:p>
        </w:tc>
        <w:tc>
          <w:tcPr>
            <w:tcW w:w="5885" w:type="dxa"/>
            <w:shd w:val="clear" w:color="auto" w:fill="auto"/>
          </w:tcPr>
          <w:p w14:paraId="6AFF7ED8" w14:textId="77777777" w:rsidR="003C1FC0" w:rsidRPr="0071784C" w:rsidRDefault="00215B7B" w:rsidP="00290065">
            <w:pPr>
              <w:widowControl w:val="0"/>
            </w:pPr>
            <w:r>
              <w:rPr>
                <w:noProof/>
              </w:rPr>
              <w:pict w14:anchorId="2CE52531">
                <v:shape id="Bild 201" o:spid="_x0000_i1312" type="#_x0000_t75" alt="m810" style="width:282pt;height:252pt;visibility:visible">
                  <v:imagedata r:id="rId893" o:title="m810"/>
                </v:shape>
              </w:pict>
            </w:r>
          </w:p>
        </w:tc>
      </w:tr>
    </w:tbl>
    <w:p w14:paraId="574A7971" w14:textId="77777777" w:rsidR="00283A96" w:rsidRDefault="00283A96"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2930C0" w:rsidRPr="0071784C" w14:paraId="464B0700" w14:textId="77777777" w:rsidTr="00290065">
        <w:tc>
          <w:tcPr>
            <w:tcW w:w="5030" w:type="dxa"/>
            <w:shd w:val="clear" w:color="auto" w:fill="auto"/>
          </w:tcPr>
          <w:p w14:paraId="5F21B7D2" w14:textId="57B54203" w:rsidR="002930C0" w:rsidRPr="0071784C" w:rsidRDefault="00215B7B" w:rsidP="00290065">
            <w:pPr>
              <w:widowControl w:val="0"/>
            </w:pPr>
            <w:hyperlink r:id="rId894" w:anchor="m840" w:history="1">
              <w:r w:rsidR="002930C0" w:rsidRPr="00290065">
                <w:rPr>
                  <w:rStyle w:val="Hyperlink"/>
                  <w:sz w:val="22"/>
                </w:rPr>
                <w:t>840.</w:t>
              </w:r>
            </w:hyperlink>
            <w:r w:rsidR="002930C0" w:rsidRPr="0071784C">
              <w:t xml:space="preserve"> </w:t>
            </w:r>
            <w:r w:rsidR="006F495C" w:rsidRPr="0071784C">
              <w:t xml:space="preserve">Ein Pendel wird um die Höhe h gehoben und losgelassen. </w:t>
            </w:r>
            <w:r w:rsidR="006B693B" w:rsidRPr="0071784C">
              <w:t>Beim Durchlaufen der Nulllage stößt der Faden an ein Hindernis</w:t>
            </w:r>
            <w:r w:rsidR="00261F56" w:rsidRPr="0071784C">
              <w:t xml:space="preserve">, dass das Pendel </w:t>
            </w:r>
            <w:r w:rsidR="006B693B" w:rsidRPr="0071784C">
              <w:t xml:space="preserve">verkürzt. </w:t>
            </w:r>
          </w:p>
          <w:p w14:paraId="2B95CFFA" w14:textId="77777777" w:rsidR="006B693B" w:rsidRPr="0071784C" w:rsidRDefault="006B693B" w:rsidP="00290065">
            <w:pPr>
              <w:widowControl w:val="0"/>
            </w:pPr>
            <w:r w:rsidRPr="0071784C">
              <w:t>Wie hoch schwingt der Pendelkörper auf der anderen Seite?</w:t>
            </w:r>
          </w:p>
          <w:p w14:paraId="2D5877BF" w14:textId="77777777" w:rsidR="006B693B" w:rsidRPr="0071784C" w:rsidRDefault="006B693B" w:rsidP="00290065">
            <w:pPr>
              <w:widowControl w:val="0"/>
            </w:pPr>
            <w:r w:rsidRPr="0071784C">
              <w:t>a) höher als h</w:t>
            </w:r>
          </w:p>
          <w:p w14:paraId="35F6B0A1" w14:textId="77777777" w:rsidR="006B693B" w:rsidRPr="0071784C" w:rsidRDefault="006B693B" w:rsidP="00290065">
            <w:pPr>
              <w:widowControl w:val="0"/>
            </w:pPr>
            <w:r w:rsidRPr="0071784C">
              <w:t>b) wieder bis h</w:t>
            </w:r>
          </w:p>
          <w:p w14:paraId="53E2ECF3" w14:textId="77777777" w:rsidR="006B693B" w:rsidRPr="0071784C" w:rsidRDefault="006B693B" w:rsidP="00290065">
            <w:pPr>
              <w:widowControl w:val="0"/>
            </w:pPr>
            <w:r w:rsidRPr="0071784C">
              <w:t>c) niedriger als h.</w:t>
            </w:r>
          </w:p>
        </w:tc>
        <w:tc>
          <w:tcPr>
            <w:tcW w:w="5031" w:type="dxa"/>
            <w:shd w:val="clear" w:color="auto" w:fill="auto"/>
          </w:tcPr>
          <w:p w14:paraId="43A905A9" w14:textId="77777777" w:rsidR="002930C0" w:rsidRPr="0071784C" w:rsidRDefault="00215B7B" w:rsidP="00290065">
            <w:pPr>
              <w:widowControl w:val="0"/>
            </w:pPr>
            <w:r>
              <w:rPr>
                <w:noProof/>
              </w:rPr>
              <w:pict w14:anchorId="6DD09E84">
                <v:shape id="Bild 202" o:spid="_x0000_i1313" type="#_x0000_t75" alt="m840" style="width:240pt;height:246pt;visibility:visible">
                  <v:imagedata r:id="rId895" o:title="m840"/>
                </v:shape>
              </w:pict>
            </w:r>
          </w:p>
        </w:tc>
      </w:tr>
    </w:tbl>
    <w:p w14:paraId="47586656" w14:textId="77777777" w:rsidR="00660CD0" w:rsidRDefault="00660CD0" w:rsidP="00E14754">
      <w:pPr>
        <w:widowControl w:val="0"/>
      </w:pPr>
    </w:p>
    <w:p w14:paraId="255ADB31" w14:textId="5FB25850" w:rsidR="00F855D7" w:rsidRDefault="00215B7B" w:rsidP="00E14754">
      <w:pPr>
        <w:widowControl w:val="0"/>
      </w:pPr>
      <w:hyperlink r:id="rId896" w:anchor="m841" w:history="1">
        <w:r w:rsidR="00F855D7" w:rsidRPr="009E2EAE">
          <w:rPr>
            <w:rStyle w:val="Hyperlink"/>
            <w:sz w:val="22"/>
          </w:rPr>
          <w:t>841.</w:t>
        </w:r>
      </w:hyperlink>
      <w:r w:rsidR="00F855D7">
        <w:t xml:space="preserve"> </w:t>
      </w:r>
      <w:r w:rsidR="00557209">
        <w:t xml:space="preserve">a) </w:t>
      </w:r>
      <w:r w:rsidR="00F855D7">
        <w:t xml:space="preserve">Ordne </w:t>
      </w:r>
      <w:r w:rsidR="00557209">
        <w:t>den Energieformen folgende Energieträger zu:</w:t>
      </w:r>
    </w:p>
    <w:p w14:paraId="2997BA7F" w14:textId="77777777" w:rsidR="00557209" w:rsidRDefault="00557209" w:rsidP="00E14754">
      <w:pPr>
        <w:widowControl w:val="0"/>
      </w:pPr>
      <w:r>
        <w:t>Holzkohle, Schokolade, Wasser in der Regenwolke, Wasser im Fluss, Batterie, Blitz, Erdgas, Ball beim Elfmeterschuss, kochendes Wasser, brennende Kerze, gespannte Feder, Muskel</w:t>
      </w:r>
    </w:p>
    <w:p w14:paraId="3CDA6FDB" w14:textId="77777777" w:rsidR="00557209" w:rsidRDefault="00557209" w:rsidP="00E14754">
      <w:pPr>
        <w:widowControl w:val="0"/>
      </w:pPr>
      <w:r>
        <w:t>b) Finde für jede Energieform noch einen weiteren Energieträger.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2280"/>
        <w:gridCol w:w="1633"/>
        <w:gridCol w:w="1985"/>
        <w:gridCol w:w="2335"/>
      </w:tblGrid>
      <w:tr w:rsidR="00557209" w:rsidRPr="0071784C" w14:paraId="22D0332B" w14:textId="77777777" w:rsidTr="00290065">
        <w:tc>
          <w:tcPr>
            <w:tcW w:w="1904" w:type="dxa"/>
            <w:shd w:val="clear" w:color="auto" w:fill="E6E6E6"/>
          </w:tcPr>
          <w:p w14:paraId="2301F69B" w14:textId="77777777" w:rsidR="00557209" w:rsidRPr="0071784C" w:rsidRDefault="00557209" w:rsidP="00290065">
            <w:pPr>
              <w:widowControl w:val="0"/>
            </w:pPr>
            <w:r w:rsidRPr="0071784C">
              <w:t>chemische Energie</w:t>
            </w:r>
          </w:p>
        </w:tc>
        <w:tc>
          <w:tcPr>
            <w:tcW w:w="2280" w:type="dxa"/>
            <w:shd w:val="clear" w:color="auto" w:fill="E6E6E6"/>
          </w:tcPr>
          <w:p w14:paraId="1D5E6E2E" w14:textId="77777777" w:rsidR="00557209" w:rsidRPr="0071784C" w:rsidRDefault="00557209" w:rsidP="00290065">
            <w:pPr>
              <w:widowControl w:val="0"/>
            </w:pPr>
            <w:r w:rsidRPr="0071784C">
              <w:t>potenzielle Energie</w:t>
            </w:r>
          </w:p>
        </w:tc>
        <w:tc>
          <w:tcPr>
            <w:tcW w:w="1633" w:type="dxa"/>
            <w:shd w:val="clear" w:color="auto" w:fill="E6E6E6"/>
          </w:tcPr>
          <w:p w14:paraId="4AB59455" w14:textId="77777777" w:rsidR="00557209" w:rsidRPr="0071784C" w:rsidRDefault="00557209" w:rsidP="00290065">
            <w:pPr>
              <w:widowControl w:val="0"/>
            </w:pPr>
            <w:r w:rsidRPr="0071784C">
              <w:t>kinetische Energie</w:t>
            </w:r>
          </w:p>
        </w:tc>
        <w:tc>
          <w:tcPr>
            <w:tcW w:w="1985" w:type="dxa"/>
            <w:shd w:val="clear" w:color="auto" w:fill="E6E6E6"/>
          </w:tcPr>
          <w:p w14:paraId="33084E81" w14:textId="77777777" w:rsidR="00557209" w:rsidRPr="0071784C" w:rsidRDefault="00557209" w:rsidP="00290065">
            <w:pPr>
              <w:widowControl w:val="0"/>
            </w:pPr>
            <w:r w:rsidRPr="0071784C">
              <w:t>thermische Energie</w:t>
            </w:r>
          </w:p>
        </w:tc>
        <w:tc>
          <w:tcPr>
            <w:tcW w:w="2335" w:type="dxa"/>
            <w:shd w:val="clear" w:color="auto" w:fill="E6E6E6"/>
          </w:tcPr>
          <w:p w14:paraId="60B88B98" w14:textId="77777777" w:rsidR="00557209" w:rsidRPr="0071784C" w:rsidRDefault="00557209" w:rsidP="00290065">
            <w:pPr>
              <w:widowControl w:val="0"/>
            </w:pPr>
            <w:r w:rsidRPr="0071784C">
              <w:t>elektrische Energie</w:t>
            </w:r>
          </w:p>
        </w:tc>
      </w:tr>
      <w:tr w:rsidR="00557209" w:rsidRPr="0071784C" w14:paraId="61A8C118" w14:textId="77777777" w:rsidTr="00290065">
        <w:trPr>
          <w:trHeight w:val="454"/>
        </w:trPr>
        <w:tc>
          <w:tcPr>
            <w:tcW w:w="1904" w:type="dxa"/>
            <w:shd w:val="clear" w:color="auto" w:fill="auto"/>
            <w:vAlign w:val="center"/>
          </w:tcPr>
          <w:p w14:paraId="2847B025" w14:textId="77777777" w:rsidR="00557209" w:rsidRPr="0071784C" w:rsidRDefault="00557209" w:rsidP="00290065">
            <w:pPr>
              <w:widowControl w:val="0"/>
              <w:jc w:val="center"/>
            </w:pPr>
          </w:p>
        </w:tc>
        <w:tc>
          <w:tcPr>
            <w:tcW w:w="2280" w:type="dxa"/>
            <w:shd w:val="clear" w:color="auto" w:fill="auto"/>
            <w:vAlign w:val="center"/>
          </w:tcPr>
          <w:p w14:paraId="613D45C5" w14:textId="77777777" w:rsidR="00557209" w:rsidRPr="0071784C" w:rsidRDefault="00557209" w:rsidP="00290065">
            <w:pPr>
              <w:widowControl w:val="0"/>
              <w:jc w:val="center"/>
            </w:pPr>
          </w:p>
        </w:tc>
        <w:tc>
          <w:tcPr>
            <w:tcW w:w="1633" w:type="dxa"/>
            <w:shd w:val="clear" w:color="auto" w:fill="auto"/>
          </w:tcPr>
          <w:p w14:paraId="06AA779A" w14:textId="77777777" w:rsidR="00557209" w:rsidRPr="0071784C" w:rsidRDefault="00557209" w:rsidP="00290065">
            <w:pPr>
              <w:widowControl w:val="0"/>
              <w:jc w:val="center"/>
            </w:pPr>
          </w:p>
        </w:tc>
        <w:tc>
          <w:tcPr>
            <w:tcW w:w="1985" w:type="dxa"/>
            <w:shd w:val="clear" w:color="auto" w:fill="auto"/>
          </w:tcPr>
          <w:p w14:paraId="54BB0B09" w14:textId="77777777" w:rsidR="00557209" w:rsidRPr="0071784C" w:rsidRDefault="00557209" w:rsidP="00290065">
            <w:pPr>
              <w:widowControl w:val="0"/>
              <w:jc w:val="center"/>
            </w:pPr>
          </w:p>
        </w:tc>
        <w:tc>
          <w:tcPr>
            <w:tcW w:w="2335" w:type="dxa"/>
            <w:shd w:val="clear" w:color="auto" w:fill="auto"/>
            <w:vAlign w:val="center"/>
          </w:tcPr>
          <w:p w14:paraId="26A34C09" w14:textId="77777777" w:rsidR="00557209" w:rsidRPr="0071784C" w:rsidRDefault="00557209" w:rsidP="00290065">
            <w:pPr>
              <w:widowControl w:val="0"/>
              <w:jc w:val="center"/>
            </w:pPr>
          </w:p>
        </w:tc>
      </w:tr>
      <w:tr w:rsidR="00557209" w:rsidRPr="0071784C" w14:paraId="5EF9A519" w14:textId="77777777" w:rsidTr="00290065">
        <w:trPr>
          <w:trHeight w:val="454"/>
        </w:trPr>
        <w:tc>
          <w:tcPr>
            <w:tcW w:w="1904" w:type="dxa"/>
            <w:shd w:val="clear" w:color="auto" w:fill="auto"/>
            <w:vAlign w:val="center"/>
          </w:tcPr>
          <w:p w14:paraId="2204AF08" w14:textId="77777777" w:rsidR="00557209" w:rsidRPr="0071784C" w:rsidRDefault="00557209" w:rsidP="00290065">
            <w:pPr>
              <w:widowControl w:val="0"/>
              <w:jc w:val="center"/>
            </w:pPr>
          </w:p>
        </w:tc>
        <w:tc>
          <w:tcPr>
            <w:tcW w:w="2280" w:type="dxa"/>
            <w:shd w:val="clear" w:color="auto" w:fill="auto"/>
            <w:vAlign w:val="center"/>
          </w:tcPr>
          <w:p w14:paraId="28BB7C4E" w14:textId="77777777" w:rsidR="00557209" w:rsidRPr="0071784C" w:rsidRDefault="00557209" w:rsidP="00290065">
            <w:pPr>
              <w:widowControl w:val="0"/>
              <w:jc w:val="center"/>
            </w:pPr>
          </w:p>
        </w:tc>
        <w:tc>
          <w:tcPr>
            <w:tcW w:w="1633" w:type="dxa"/>
            <w:shd w:val="clear" w:color="auto" w:fill="auto"/>
          </w:tcPr>
          <w:p w14:paraId="3B9C913B" w14:textId="77777777" w:rsidR="00557209" w:rsidRPr="0071784C" w:rsidRDefault="00557209" w:rsidP="00290065">
            <w:pPr>
              <w:widowControl w:val="0"/>
              <w:jc w:val="center"/>
            </w:pPr>
          </w:p>
        </w:tc>
        <w:tc>
          <w:tcPr>
            <w:tcW w:w="1985" w:type="dxa"/>
            <w:shd w:val="clear" w:color="auto" w:fill="auto"/>
          </w:tcPr>
          <w:p w14:paraId="007C568F" w14:textId="77777777" w:rsidR="00557209" w:rsidRPr="0071784C" w:rsidRDefault="00557209" w:rsidP="00290065">
            <w:pPr>
              <w:widowControl w:val="0"/>
              <w:jc w:val="center"/>
            </w:pPr>
          </w:p>
        </w:tc>
        <w:tc>
          <w:tcPr>
            <w:tcW w:w="2335" w:type="dxa"/>
            <w:shd w:val="clear" w:color="auto" w:fill="auto"/>
            <w:vAlign w:val="center"/>
          </w:tcPr>
          <w:p w14:paraId="3D11626C" w14:textId="77777777" w:rsidR="00557209" w:rsidRPr="0071784C" w:rsidRDefault="00557209" w:rsidP="00290065">
            <w:pPr>
              <w:widowControl w:val="0"/>
              <w:jc w:val="center"/>
            </w:pPr>
          </w:p>
        </w:tc>
      </w:tr>
      <w:tr w:rsidR="00557209" w:rsidRPr="0071784C" w14:paraId="63E0A61B" w14:textId="77777777" w:rsidTr="00290065">
        <w:trPr>
          <w:trHeight w:val="454"/>
        </w:trPr>
        <w:tc>
          <w:tcPr>
            <w:tcW w:w="1904" w:type="dxa"/>
            <w:shd w:val="clear" w:color="auto" w:fill="auto"/>
            <w:vAlign w:val="center"/>
          </w:tcPr>
          <w:p w14:paraId="2A3F898C" w14:textId="77777777" w:rsidR="00557209" w:rsidRPr="0071784C" w:rsidRDefault="00557209" w:rsidP="00290065">
            <w:pPr>
              <w:widowControl w:val="0"/>
              <w:jc w:val="center"/>
            </w:pPr>
          </w:p>
        </w:tc>
        <w:tc>
          <w:tcPr>
            <w:tcW w:w="2280" w:type="dxa"/>
            <w:shd w:val="clear" w:color="auto" w:fill="auto"/>
            <w:vAlign w:val="center"/>
          </w:tcPr>
          <w:p w14:paraId="628C950D" w14:textId="77777777" w:rsidR="00557209" w:rsidRPr="0071784C" w:rsidRDefault="00557209" w:rsidP="00290065">
            <w:pPr>
              <w:widowControl w:val="0"/>
              <w:jc w:val="center"/>
            </w:pPr>
          </w:p>
        </w:tc>
        <w:tc>
          <w:tcPr>
            <w:tcW w:w="1633" w:type="dxa"/>
            <w:shd w:val="clear" w:color="auto" w:fill="auto"/>
          </w:tcPr>
          <w:p w14:paraId="463F01B8" w14:textId="77777777" w:rsidR="00557209" w:rsidRPr="0071784C" w:rsidRDefault="00557209" w:rsidP="00290065">
            <w:pPr>
              <w:widowControl w:val="0"/>
              <w:jc w:val="center"/>
            </w:pPr>
          </w:p>
        </w:tc>
        <w:tc>
          <w:tcPr>
            <w:tcW w:w="1985" w:type="dxa"/>
            <w:shd w:val="clear" w:color="auto" w:fill="auto"/>
          </w:tcPr>
          <w:p w14:paraId="7A31BC31" w14:textId="77777777" w:rsidR="00557209" w:rsidRPr="0071784C" w:rsidRDefault="00557209" w:rsidP="00290065">
            <w:pPr>
              <w:widowControl w:val="0"/>
              <w:jc w:val="center"/>
            </w:pPr>
          </w:p>
        </w:tc>
        <w:tc>
          <w:tcPr>
            <w:tcW w:w="2335" w:type="dxa"/>
            <w:shd w:val="clear" w:color="auto" w:fill="auto"/>
            <w:vAlign w:val="center"/>
          </w:tcPr>
          <w:p w14:paraId="610DA786" w14:textId="77777777" w:rsidR="00557209" w:rsidRPr="0071784C" w:rsidRDefault="00557209" w:rsidP="00290065">
            <w:pPr>
              <w:widowControl w:val="0"/>
              <w:jc w:val="center"/>
            </w:pPr>
          </w:p>
        </w:tc>
      </w:tr>
      <w:tr w:rsidR="00557209" w:rsidRPr="0071784C" w14:paraId="6D35302E" w14:textId="77777777" w:rsidTr="00290065">
        <w:trPr>
          <w:trHeight w:val="454"/>
        </w:trPr>
        <w:tc>
          <w:tcPr>
            <w:tcW w:w="1904" w:type="dxa"/>
            <w:shd w:val="clear" w:color="auto" w:fill="auto"/>
            <w:vAlign w:val="center"/>
          </w:tcPr>
          <w:p w14:paraId="3C513F43" w14:textId="77777777" w:rsidR="00557209" w:rsidRPr="0071784C" w:rsidRDefault="00557209" w:rsidP="00290065">
            <w:pPr>
              <w:widowControl w:val="0"/>
              <w:jc w:val="center"/>
            </w:pPr>
          </w:p>
        </w:tc>
        <w:tc>
          <w:tcPr>
            <w:tcW w:w="2280" w:type="dxa"/>
            <w:shd w:val="clear" w:color="auto" w:fill="auto"/>
            <w:vAlign w:val="center"/>
          </w:tcPr>
          <w:p w14:paraId="13F4C4EF" w14:textId="77777777" w:rsidR="00557209" w:rsidRPr="0071784C" w:rsidRDefault="00557209" w:rsidP="00290065">
            <w:pPr>
              <w:widowControl w:val="0"/>
              <w:jc w:val="center"/>
            </w:pPr>
          </w:p>
        </w:tc>
        <w:tc>
          <w:tcPr>
            <w:tcW w:w="1633" w:type="dxa"/>
            <w:shd w:val="clear" w:color="auto" w:fill="auto"/>
          </w:tcPr>
          <w:p w14:paraId="3033C544" w14:textId="77777777" w:rsidR="00557209" w:rsidRPr="0071784C" w:rsidRDefault="00557209" w:rsidP="00290065">
            <w:pPr>
              <w:widowControl w:val="0"/>
              <w:jc w:val="center"/>
            </w:pPr>
          </w:p>
        </w:tc>
        <w:tc>
          <w:tcPr>
            <w:tcW w:w="1985" w:type="dxa"/>
            <w:shd w:val="clear" w:color="auto" w:fill="auto"/>
          </w:tcPr>
          <w:p w14:paraId="4D237D45" w14:textId="77777777" w:rsidR="00557209" w:rsidRPr="0071784C" w:rsidRDefault="00557209" w:rsidP="00290065">
            <w:pPr>
              <w:widowControl w:val="0"/>
              <w:jc w:val="center"/>
            </w:pPr>
          </w:p>
        </w:tc>
        <w:tc>
          <w:tcPr>
            <w:tcW w:w="2335" w:type="dxa"/>
            <w:shd w:val="clear" w:color="auto" w:fill="auto"/>
            <w:vAlign w:val="center"/>
          </w:tcPr>
          <w:p w14:paraId="6589A96A" w14:textId="77777777" w:rsidR="00557209" w:rsidRPr="0071784C" w:rsidRDefault="00557209" w:rsidP="00290065">
            <w:pPr>
              <w:widowControl w:val="0"/>
              <w:jc w:val="center"/>
            </w:pPr>
          </w:p>
        </w:tc>
      </w:tr>
      <w:tr w:rsidR="00557209" w:rsidRPr="0071784C" w14:paraId="72653884" w14:textId="77777777" w:rsidTr="00290065">
        <w:trPr>
          <w:trHeight w:val="454"/>
        </w:trPr>
        <w:tc>
          <w:tcPr>
            <w:tcW w:w="1904" w:type="dxa"/>
            <w:shd w:val="clear" w:color="auto" w:fill="auto"/>
            <w:vAlign w:val="center"/>
          </w:tcPr>
          <w:p w14:paraId="2C864B66" w14:textId="77777777" w:rsidR="00557209" w:rsidRPr="0071784C" w:rsidRDefault="00557209" w:rsidP="00290065">
            <w:pPr>
              <w:widowControl w:val="0"/>
              <w:jc w:val="center"/>
            </w:pPr>
          </w:p>
        </w:tc>
        <w:tc>
          <w:tcPr>
            <w:tcW w:w="2280" w:type="dxa"/>
            <w:shd w:val="clear" w:color="auto" w:fill="auto"/>
            <w:vAlign w:val="center"/>
          </w:tcPr>
          <w:p w14:paraId="3707571B" w14:textId="77777777" w:rsidR="00557209" w:rsidRPr="0071784C" w:rsidRDefault="00557209" w:rsidP="00290065">
            <w:pPr>
              <w:widowControl w:val="0"/>
              <w:jc w:val="center"/>
            </w:pPr>
          </w:p>
        </w:tc>
        <w:tc>
          <w:tcPr>
            <w:tcW w:w="1633" w:type="dxa"/>
            <w:shd w:val="clear" w:color="auto" w:fill="auto"/>
          </w:tcPr>
          <w:p w14:paraId="2FA5727D" w14:textId="77777777" w:rsidR="00557209" w:rsidRPr="0071784C" w:rsidRDefault="00557209" w:rsidP="00290065">
            <w:pPr>
              <w:widowControl w:val="0"/>
              <w:jc w:val="center"/>
            </w:pPr>
          </w:p>
        </w:tc>
        <w:tc>
          <w:tcPr>
            <w:tcW w:w="1985" w:type="dxa"/>
            <w:shd w:val="clear" w:color="auto" w:fill="auto"/>
          </w:tcPr>
          <w:p w14:paraId="7925EA6A" w14:textId="77777777" w:rsidR="00557209" w:rsidRPr="0071784C" w:rsidRDefault="00557209" w:rsidP="00290065">
            <w:pPr>
              <w:widowControl w:val="0"/>
              <w:jc w:val="center"/>
            </w:pPr>
          </w:p>
        </w:tc>
        <w:tc>
          <w:tcPr>
            <w:tcW w:w="2335" w:type="dxa"/>
            <w:shd w:val="clear" w:color="auto" w:fill="auto"/>
            <w:vAlign w:val="center"/>
          </w:tcPr>
          <w:p w14:paraId="3E9EEFE0" w14:textId="77777777" w:rsidR="00557209" w:rsidRPr="0071784C" w:rsidRDefault="00557209" w:rsidP="00290065">
            <w:pPr>
              <w:widowControl w:val="0"/>
              <w:jc w:val="center"/>
            </w:pPr>
          </w:p>
        </w:tc>
      </w:tr>
      <w:tr w:rsidR="00557209" w:rsidRPr="0071784C" w14:paraId="43EE6E9E" w14:textId="77777777" w:rsidTr="00290065">
        <w:trPr>
          <w:trHeight w:val="454"/>
        </w:trPr>
        <w:tc>
          <w:tcPr>
            <w:tcW w:w="1904" w:type="dxa"/>
            <w:shd w:val="clear" w:color="auto" w:fill="auto"/>
            <w:vAlign w:val="center"/>
          </w:tcPr>
          <w:p w14:paraId="30361F7B" w14:textId="77777777" w:rsidR="00557209" w:rsidRPr="0071784C" w:rsidRDefault="00557209" w:rsidP="00290065">
            <w:pPr>
              <w:widowControl w:val="0"/>
              <w:jc w:val="center"/>
            </w:pPr>
          </w:p>
        </w:tc>
        <w:tc>
          <w:tcPr>
            <w:tcW w:w="2280" w:type="dxa"/>
            <w:shd w:val="clear" w:color="auto" w:fill="auto"/>
            <w:vAlign w:val="center"/>
          </w:tcPr>
          <w:p w14:paraId="27629185" w14:textId="77777777" w:rsidR="00557209" w:rsidRPr="0071784C" w:rsidRDefault="00557209" w:rsidP="00290065">
            <w:pPr>
              <w:widowControl w:val="0"/>
              <w:jc w:val="center"/>
            </w:pPr>
          </w:p>
        </w:tc>
        <w:tc>
          <w:tcPr>
            <w:tcW w:w="1633" w:type="dxa"/>
            <w:shd w:val="clear" w:color="auto" w:fill="auto"/>
          </w:tcPr>
          <w:p w14:paraId="0B755B02" w14:textId="77777777" w:rsidR="00557209" w:rsidRPr="0071784C" w:rsidRDefault="00557209" w:rsidP="00290065">
            <w:pPr>
              <w:widowControl w:val="0"/>
              <w:jc w:val="center"/>
            </w:pPr>
          </w:p>
        </w:tc>
        <w:tc>
          <w:tcPr>
            <w:tcW w:w="1985" w:type="dxa"/>
            <w:shd w:val="clear" w:color="auto" w:fill="auto"/>
          </w:tcPr>
          <w:p w14:paraId="30311E57" w14:textId="77777777" w:rsidR="00557209" w:rsidRPr="0071784C" w:rsidRDefault="00557209" w:rsidP="00290065">
            <w:pPr>
              <w:widowControl w:val="0"/>
              <w:jc w:val="center"/>
            </w:pPr>
          </w:p>
        </w:tc>
        <w:tc>
          <w:tcPr>
            <w:tcW w:w="2335" w:type="dxa"/>
            <w:shd w:val="clear" w:color="auto" w:fill="auto"/>
            <w:vAlign w:val="center"/>
          </w:tcPr>
          <w:p w14:paraId="6765B570" w14:textId="77777777" w:rsidR="00557209" w:rsidRPr="0071784C" w:rsidRDefault="00557209" w:rsidP="00290065">
            <w:pPr>
              <w:widowControl w:val="0"/>
              <w:jc w:val="center"/>
            </w:pPr>
          </w:p>
        </w:tc>
      </w:tr>
    </w:tbl>
    <w:p w14:paraId="2D167093" w14:textId="77777777" w:rsidR="00884398" w:rsidRDefault="00884398" w:rsidP="00E14754">
      <w:pPr>
        <w:widowControl w:val="0"/>
      </w:pPr>
    </w:p>
    <w:p w14:paraId="50E994B0" w14:textId="77777777" w:rsidR="00BC0D6E" w:rsidRDefault="00BC0D6E" w:rsidP="00E14754">
      <w:pPr>
        <w:widowControl w:val="0"/>
      </w:pPr>
    </w:p>
    <w:p w14:paraId="2BFA033F" w14:textId="57F2CC21" w:rsidR="00BC0D6E" w:rsidRDefault="00215B7B" w:rsidP="00E14754">
      <w:pPr>
        <w:widowControl w:val="0"/>
      </w:pPr>
      <w:hyperlink r:id="rId897" w:anchor="m842" w:history="1">
        <w:r w:rsidR="00BC0D6E" w:rsidRPr="00E65A98">
          <w:rPr>
            <w:rStyle w:val="Hyperlink"/>
            <w:sz w:val="22"/>
          </w:rPr>
          <w:t>842.</w:t>
        </w:r>
      </w:hyperlink>
      <w:r w:rsidR="00BC0D6E">
        <w:t xml:space="preserve"> </w:t>
      </w:r>
      <w:r w:rsidR="00660E52">
        <w:t xml:space="preserve">Entscheide, welche der folgenden </w:t>
      </w:r>
      <w:r w:rsidR="00BC0D6E">
        <w:t>Energieformen in den Beispielen vor</w:t>
      </w:r>
      <w:r w:rsidR="00660E52">
        <w:t>liegen</w:t>
      </w:r>
      <w:r w:rsidR="00BC0D6E">
        <w:t xml:space="preserve">? </w:t>
      </w:r>
    </w:p>
    <w:p w14:paraId="315B6386" w14:textId="77777777" w:rsidR="00BC0D6E" w:rsidRDefault="00BC0D6E" w:rsidP="00E14754">
      <w:pPr>
        <w:widowControl w:val="0"/>
      </w:pPr>
    </w:p>
    <w:p w14:paraId="1A05EB24" w14:textId="77777777" w:rsidR="00BC0D6E" w:rsidRDefault="00660E52" w:rsidP="00BC0D6E">
      <w:pPr>
        <w:widowControl w:val="0"/>
        <w:tabs>
          <w:tab w:val="left" w:pos="426"/>
          <w:tab w:val="left" w:pos="3686"/>
          <w:tab w:val="left" w:pos="4111"/>
        </w:tabs>
      </w:pPr>
      <w:r>
        <w:t>p</w:t>
      </w:r>
      <w:r w:rsidR="00BC0D6E">
        <w:t>otentielle Energie</w:t>
      </w:r>
      <w:r w:rsidR="00BC0D6E">
        <w:tab/>
        <w:t>kinetische Energie</w:t>
      </w:r>
    </w:p>
    <w:p w14:paraId="701A8749" w14:textId="77777777" w:rsidR="00BC0D6E" w:rsidRDefault="00BC0D6E" w:rsidP="00BC0D6E">
      <w:pPr>
        <w:widowControl w:val="0"/>
        <w:tabs>
          <w:tab w:val="left" w:pos="426"/>
          <w:tab w:val="left" w:pos="3686"/>
          <w:tab w:val="left" w:pos="4111"/>
        </w:tabs>
      </w:pPr>
      <w:r>
        <w:t>Spannenergie</w:t>
      </w:r>
      <w:r>
        <w:tab/>
        <w:t>elektrische Energie</w:t>
      </w:r>
    </w:p>
    <w:p w14:paraId="44C4F919" w14:textId="77777777" w:rsidR="00BC0D6E" w:rsidRDefault="00BC0D6E" w:rsidP="00BC0D6E">
      <w:pPr>
        <w:widowControl w:val="0"/>
        <w:tabs>
          <w:tab w:val="left" w:pos="426"/>
          <w:tab w:val="left" w:pos="3686"/>
          <w:tab w:val="left" w:pos="4111"/>
        </w:tabs>
      </w:pPr>
      <w:r>
        <w:t>chemische Energie</w:t>
      </w:r>
      <w:r>
        <w:tab/>
        <w:t>thermische Energie</w:t>
      </w:r>
    </w:p>
    <w:p w14:paraId="53951E68" w14:textId="77777777" w:rsidR="00BC0D6E" w:rsidRDefault="00BC0D6E" w:rsidP="00BC0D6E">
      <w:pPr>
        <w:widowControl w:val="0"/>
        <w:tabs>
          <w:tab w:val="left" w:pos="426"/>
          <w:tab w:val="left" w:pos="3686"/>
          <w:tab w:val="left" w:pos="4111"/>
        </w:tabs>
      </w:pPr>
    </w:p>
    <w:p w14:paraId="1ABC4BF5" w14:textId="77777777" w:rsidR="00E65A98" w:rsidRDefault="00BC0D6E" w:rsidP="00660E52">
      <w:pPr>
        <w:widowControl w:val="0"/>
        <w:tabs>
          <w:tab w:val="left" w:pos="426"/>
          <w:tab w:val="left" w:pos="3686"/>
          <w:tab w:val="left" w:pos="4111"/>
          <w:tab w:val="left" w:leader="dot" w:pos="7938"/>
        </w:tabs>
      </w:pPr>
      <w:r>
        <w:t>a) Ein Besucher auf einem Aussichtsturm besitzt</w:t>
      </w:r>
      <w:r w:rsidR="00E65A98">
        <w:t xml:space="preserve"> </w:t>
      </w:r>
      <w:r w:rsidR="00660E52">
        <w:tab/>
      </w:r>
    </w:p>
    <w:p w14:paraId="44BAB71E" w14:textId="77777777" w:rsidR="00E65A98" w:rsidRDefault="00E65A98" w:rsidP="00E65A98">
      <w:pPr>
        <w:widowControl w:val="0"/>
        <w:tabs>
          <w:tab w:val="left" w:pos="426"/>
          <w:tab w:val="left" w:pos="3686"/>
          <w:tab w:val="left" w:pos="4111"/>
        </w:tabs>
      </w:pPr>
    </w:p>
    <w:p w14:paraId="4A0FCDD1" w14:textId="77777777" w:rsidR="00BC0D6E" w:rsidRDefault="00BC0D6E" w:rsidP="00660E52">
      <w:pPr>
        <w:widowControl w:val="0"/>
        <w:tabs>
          <w:tab w:val="left" w:leader="dot" w:pos="7938"/>
          <w:tab w:val="left" w:leader="dot" w:pos="8931"/>
        </w:tabs>
      </w:pPr>
      <w:r>
        <w:t>b) Eine rollende Kugel besitzt</w:t>
      </w:r>
      <w:r w:rsidR="00660E52">
        <w:t xml:space="preserve"> </w:t>
      </w:r>
      <w:r w:rsidR="00660E52">
        <w:tab/>
      </w:r>
    </w:p>
    <w:p w14:paraId="5B57B58C" w14:textId="77777777" w:rsidR="00E65A98" w:rsidRDefault="00E65A98" w:rsidP="00660E52">
      <w:pPr>
        <w:widowControl w:val="0"/>
        <w:tabs>
          <w:tab w:val="left" w:leader="dot" w:pos="7938"/>
          <w:tab w:val="left" w:leader="dot" w:pos="8931"/>
        </w:tabs>
      </w:pPr>
    </w:p>
    <w:p w14:paraId="4EDCA7E8" w14:textId="77777777" w:rsidR="00BC0D6E" w:rsidRDefault="00FD5017" w:rsidP="00660E52">
      <w:pPr>
        <w:widowControl w:val="0"/>
        <w:tabs>
          <w:tab w:val="left" w:pos="426"/>
          <w:tab w:val="left" w:pos="3686"/>
          <w:tab w:val="left" w:pos="4111"/>
          <w:tab w:val="left" w:leader="dot" w:pos="7938"/>
        </w:tabs>
      </w:pPr>
      <w:r>
        <w:t>c) Eine Feder in einer mechanischen Uhr besitzt</w:t>
      </w:r>
      <w:r w:rsidR="00E65A98">
        <w:t xml:space="preserve"> </w:t>
      </w:r>
      <w:r w:rsidR="00660E52">
        <w:tab/>
      </w:r>
    </w:p>
    <w:p w14:paraId="02224647" w14:textId="77777777" w:rsidR="00FD5017" w:rsidRDefault="00FD5017" w:rsidP="00660E52">
      <w:pPr>
        <w:widowControl w:val="0"/>
        <w:tabs>
          <w:tab w:val="left" w:leader="dot" w:pos="7938"/>
          <w:tab w:val="left" w:leader="dot" w:pos="8931"/>
        </w:tabs>
      </w:pPr>
    </w:p>
    <w:p w14:paraId="77EEC0D8" w14:textId="77777777" w:rsidR="00FD5017" w:rsidRDefault="00FD5017" w:rsidP="00660E52">
      <w:pPr>
        <w:widowControl w:val="0"/>
        <w:tabs>
          <w:tab w:val="left" w:leader="dot" w:pos="7938"/>
          <w:tab w:val="left" w:leader="dot" w:pos="8931"/>
        </w:tabs>
      </w:pPr>
      <w:r>
        <w:t>d) Der Akku im Handy besitzt</w:t>
      </w:r>
      <w:r w:rsidR="00E65A98">
        <w:t xml:space="preserve"> </w:t>
      </w:r>
      <w:r w:rsidR="00660E52">
        <w:tab/>
      </w:r>
    </w:p>
    <w:p w14:paraId="1D692160" w14:textId="77777777" w:rsidR="00FD5017" w:rsidRDefault="00FD5017" w:rsidP="00660E52">
      <w:pPr>
        <w:widowControl w:val="0"/>
        <w:tabs>
          <w:tab w:val="left" w:leader="dot" w:pos="7938"/>
          <w:tab w:val="left" w:leader="dot" w:pos="8931"/>
        </w:tabs>
      </w:pPr>
    </w:p>
    <w:p w14:paraId="65321080" w14:textId="77777777" w:rsidR="00FD5017" w:rsidRDefault="00FD5017" w:rsidP="00660E52">
      <w:pPr>
        <w:widowControl w:val="0"/>
        <w:tabs>
          <w:tab w:val="left" w:leader="dot" w:pos="7938"/>
          <w:tab w:val="left" w:leader="dot" w:pos="8931"/>
        </w:tabs>
      </w:pPr>
      <w:r>
        <w:t>e) Wasser im Stausee besitzt</w:t>
      </w:r>
      <w:r w:rsidR="00E65A98">
        <w:t xml:space="preserve"> </w:t>
      </w:r>
      <w:r w:rsidR="00660E52">
        <w:tab/>
      </w:r>
    </w:p>
    <w:p w14:paraId="4CAFFA48" w14:textId="77777777" w:rsidR="00FD5017" w:rsidRDefault="00FD5017" w:rsidP="00660E52">
      <w:pPr>
        <w:widowControl w:val="0"/>
        <w:tabs>
          <w:tab w:val="left" w:leader="dot" w:pos="7938"/>
          <w:tab w:val="left" w:leader="dot" w:pos="8931"/>
        </w:tabs>
      </w:pPr>
    </w:p>
    <w:p w14:paraId="162178B2" w14:textId="77777777" w:rsidR="00FD5017" w:rsidRDefault="00FD5017" w:rsidP="00660E52">
      <w:pPr>
        <w:widowControl w:val="0"/>
        <w:tabs>
          <w:tab w:val="left" w:leader="dot" w:pos="7938"/>
          <w:tab w:val="left" w:leader="dot" w:pos="8931"/>
        </w:tabs>
      </w:pPr>
      <w:r>
        <w:t>f) Ein in Fahrt befindliches Segelboot besitzt</w:t>
      </w:r>
      <w:r w:rsidR="00E65A98">
        <w:t xml:space="preserve"> </w:t>
      </w:r>
      <w:r w:rsidR="00660E52">
        <w:tab/>
      </w:r>
    </w:p>
    <w:p w14:paraId="1D2004A8" w14:textId="77777777" w:rsidR="00FD5017" w:rsidRDefault="00FD5017" w:rsidP="00660E52">
      <w:pPr>
        <w:widowControl w:val="0"/>
        <w:tabs>
          <w:tab w:val="left" w:leader="dot" w:pos="7938"/>
          <w:tab w:val="left" w:leader="dot" w:pos="8931"/>
        </w:tabs>
      </w:pPr>
    </w:p>
    <w:p w14:paraId="705F5926" w14:textId="77777777" w:rsidR="00FD5017" w:rsidRDefault="00FD5017" w:rsidP="00DF223B">
      <w:pPr>
        <w:widowControl w:val="0"/>
        <w:tabs>
          <w:tab w:val="right" w:leader="dot" w:pos="7938"/>
          <w:tab w:val="left" w:leader="dot" w:pos="8931"/>
        </w:tabs>
      </w:pPr>
      <w:r>
        <w:t>g) In der Steinkohle ist</w:t>
      </w:r>
      <w:r w:rsidR="00E65A98">
        <w:t xml:space="preserve"> </w:t>
      </w:r>
      <w:r w:rsidR="00660E52">
        <w:tab/>
      </w:r>
      <w:r>
        <w:t>gespeichert</w:t>
      </w:r>
    </w:p>
    <w:p w14:paraId="14EC08E2" w14:textId="77777777" w:rsidR="00FD5017" w:rsidRDefault="00FD5017" w:rsidP="00660E52">
      <w:pPr>
        <w:widowControl w:val="0"/>
        <w:tabs>
          <w:tab w:val="left" w:leader="dot" w:pos="7938"/>
          <w:tab w:val="right" w:leader="dot" w:pos="8931"/>
        </w:tabs>
      </w:pPr>
    </w:p>
    <w:p w14:paraId="3E1D862A" w14:textId="77777777" w:rsidR="00FD5017" w:rsidRDefault="00FD5017" w:rsidP="00660E52">
      <w:pPr>
        <w:widowControl w:val="0"/>
        <w:tabs>
          <w:tab w:val="left" w:leader="dot" w:pos="7938"/>
          <w:tab w:val="right" w:leader="dot" w:pos="8931"/>
        </w:tabs>
      </w:pPr>
      <w:r>
        <w:t>h) Sand am Strand im Sonnensc</w:t>
      </w:r>
      <w:r w:rsidR="00E65A98">
        <w:t>h</w:t>
      </w:r>
      <w:r>
        <w:t>ein besitzt</w:t>
      </w:r>
      <w:r w:rsidR="00E65A98">
        <w:t xml:space="preserve"> </w:t>
      </w:r>
      <w:r w:rsidR="00DF223B">
        <w:tab/>
      </w:r>
    </w:p>
    <w:p w14:paraId="0DB0DEB7" w14:textId="77777777" w:rsidR="00D14C73" w:rsidRDefault="00D14C73" w:rsidP="00FD5017">
      <w:pPr>
        <w:widowControl w:val="0"/>
        <w:tabs>
          <w:tab w:val="right" w:leader="dot" w:pos="8931"/>
        </w:tabs>
      </w:pPr>
    </w:p>
    <w:p w14:paraId="555CC3B5" w14:textId="188DEA61" w:rsidR="00265B99" w:rsidRDefault="00215B7B" w:rsidP="00E14754">
      <w:pPr>
        <w:widowControl w:val="0"/>
      </w:pPr>
      <w:hyperlink r:id="rId898" w:anchor="m843" w:history="1">
        <w:r w:rsidR="00265B99" w:rsidRPr="00786D88">
          <w:rPr>
            <w:rStyle w:val="Hyperlink"/>
            <w:sz w:val="22"/>
          </w:rPr>
          <w:t>843.</w:t>
        </w:r>
      </w:hyperlink>
      <w:r w:rsidR="00265B99">
        <w:t xml:space="preserve"> Gib Beispiele an, bei denen eine Umwandlung von kinetischer Energie in die angegeben Energieform erfolgt.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8819"/>
      </w:tblGrid>
      <w:tr w:rsidR="0071466D" w:rsidRPr="0071784C" w14:paraId="3DA21B4E" w14:textId="77777777" w:rsidTr="00290065">
        <w:trPr>
          <w:trHeight w:val="567"/>
        </w:trPr>
        <w:tc>
          <w:tcPr>
            <w:tcW w:w="1242" w:type="dxa"/>
            <w:shd w:val="clear" w:color="auto" w:fill="auto"/>
            <w:vAlign w:val="center"/>
          </w:tcPr>
          <w:p w14:paraId="62CCDD8E" w14:textId="77777777" w:rsidR="0071466D" w:rsidRPr="0071784C" w:rsidRDefault="0071466D" w:rsidP="00290065">
            <w:pPr>
              <w:widowControl w:val="0"/>
            </w:pPr>
            <w:r w:rsidRPr="0071784C">
              <w:t>in E</w:t>
            </w:r>
            <w:r w:rsidRPr="0071784C">
              <w:rPr>
                <w:vertAlign w:val="subscript"/>
              </w:rPr>
              <w:t>pot</w:t>
            </w:r>
          </w:p>
        </w:tc>
        <w:tc>
          <w:tcPr>
            <w:tcW w:w="8819" w:type="dxa"/>
            <w:shd w:val="clear" w:color="auto" w:fill="auto"/>
            <w:vAlign w:val="center"/>
          </w:tcPr>
          <w:p w14:paraId="685C7284" w14:textId="77777777" w:rsidR="0071466D" w:rsidRPr="0071784C" w:rsidRDefault="0071466D" w:rsidP="00290065">
            <w:pPr>
              <w:widowControl w:val="0"/>
              <w:jc w:val="center"/>
            </w:pPr>
          </w:p>
        </w:tc>
      </w:tr>
      <w:tr w:rsidR="0071466D" w:rsidRPr="0071784C" w14:paraId="0A93E88B" w14:textId="77777777" w:rsidTr="00290065">
        <w:trPr>
          <w:trHeight w:val="567"/>
        </w:trPr>
        <w:tc>
          <w:tcPr>
            <w:tcW w:w="1242" w:type="dxa"/>
            <w:shd w:val="clear" w:color="auto" w:fill="auto"/>
            <w:vAlign w:val="center"/>
          </w:tcPr>
          <w:p w14:paraId="0EFE41A7" w14:textId="77777777" w:rsidR="0071466D" w:rsidRPr="0071784C" w:rsidRDefault="0071466D" w:rsidP="00290065">
            <w:pPr>
              <w:widowControl w:val="0"/>
            </w:pPr>
            <w:r w:rsidRPr="0071784C">
              <w:t>in E</w:t>
            </w:r>
            <w:r w:rsidRPr="0071784C">
              <w:rPr>
                <w:vertAlign w:val="subscript"/>
              </w:rPr>
              <w:t>therm</w:t>
            </w:r>
          </w:p>
        </w:tc>
        <w:tc>
          <w:tcPr>
            <w:tcW w:w="8819" w:type="dxa"/>
            <w:shd w:val="clear" w:color="auto" w:fill="auto"/>
            <w:vAlign w:val="center"/>
          </w:tcPr>
          <w:p w14:paraId="4B294DA1" w14:textId="77777777" w:rsidR="0071466D" w:rsidRPr="0071784C" w:rsidRDefault="0071466D" w:rsidP="00290065">
            <w:pPr>
              <w:widowControl w:val="0"/>
              <w:jc w:val="center"/>
            </w:pPr>
          </w:p>
        </w:tc>
      </w:tr>
      <w:tr w:rsidR="0071466D" w:rsidRPr="0071784C" w14:paraId="44797F0B" w14:textId="77777777" w:rsidTr="00290065">
        <w:trPr>
          <w:trHeight w:val="567"/>
        </w:trPr>
        <w:tc>
          <w:tcPr>
            <w:tcW w:w="1242" w:type="dxa"/>
            <w:shd w:val="clear" w:color="auto" w:fill="auto"/>
            <w:vAlign w:val="center"/>
          </w:tcPr>
          <w:p w14:paraId="674CC1CF" w14:textId="77777777" w:rsidR="0071466D" w:rsidRPr="0071784C" w:rsidRDefault="0071466D" w:rsidP="00290065">
            <w:pPr>
              <w:widowControl w:val="0"/>
            </w:pPr>
            <w:r w:rsidRPr="0071784C">
              <w:t>in E</w:t>
            </w:r>
            <w:r w:rsidRPr="0071784C">
              <w:rPr>
                <w:vertAlign w:val="subscript"/>
              </w:rPr>
              <w:t>chem</w:t>
            </w:r>
          </w:p>
        </w:tc>
        <w:tc>
          <w:tcPr>
            <w:tcW w:w="8819" w:type="dxa"/>
            <w:shd w:val="clear" w:color="auto" w:fill="auto"/>
            <w:vAlign w:val="center"/>
          </w:tcPr>
          <w:p w14:paraId="06B40D93" w14:textId="77777777" w:rsidR="0071466D" w:rsidRPr="0071784C" w:rsidRDefault="0071466D" w:rsidP="00290065">
            <w:pPr>
              <w:widowControl w:val="0"/>
              <w:jc w:val="center"/>
            </w:pPr>
          </w:p>
        </w:tc>
      </w:tr>
      <w:tr w:rsidR="0071466D" w:rsidRPr="0071784C" w14:paraId="08F1F536" w14:textId="77777777" w:rsidTr="00290065">
        <w:trPr>
          <w:trHeight w:val="567"/>
        </w:trPr>
        <w:tc>
          <w:tcPr>
            <w:tcW w:w="1242" w:type="dxa"/>
            <w:shd w:val="clear" w:color="auto" w:fill="auto"/>
            <w:vAlign w:val="center"/>
          </w:tcPr>
          <w:p w14:paraId="040B9D25" w14:textId="77777777" w:rsidR="0071466D" w:rsidRPr="0071784C" w:rsidRDefault="0071466D" w:rsidP="00290065">
            <w:pPr>
              <w:widowControl w:val="0"/>
            </w:pPr>
            <w:r w:rsidRPr="0071784C">
              <w:t>in E</w:t>
            </w:r>
            <w:r w:rsidRPr="0071784C">
              <w:rPr>
                <w:vertAlign w:val="subscript"/>
              </w:rPr>
              <w:t>el</w:t>
            </w:r>
          </w:p>
        </w:tc>
        <w:tc>
          <w:tcPr>
            <w:tcW w:w="8819" w:type="dxa"/>
            <w:shd w:val="clear" w:color="auto" w:fill="auto"/>
            <w:vAlign w:val="center"/>
          </w:tcPr>
          <w:p w14:paraId="4C98473E" w14:textId="77777777" w:rsidR="0071466D" w:rsidRPr="0071784C" w:rsidRDefault="0071466D" w:rsidP="00290065">
            <w:pPr>
              <w:widowControl w:val="0"/>
              <w:jc w:val="center"/>
            </w:pPr>
          </w:p>
        </w:tc>
      </w:tr>
    </w:tbl>
    <w:p w14:paraId="4558CA5F" w14:textId="77777777" w:rsidR="00CF3ECF" w:rsidRDefault="00CF3ECF" w:rsidP="00E14754">
      <w:pPr>
        <w:widowControl w:val="0"/>
      </w:pPr>
    </w:p>
    <w:tbl>
      <w:tblPr>
        <w:tblW w:w="0" w:type="auto"/>
        <w:tblLook w:val="01E0" w:firstRow="1" w:lastRow="1" w:firstColumn="1" w:lastColumn="1" w:noHBand="0" w:noVBand="0"/>
      </w:tblPr>
      <w:tblGrid>
        <w:gridCol w:w="10061"/>
      </w:tblGrid>
      <w:tr w:rsidR="00DE535F" w:rsidRPr="0071784C" w14:paraId="2CCF003C" w14:textId="77777777" w:rsidTr="00290065">
        <w:tc>
          <w:tcPr>
            <w:tcW w:w="10061" w:type="dxa"/>
            <w:shd w:val="clear" w:color="auto" w:fill="auto"/>
          </w:tcPr>
          <w:p w14:paraId="7A58695D" w14:textId="17653D4B" w:rsidR="00DE535F" w:rsidRPr="0071784C" w:rsidRDefault="00215B7B" w:rsidP="00290065">
            <w:pPr>
              <w:widowControl w:val="0"/>
            </w:pPr>
            <w:hyperlink r:id="rId899" w:anchor="m844" w:history="1">
              <w:r w:rsidR="00DE535F" w:rsidRPr="00290065">
                <w:rPr>
                  <w:rStyle w:val="Hyperlink"/>
                  <w:sz w:val="22"/>
                </w:rPr>
                <w:t>844.</w:t>
              </w:r>
            </w:hyperlink>
            <w:r w:rsidR="00DE535F" w:rsidRPr="0071784C">
              <w:t xml:space="preserve"> Ergänze die jeweils wichtigsten Energieformen, die in den folgenden Beispielen umgewandelt werden.</w:t>
            </w:r>
          </w:p>
        </w:tc>
      </w:tr>
      <w:tr w:rsidR="00DE535F" w:rsidRPr="0071784C" w14:paraId="2E82FC8C" w14:textId="77777777" w:rsidTr="00290065">
        <w:tc>
          <w:tcPr>
            <w:tcW w:w="10061" w:type="dxa"/>
            <w:shd w:val="clear" w:color="auto" w:fill="auto"/>
          </w:tcPr>
          <w:p w14:paraId="1C48C38F" w14:textId="77777777" w:rsidR="00DE535F" w:rsidRPr="0071784C" w:rsidRDefault="00215B7B" w:rsidP="00290065">
            <w:pPr>
              <w:widowControl w:val="0"/>
            </w:pPr>
            <w:r>
              <w:rPr>
                <w:noProof/>
              </w:rPr>
              <w:pict w14:anchorId="775E265C">
                <v:shape id="Bild 203" o:spid="_x0000_i1314" type="#_x0000_t75" alt="m844" style="width:348pt;height:5in;visibility:visible">
                  <v:imagedata r:id="rId900" o:title="m844"/>
                </v:shape>
              </w:pict>
            </w:r>
          </w:p>
        </w:tc>
      </w:tr>
    </w:tbl>
    <w:p w14:paraId="721F5827" w14:textId="77777777" w:rsidR="00CF3ECF" w:rsidRDefault="00CF3ECF" w:rsidP="00E14754">
      <w:pPr>
        <w:widowControl w:val="0"/>
      </w:pPr>
    </w:p>
    <w:p w14:paraId="3785D371" w14:textId="77777777" w:rsidR="00CF3ECF" w:rsidRDefault="00CF3ECF" w:rsidP="00E14754">
      <w:pPr>
        <w:widowControl w:val="0"/>
      </w:pPr>
    </w:p>
    <w:p w14:paraId="240D78E2" w14:textId="21ED269D" w:rsidR="003910FE" w:rsidRPr="00A845C3" w:rsidRDefault="00215B7B" w:rsidP="003910FE">
      <w:hyperlink r:id="rId901" w:anchor="t846" w:history="1">
        <w:r w:rsidR="009A4658" w:rsidRPr="00A845C3">
          <w:rPr>
            <w:rStyle w:val="Hyperlink"/>
            <w:sz w:val="22"/>
          </w:rPr>
          <w:t>846.</w:t>
        </w:r>
        <w:r w:rsidR="003910FE" w:rsidRPr="00A845C3">
          <w:rPr>
            <w:rStyle w:val="Hyperlink"/>
            <w:sz w:val="22"/>
          </w:rPr>
          <w:t xml:space="preserve"> </w:t>
        </w:r>
      </w:hyperlink>
      <w:r w:rsidR="003910FE" w:rsidRPr="00A845C3">
        <w:rPr>
          <w:b/>
        </w:rPr>
        <w:t xml:space="preserve"> </w:t>
      </w:r>
      <w:r w:rsidR="003910FE" w:rsidRPr="00A845C3">
        <w:t xml:space="preserve">Zeichne das Energiefluss-Schema für ein Auto. </w:t>
      </w:r>
    </w:p>
    <w:p w14:paraId="33E33FFB" w14:textId="77777777" w:rsidR="003910FE" w:rsidRDefault="003910FE" w:rsidP="003910FE">
      <w:r w:rsidRPr="00A845C3">
        <w:t>Der Wirkungsgrad eines Autos beträgt etwa 30%. Was bedeutet diese Angabe? Erkläre dabei auch den Begriff „Energieentwertung“.</w:t>
      </w:r>
    </w:p>
    <w:p w14:paraId="301A5DC5" w14:textId="77777777" w:rsidR="00485EE7" w:rsidRDefault="00485EE7" w:rsidP="003910FE"/>
    <w:tbl>
      <w:tblPr>
        <w:tblW w:w="0" w:type="auto"/>
        <w:tblLook w:val="01E0" w:firstRow="1" w:lastRow="1" w:firstColumn="1" w:lastColumn="1" w:noHBand="0" w:noVBand="0"/>
      </w:tblPr>
      <w:tblGrid>
        <w:gridCol w:w="10061"/>
      </w:tblGrid>
      <w:tr w:rsidR="00156717" w:rsidRPr="0071784C" w14:paraId="7CDF57ED" w14:textId="77777777" w:rsidTr="00290065">
        <w:tc>
          <w:tcPr>
            <w:tcW w:w="10061" w:type="dxa"/>
            <w:shd w:val="clear" w:color="auto" w:fill="auto"/>
          </w:tcPr>
          <w:p w14:paraId="7E8C2362" w14:textId="21EF09A3" w:rsidR="00156717" w:rsidRPr="0071784C" w:rsidRDefault="00215B7B" w:rsidP="00156717">
            <w:hyperlink r:id="rId902" w:anchor="m853" w:history="1">
              <w:r w:rsidR="00156717" w:rsidRPr="00290065">
                <w:rPr>
                  <w:rStyle w:val="Hyperlink"/>
                  <w:sz w:val="22"/>
                </w:rPr>
                <w:t>853.</w:t>
              </w:r>
            </w:hyperlink>
            <w:r w:rsidR="00156717" w:rsidRPr="0071784C">
              <w:t xml:space="preserve"> </w:t>
            </w:r>
          </w:p>
          <w:p w14:paraId="6136581E" w14:textId="77777777" w:rsidR="00156717" w:rsidRPr="0071784C" w:rsidRDefault="00215B7B" w:rsidP="003910FE">
            <w:r>
              <w:rPr>
                <w:noProof/>
              </w:rPr>
              <w:pict w14:anchorId="71F293BA">
                <v:shape id="Bild 204" o:spid="_x0000_i1315" type="#_x0000_t75" alt="m853" style="width:474pt;height:186pt;visibility:visible">
                  <v:imagedata r:id="rId903" o:title="m853"/>
                </v:shape>
              </w:pict>
            </w:r>
          </w:p>
        </w:tc>
      </w:tr>
      <w:tr w:rsidR="00156717" w:rsidRPr="0071784C" w14:paraId="01CC3768" w14:textId="77777777" w:rsidTr="00290065">
        <w:tc>
          <w:tcPr>
            <w:tcW w:w="10061" w:type="dxa"/>
            <w:shd w:val="clear" w:color="auto" w:fill="auto"/>
          </w:tcPr>
          <w:p w14:paraId="1F3D27EB" w14:textId="77777777" w:rsidR="00EE74A0" w:rsidRPr="0071784C" w:rsidRDefault="00156717" w:rsidP="00EE74A0">
            <w:r w:rsidRPr="0071784C">
              <w:t xml:space="preserve"> </w:t>
            </w:r>
            <w:r w:rsidR="00EE74A0" w:rsidRPr="0071784C">
              <w:t>Ein Auto steht auf einem Hügel und rollt ohne Antrieb hinab. Es kommt mit der Geschwindigkeit v1 an. Als nächstes rollt das Auto noch mal den Hügel nach unten, diesmal aber nicht aus dem Stand, sondern mit einer Startgeschwindigkeit v2. Wie groß ist die Geschwindigkeit, mit der es diesmal unten ankommt?</w:t>
            </w:r>
          </w:p>
          <w:p w14:paraId="08312FED" w14:textId="77777777" w:rsidR="00EE74A0" w:rsidRPr="0071784C" w:rsidRDefault="00EE74A0" w:rsidP="00EE74A0">
            <w:r w:rsidRPr="0071784C">
              <w:t>a) deutliche kleiner als die Summe der Geschwindigkeiten v1 und v2</w:t>
            </w:r>
          </w:p>
          <w:p w14:paraId="62084A7F" w14:textId="77777777" w:rsidR="00EE74A0" w:rsidRPr="0071784C" w:rsidRDefault="00EE74A0" w:rsidP="00EE74A0">
            <w:r w:rsidRPr="0071784C">
              <w:t>b) etwa die Summe der Geschwindigkeiten v1 und v2</w:t>
            </w:r>
          </w:p>
          <w:p w14:paraId="731EDB33" w14:textId="77777777" w:rsidR="00156717" w:rsidRPr="0071784C" w:rsidRDefault="00EE74A0" w:rsidP="003910FE">
            <w:r w:rsidRPr="0071784C">
              <w:t xml:space="preserve">c) deutliche </w:t>
            </w:r>
            <w:r w:rsidR="00240DEA" w:rsidRPr="0071784C">
              <w:t>größer</w:t>
            </w:r>
            <w:r w:rsidRPr="0071784C">
              <w:t xml:space="preserve"> als die Summe der Geschwindigkeiten v1 und v2</w:t>
            </w:r>
          </w:p>
        </w:tc>
      </w:tr>
    </w:tbl>
    <w:p w14:paraId="12763846" w14:textId="77777777" w:rsidR="00156717" w:rsidRPr="00156717" w:rsidRDefault="00156717" w:rsidP="003910FE"/>
    <w:tbl>
      <w:tblPr>
        <w:tblW w:w="0" w:type="auto"/>
        <w:tblLook w:val="01E0" w:firstRow="1" w:lastRow="1" w:firstColumn="1" w:lastColumn="1" w:noHBand="0" w:noVBand="0"/>
      </w:tblPr>
      <w:tblGrid>
        <w:gridCol w:w="10061"/>
      </w:tblGrid>
      <w:tr w:rsidR="00D51B47" w:rsidRPr="0071784C" w14:paraId="65F678BE" w14:textId="77777777" w:rsidTr="00290065">
        <w:tc>
          <w:tcPr>
            <w:tcW w:w="10061" w:type="dxa"/>
            <w:shd w:val="clear" w:color="auto" w:fill="auto"/>
          </w:tcPr>
          <w:p w14:paraId="5C597E57" w14:textId="6A517952" w:rsidR="00D51B47" w:rsidRPr="0071784C" w:rsidRDefault="00215B7B" w:rsidP="00D51B47">
            <w:hyperlink r:id="rId904" w:anchor="m885" w:history="1">
              <w:r w:rsidR="00D51B47" w:rsidRPr="00290065">
                <w:rPr>
                  <w:rStyle w:val="Hyperlink"/>
                  <w:sz w:val="22"/>
                </w:rPr>
                <w:t>885.</w:t>
              </w:r>
            </w:hyperlink>
            <w:r w:rsidR="00D51B47" w:rsidRPr="0071784C">
              <w:t xml:space="preserve"> </w:t>
            </w:r>
          </w:p>
          <w:p w14:paraId="7050C730" w14:textId="77777777" w:rsidR="00D51B47" w:rsidRPr="0071784C" w:rsidRDefault="00215B7B" w:rsidP="003910FE">
            <w:r>
              <w:rPr>
                <w:noProof/>
              </w:rPr>
              <w:pict w14:anchorId="021A2D9A">
                <v:shape id="Bild 205" o:spid="_x0000_i1316" type="#_x0000_t75" alt="m885" style="width:420pt;height:78pt;visibility:visible">
                  <v:imagedata r:id="rId905" o:title="m885"/>
                </v:shape>
              </w:pict>
            </w:r>
          </w:p>
        </w:tc>
      </w:tr>
      <w:tr w:rsidR="00D51B47" w:rsidRPr="0071784C" w14:paraId="198782F6" w14:textId="77777777" w:rsidTr="00290065">
        <w:trPr>
          <w:trHeight w:val="3612"/>
        </w:trPr>
        <w:tc>
          <w:tcPr>
            <w:tcW w:w="10061" w:type="dxa"/>
            <w:shd w:val="clear" w:color="auto" w:fill="auto"/>
          </w:tcPr>
          <w:p w14:paraId="3B82F80D" w14:textId="77777777" w:rsidR="00D51B47" w:rsidRPr="0071784C" w:rsidRDefault="00D51B47" w:rsidP="00D51B47">
            <w:r w:rsidRPr="0071784C">
              <w:t xml:space="preserve">1. </w:t>
            </w:r>
            <w:r w:rsidRPr="0071784C">
              <w:rPr>
                <w:b/>
              </w:rPr>
              <w:t>a)</w:t>
            </w:r>
            <w:r w:rsidRPr="0071784C">
              <w:t xml:space="preserve"> Schreiben Sie den Energieerhaltungssatz für ein abgeschlossenes System auf. (2)</w:t>
            </w:r>
          </w:p>
          <w:p w14:paraId="2A72DB33" w14:textId="77777777" w:rsidR="00D26F02" w:rsidRPr="0071784C" w:rsidRDefault="00D26F02" w:rsidP="00290065">
            <w:pPr>
              <w:jc w:val="both"/>
            </w:pPr>
            <w:r w:rsidRPr="0071784C">
              <w:rPr>
                <w:b/>
              </w:rPr>
              <w:t>b)</w:t>
            </w:r>
            <w:r w:rsidRPr="0071784C">
              <w:t xml:space="preserve"> Ein Auto wird ohne angezogene Handbremse und ohne eingelegten Gang auf einer leicht abschüssigen Straße abgestellt. Das Auto </w:t>
            </w:r>
            <w:r w:rsidR="00C3478A" w:rsidRPr="0071784C">
              <w:t>fängt</w:t>
            </w:r>
            <w:r w:rsidRPr="0071784C">
              <w:t xml:space="preserve"> von alleine an zu Rollen und kommt auf dem waagerechten Teil der Straße wieder zum Stehen.</w:t>
            </w:r>
          </w:p>
          <w:p w14:paraId="134FEA27" w14:textId="77777777" w:rsidR="00D26F02" w:rsidRPr="0071784C" w:rsidRDefault="00D26F02" w:rsidP="00D26F02">
            <w:r w:rsidRPr="0071784C">
              <w:t>Ordnen Sie den Zahlen 1 bis 15 die richtigen Begriffe zu.</w:t>
            </w:r>
          </w:p>
          <w:p w14:paraId="7BD69D9A" w14:textId="7481DF65" w:rsidR="00D26F02" w:rsidRPr="0071784C" w:rsidRDefault="00D26F02" w:rsidP="00D26F02">
            <w:r w:rsidRPr="0071784C">
              <w:t>Vor dem Losrollen hat das Auto nur __1__ Energie. Während es den Berg hinunterfährt, wandelt es die __2__ Energie in __3__ Energie und in</w:t>
            </w:r>
            <w:r w:rsidR="00C3478A" w:rsidRPr="0071784C">
              <w:t xml:space="preserve"> </w:t>
            </w:r>
            <w:r w:rsidRPr="0071784C">
              <w:t>__4__ um. Die __5__ Energie entsteht durch __6__ und die __7__ durch Reibungsarbeit.</w:t>
            </w:r>
          </w:p>
          <w:p w14:paraId="73690910" w14:textId="77777777" w:rsidR="00E84D13" w:rsidRPr="0071784C" w:rsidRDefault="00D26F02" w:rsidP="00D26F02">
            <w:r w:rsidRPr="0071784C">
              <w:t>Am Ende des Hügels ist die</w:t>
            </w:r>
            <w:r w:rsidR="00C3478A" w:rsidRPr="0071784C">
              <w:t xml:space="preserve"> </w:t>
            </w:r>
            <w:r w:rsidRPr="0071784C">
              <w:t xml:space="preserve">__8__ Energie bezüglich dem geraden Straßenabschnitt gleich __9__. </w:t>
            </w:r>
            <w:r w:rsidR="00E84D13" w:rsidRPr="0071784C">
              <w:t>Das Auto hat auf Grund seiner __10__ nur noch __11__ Energie.</w:t>
            </w:r>
          </w:p>
          <w:p w14:paraId="1F8DAF37" w14:textId="77777777" w:rsidR="00D51B47" w:rsidRPr="0071784C" w:rsidRDefault="00D26F02" w:rsidP="003910FE">
            <w:r w:rsidRPr="0071784C">
              <w:t xml:space="preserve">Auf dem waagerechten Straßenteil wandelt das Auto seine __12__ Energie vollständig in __13__ durch __14__ um. Wenn das Auto wieder steht, ist die komplette potentielle Energie vor dem Losrollen in Wärmeenergie umgewandelt worden. Diese Energie ist nicht mehr nutzbar und wird als </w:t>
            </w:r>
            <w:r w:rsidR="00C3478A" w:rsidRPr="0071784C">
              <w:t>_</w:t>
            </w:r>
            <w:r w:rsidRPr="0071784C">
              <w:t>_15__ Energie bezeichnet.</w:t>
            </w:r>
          </w:p>
        </w:tc>
      </w:tr>
    </w:tbl>
    <w:p w14:paraId="7EB7D0C2" w14:textId="77777777" w:rsidR="007E07F0" w:rsidRPr="00156717" w:rsidRDefault="007E07F0" w:rsidP="003910FE"/>
    <w:p w14:paraId="6CD0A7EC" w14:textId="77777777" w:rsidR="00CF3ECF" w:rsidRPr="00156717" w:rsidRDefault="00CF3ECF"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8204FC" w:rsidRPr="0071784C" w14:paraId="7634370E" w14:textId="77777777" w:rsidTr="00290065">
        <w:tc>
          <w:tcPr>
            <w:tcW w:w="5030" w:type="dxa"/>
            <w:shd w:val="clear" w:color="auto" w:fill="auto"/>
          </w:tcPr>
          <w:p w14:paraId="1BC6F5E8" w14:textId="52A82717" w:rsidR="008204FC" w:rsidRPr="0071784C" w:rsidRDefault="00215B7B" w:rsidP="00290065">
            <w:pPr>
              <w:widowControl w:val="0"/>
            </w:pPr>
            <w:hyperlink r:id="rId906" w:anchor="m904" w:history="1">
              <w:r w:rsidR="008204FC" w:rsidRPr="00290065">
                <w:rPr>
                  <w:rStyle w:val="Hyperlink"/>
                  <w:sz w:val="22"/>
                </w:rPr>
                <w:t>904.</w:t>
              </w:r>
            </w:hyperlink>
            <w:r w:rsidR="008204FC" w:rsidRPr="0071784C">
              <w:t xml:space="preserve"> </w:t>
            </w:r>
            <w:proofErr w:type="gramStart"/>
            <w:r w:rsidR="008204FC" w:rsidRPr="0071784C">
              <w:t>Eine</w:t>
            </w:r>
            <w:proofErr w:type="gramEnd"/>
            <w:r w:rsidR="008204FC" w:rsidRPr="0071784C">
              <w:t xml:space="preserve"> Steinschleuder wird aus einer Holzgabel und zwei gleichen Federn gebaut. Die Federn haben jeweils dieselbe Federkonstante D und die Muskelkraft zum Spannen der Schleuder ist auf F</w:t>
            </w:r>
            <w:r w:rsidR="008204FC" w:rsidRPr="0071784C">
              <w:rPr>
                <w:vertAlign w:val="subscript"/>
              </w:rPr>
              <w:t>max</w:t>
            </w:r>
            <w:r w:rsidR="008204FC" w:rsidRPr="0071784C">
              <w:t xml:space="preserve"> begrenzt.</w:t>
            </w:r>
          </w:p>
          <w:p w14:paraId="3AD491C9" w14:textId="77777777" w:rsidR="008204FC" w:rsidRPr="0071784C" w:rsidRDefault="008204FC" w:rsidP="00290065">
            <w:pPr>
              <w:widowControl w:val="0"/>
            </w:pPr>
            <w:r w:rsidRPr="0071784C">
              <w:t xml:space="preserve">a) Zeigen Sie, dass die maximale Spannenergie </w:t>
            </w:r>
          </w:p>
          <w:p w14:paraId="07E990F5" w14:textId="77777777" w:rsidR="008204FC" w:rsidRPr="0071784C" w:rsidRDefault="008204FC" w:rsidP="00290065">
            <w:pPr>
              <w:widowControl w:val="0"/>
            </w:pPr>
            <w:r w:rsidRPr="0071784C">
              <w:rPr>
                <w:position w:val="-24"/>
              </w:rPr>
              <w:object w:dxaOrig="1300" w:dyaOrig="660" w14:anchorId="41541721">
                <v:shape id="_x0000_i1317" type="#_x0000_t75" style="width:66pt;height:36pt" o:ole="">
                  <v:imagedata r:id="rId907" o:title=""/>
                </v:shape>
                <o:OLEObject Type="Embed" ProgID="Equation.DSMT4" ShapeID="_x0000_i1317" DrawAspect="Content" ObjectID="_1735305659" r:id="rId908"/>
              </w:object>
            </w:r>
          </w:p>
          <w:p w14:paraId="266ABEAD" w14:textId="77777777" w:rsidR="008204FC" w:rsidRPr="0071784C" w:rsidRDefault="008204FC" w:rsidP="00290065">
            <w:pPr>
              <w:widowControl w:val="0"/>
            </w:pPr>
            <w:r w:rsidRPr="0071784C">
              <w:t>ist.</w:t>
            </w:r>
          </w:p>
          <w:p w14:paraId="6821CB1C" w14:textId="35642DE9" w:rsidR="008204FC" w:rsidRPr="0071784C" w:rsidRDefault="008204FC" w:rsidP="00290065">
            <w:pPr>
              <w:widowControl w:val="0"/>
            </w:pPr>
            <w:r w:rsidRPr="0071784C">
              <w:t>b) Zeigen Sie durch eine Energiebetrachtung, dass die maximale Abwurfgeschwindigkeit eines Stein</w:t>
            </w:r>
            <w:r w:rsidR="00BF2B5F">
              <w:t>s</w:t>
            </w:r>
            <w:r w:rsidRPr="0071784C">
              <w:t xml:space="preserve"> der Masse m gleich</w:t>
            </w:r>
          </w:p>
          <w:p w14:paraId="7379F053" w14:textId="77777777" w:rsidR="008204FC" w:rsidRPr="0071784C" w:rsidRDefault="00005146" w:rsidP="00290065">
            <w:pPr>
              <w:widowControl w:val="0"/>
            </w:pPr>
            <w:r w:rsidRPr="0071784C">
              <w:rPr>
                <w:position w:val="-30"/>
              </w:rPr>
              <w:object w:dxaOrig="1800" w:dyaOrig="740" w14:anchorId="520830F2">
                <v:shape id="_x0000_i1318" type="#_x0000_t75" style="width:96pt;height:36pt" o:ole="">
                  <v:imagedata r:id="rId909" o:title=""/>
                </v:shape>
                <o:OLEObject Type="Embed" ProgID="Equation.DSMT4" ShapeID="_x0000_i1318" DrawAspect="Content" ObjectID="_1735305660" r:id="rId910"/>
              </w:object>
            </w:r>
          </w:p>
          <w:p w14:paraId="2805835C" w14:textId="77777777" w:rsidR="008204FC" w:rsidRPr="0071784C" w:rsidRDefault="008204FC" w:rsidP="00290065">
            <w:pPr>
              <w:widowControl w:val="0"/>
            </w:pPr>
            <w:r w:rsidRPr="0071784C">
              <w:t xml:space="preserve">ist. </w:t>
            </w:r>
          </w:p>
          <w:p w14:paraId="768D26C7" w14:textId="77777777" w:rsidR="008204FC" w:rsidRPr="0071784C" w:rsidRDefault="008204FC" w:rsidP="00290065">
            <w:pPr>
              <w:widowControl w:val="0"/>
            </w:pPr>
          </w:p>
        </w:tc>
        <w:tc>
          <w:tcPr>
            <w:tcW w:w="5031" w:type="dxa"/>
            <w:shd w:val="clear" w:color="auto" w:fill="auto"/>
          </w:tcPr>
          <w:p w14:paraId="20158FA4" w14:textId="77777777" w:rsidR="008204FC" w:rsidRPr="0071784C" w:rsidRDefault="00215B7B" w:rsidP="00290065">
            <w:pPr>
              <w:widowControl w:val="0"/>
            </w:pPr>
            <w:r>
              <w:rPr>
                <w:noProof/>
              </w:rPr>
              <w:pict w14:anchorId="1F4A8A3C">
                <v:shape id="Bild 208" o:spid="_x0000_i1319" type="#_x0000_t75" alt="m904" style="width:228pt;height:228pt;visibility:visible">
                  <v:imagedata r:id="rId911" o:title="m904"/>
                </v:shape>
              </w:pict>
            </w:r>
          </w:p>
        </w:tc>
      </w:tr>
    </w:tbl>
    <w:p w14:paraId="4C3101EE" w14:textId="77777777" w:rsidR="001B64B5" w:rsidRDefault="001B64B5" w:rsidP="00E14754">
      <w:pPr>
        <w:widowControl w:val="0"/>
      </w:pPr>
    </w:p>
    <w:p w14:paraId="0F23EC65" w14:textId="77777777" w:rsidR="001B64B5" w:rsidRPr="00156717" w:rsidRDefault="001B64B5" w:rsidP="00E14754">
      <w:pPr>
        <w:widowControl w:val="0"/>
      </w:pPr>
    </w:p>
    <w:tbl>
      <w:tblPr>
        <w:tblW w:w="0" w:type="auto"/>
        <w:tblLook w:val="01E0" w:firstRow="1" w:lastRow="1" w:firstColumn="1" w:lastColumn="1" w:noHBand="0" w:noVBand="0"/>
      </w:tblPr>
      <w:tblGrid>
        <w:gridCol w:w="10061"/>
      </w:tblGrid>
      <w:tr w:rsidR="00FF5F80" w:rsidRPr="0071784C" w14:paraId="607A2830" w14:textId="77777777" w:rsidTr="00290065">
        <w:tc>
          <w:tcPr>
            <w:tcW w:w="10061" w:type="dxa"/>
            <w:shd w:val="clear" w:color="auto" w:fill="auto"/>
          </w:tcPr>
          <w:p w14:paraId="70308580" w14:textId="17F07134" w:rsidR="00FF5F80" w:rsidRPr="0071784C" w:rsidRDefault="00215B7B" w:rsidP="00290065">
            <w:pPr>
              <w:widowControl w:val="0"/>
            </w:pPr>
            <w:hyperlink r:id="rId912" w:anchor="m905" w:history="1">
              <w:r w:rsidR="00FF5F80" w:rsidRPr="00290065">
                <w:rPr>
                  <w:rStyle w:val="Hyperlink"/>
                  <w:sz w:val="22"/>
                </w:rPr>
                <w:t>905.</w:t>
              </w:r>
            </w:hyperlink>
            <w:r w:rsidR="00FF5F80" w:rsidRPr="0071784C">
              <w:t xml:space="preserve"> </w:t>
            </w:r>
          </w:p>
          <w:p w14:paraId="107E8327" w14:textId="77777777" w:rsidR="00FF5F80" w:rsidRPr="0071784C" w:rsidRDefault="00215B7B" w:rsidP="00290065">
            <w:pPr>
              <w:widowControl w:val="0"/>
            </w:pPr>
            <w:r>
              <w:rPr>
                <w:noProof/>
              </w:rPr>
              <w:pict w14:anchorId="09A5DCDE">
                <v:shape id="Bild 209" o:spid="_x0000_i1320" type="#_x0000_t75" alt="m905" style="width:420pt;height:258pt;visibility:visible">
                  <v:imagedata r:id="rId913" o:title="m905"/>
                </v:shape>
              </w:pict>
            </w:r>
          </w:p>
        </w:tc>
      </w:tr>
      <w:tr w:rsidR="00FF5F80" w:rsidRPr="0071784C" w14:paraId="3E948AD6" w14:textId="77777777" w:rsidTr="00290065">
        <w:tc>
          <w:tcPr>
            <w:tcW w:w="10061" w:type="dxa"/>
            <w:shd w:val="clear" w:color="auto" w:fill="auto"/>
          </w:tcPr>
          <w:p w14:paraId="49649C0B" w14:textId="423DE5DF" w:rsidR="00FF5F80" w:rsidRPr="0071784C" w:rsidRDefault="00FF5F80" w:rsidP="00290065">
            <w:pPr>
              <w:widowControl w:val="0"/>
            </w:pPr>
            <w:r w:rsidRPr="0071784C">
              <w:t xml:space="preserve">Ein Ball wird fallen gelassen und springt </w:t>
            </w:r>
            <w:r w:rsidR="00E45A67" w:rsidRPr="0071784C">
              <w:t>zwei Mal</w:t>
            </w:r>
            <w:r w:rsidRPr="0071784C">
              <w:t xml:space="preserve"> wieder hoch. Dafür wurde das Energie-Zeit-Diagramm für die potenzielle Energie, die kinetische Energie und die Spannenergie aufgezeichnet. </w:t>
            </w:r>
            <w:r w:rsidR="00313C78" w:rsidRPr="0071784C">
              <w:t>Die Luftreibung des Balles während der Flugphasen wird nicht berücksichtigt.</w:t>
            </w:r>
          </w:p>
          <w:p w14:paraId="33C32D56" w14:textId="77777777" w:rsidR="00FF5F80" w:rsidRPr="0071784C" w:rsidRDefault="00313C78" w:rsidP="00290065">
            <w:pPr>
              <w:widowControl w:val="0"/>
            </w:pPr>
            <w:r w:rsidRPr="0071784C">
              <w:rPr>
                <w:b/>
              </w:rPr>
              <w:t>a)</w:t>
            </w:r>
            <w:r w:rsidRPr="0071784C">
              <w:t xml:space="preserve"> Welche Energieform ist im Diagramm grün, rot bzw. blau dargestellt?</w:t>
            </w:r>
          </w:p>
          <w:p w14:paraId="61AEFFD3" w14:textId="77777777" w:rsidR="00313C78" w:rsidRPr="0071784C" w:rsidRDefault="00313C78" w:rsidP="00290065">
            <w:pPr>
              <w:widowControl w:val="0"/>
            </w:pPr>
            <w:r w:rsidRPr="0071784C">
              <w:rPr>
                <w:b/>
              </w:rPr>
              <w:t>b)</w:t>
            </w:r>
            <w:r w:rsidRPr="0071784C">
              <w:t xml:space="preserve"> Tragen Sie in das Diagramm mit einer weiteren Farbe die Summe der drei dargestellten Energieformen ein. </w:t>
            </w:r>
          </w:p>
          <w:p w14:paraId="11993BB7" w14:textId="77777777" w:rsidR="00313C78" w:rsidRPr="0071784C" w:rsidRDefault="0033450E" w:rsidP="00290065">
            <w:pPr>
              <w:widowControl w:val="0"/>
            </w:pPr>
            <w:r w:rsidRPr="0071784C">
              <w:rPr>
                <w:b/>
              </w:rPr>
              <w:t>c)</w:t>
            </w:r>
            <w:r w:rsidRPr="0071784C">
              <w:t xml:space="preserve"> Schätzen Sie mit Hilfe der Kurven ab, welcher Bruchteil der Bewegungsenergie bei der </w:t>
            </w:r>
            <w:r w:rsidR="00777962" w:rsidRPr="0071784C">
              <w:t xml:space="preserve">ersten </w:t>
            </w:r>
            <w:r w:rsidRPr="0071784C">
              <w:t>Reflexion am Boden in Wärmeenergie umgewandelt wird.</w:t>
            </w:r>
          </w:p>
        </w:tc>
      </w:tr>
    </w:tbl>
    <w:p w14:paraId="639F05C9" w14:textId="77777777" w:rsidR="00E14754" w:rsidRDefault="00E14754" w:rsidP="00E14754">
      <w:pPr>
        <w:widowControl w:val="0"/>
      </w:pPr>
    </w:p>
    <w:p w14:paraId="66ADEC40" w14:textId="7E33952E" w:rsidR="00786D38" w:rsidRDefault="00215B7B" w:rsidP="00786D38">
      <w:pPr>
        <w:widowControl w:val="0"/>
      </w:pPr>
      <w:hyperlink r:id="rId914" w:anchor="m916" w:history="1">
        <w:r w:rsidR="00786D38" w:rsidRPr="00786D38">
          <w:rPr>
            <w:rStyle w:val="Hyperlink"/>
            <w:sz w:val="22"/>
          </w:rPr>
          <w:t>916.</w:t>
        </w:r>
      </w:hyperlink>
      <w:r w:rsidR="00786D38">
        <w:t xml:space="preserve"> Welche Leistung in kW muss ein PKW mit einer Masse von 1790 kg mindestens haben, damit er </w:t>
      </w:r>
      <w:r w:rsidR="00786D38" w:rsidRPr="00786D38">
        <w:t>nach 270 m eine Geschwindigkeit von 110 km/h</w:t>
      </w:r>
      <w:r w:rsidR="00786D38">
        <w:t>erreichen kann?</w:t>
      </w:r>
    </w:p>
    <w:p w14:paraId="394D333C" w14:textId="77777777" w:rsidR="00786D38" w:rsidRPr="00786D38" w:rsidRDefault="00786D38" w:rsidP="00786D38">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216C8B" w:rsidRPr="0071784C" w14:paraId="2697AC29" w14:textId="77777777" w:rsidTr="00290065">
        <w:tc>
          <w:tcPr>
            <w:tcW w:w="5030" w:type="dxa"/>
            <w:shd w:val="clear" w:color="auto" w:fill="auto"/>
          </w:tcPr>
          <w:p w14:paraId="61B3526C" w14:textId="1BEEF5E2" w:rsidR="00216C8B" w:rsidRPr="0071784C" w:rsidRDefault="00215B7B" w:rsidP="00290065">
            <w:pPr>
              <w:widowControl w:val="0"/>
            </w:pPr>
            <w:hyperlink r:id="rId915" w:anchor="m928" w:history="1">
              <w:r w:rsidR="00216C8B" w:rsidRPr="00290065">
                <w:rPr>
                  <w:rStyle w:val="Hyperlink"/>
                  <w:sz w:val="22"/>
                </w:rPr>
                <w:t>928.</w:t>
              </w:r>
            </w:hyperlink>
            <w:r w:rsidR="00216C8B" w:rsidRPr="0071784C">
              <w:t xml:space="preserve"> „Am linken Regnitz-Arm im Weltkulturerbe Bamberg befinden sich vis á vis des berühmten Brückenrathauses die Oberen Mühlen. Was „oberflächlich“ kaum zu ahnen ist: Hier wird in sechs bis sieben Metern Tiefe völlig emissionsfrei Strom für rund 1.000 Vier-Personen-Haushalte erzeugt.“ (Quelle: </w:t>
            </w:r>
            <w:hyperlink r:id="rId916" w:history="1">
              <w:r w:rsidR="00216C8B" w:rsidRPr="00290065">
                <w:rPr>
                  <w:rStyle w:val="Hyperlink"/>
                  <w:sz w:val="22"/>
                </w:rPr>
                <w:t>http://www.joseph-stiftung.de/ueber_uns/wasserkraftwerk</w:t>
              </w:r>
            </w:hyperlink>
            <w:r w:rsidR="00216C8B" w:rsidRPr="0071784C">
              <w:t>).</w:t>
            </w:r>
          </w:p>
          <w:p w14:paraId="376DD9F8" w14:textId="77777777" w:rsidR="00216C8B" w:rsidRPr="0071784C" w:rsidRDefault="00216C8B" w:rsidP="00290065">
            <w:pPr>
              <w:widowControl w:val="0"/>
            </w:pPr>
          </w:p>
          <w:p w14:paraId="0C4FC5AE" w14:textId="77777777" w:rsidR="00216C8B" w:rsidRPr="0071784C" w:rsidRDefault="00216C8B" w:rsidP="00290065">
            <w:pPr>
              <w:widowControl w:val="0"/>
            </w:pPr>
            <w:r w:rsidRPr="0071784C">
              <w:t>Durch die vier Turbinen strömen in einer Sekunde im Durchschnitt 27,5 m³ Wasser. Bei einem Wirkungsgrad von 85% beträgt die elektrische Leistung der gesamten Anlage 300 kW. Wie groß ist die Fallhöhe des Wassers beim Durchströmen der Turbinen?</w:t>
            </w:r>
          </w:p>
        </w:tc>
        <w:tc>
          <w:tcPr>
            <w:tcW w:w="5031" w:type="dxa"/>
            <w:shd w:val="clear" w:color="auto" w:fill="auto"/>
          </w:tcPr>
          <w:p w14:paraId="6B5F5BBB" w14:textId="77777777" w:rsidR="00216C8B" w:rsidRPr="0071784C" w:rsidRDefault="00215B7B" w:rsidP="00290065">
            <w:pPr>
              <w:widowControl w:val="0"/>
            </w:pPr>
            <w:r>
              <w:rPr>
                <w:noProof/>
              </w:rPr>
              <w:pict w14:anchorId="3B16E58C">
                <v:shape id="Bild 210" o:spid="_x0000_i1321" type="#_x0000_t75" alt="a928" style="width:228pt;height:150pt;visibility:visible">
                  <v:imagedata r:id="rId917" o:title="a928"/>
                </v:shape>
              </w:pict>
            </w:r>
          </w:p>
          <w:p w14:paraId="444F05A0" w14:textId="77777777" w:rsidR="00216C8B" w:rsidRPr="0071784C" w:rsidRDefault="00216C8B" w:rsidP="00290065">
            <w:pPr>
              <w:widowControl w:val="0"/>
            </w:pPr>
            <w:r w:rsidRPr="0071784C">
              <w:t xml:space="preserve">Autor: </w:t>
            </w:r>
            <w:r w:rsidRPr="0071784C">
              <w:rPr>
                <w:bCs/>
              </w:rPr>
              <w:t>Bernhard Schneider</w:t>
            </w:r>
          </w:p>
        </w:tc>
      </w:tr>
    </w:tbl>
    <w:p w14:paraId="23B45CFD" w14:textId="77777777" w:rsidR="00216C8B" w:rsidRDefault="00216C8B" w:rsidP="00E14754">
      <w:pPr>
        <w:widowControl w:val="0"/>
      </w:pPr>
    </w:p>
    <w:tbl>
      <w:tblPr>
        <w:tblW w:w="0" w:type="auto"/>
        <w:tblLook w:val="01E0" w:firstRow="1" w:lastRow="1" w:firstColumn="1" w:lastColumn="1" w:noHBand="0" w:noVBand="0"/>
      </w:tblPr>
      <w:tblGrid>
        <w:gridCol w:w="4639"/>
        <w:gridCol w:w="5498"/>
      </w:tblGrid>
      <w:tr w:rsidR="001B23CD" w:rsidRPr="0071784C" w14:paraId="56C5E332" w14:textId="77777777" w:rsidTr="00290065">
        <w:tc>
          <w:tcPr>
            <w:tcW w:w="5030" w:type="dxa"/>
            <w:shd w:val="clear" w:color="auto" w:fill="auto"/>
          </w:tcPr>
          <w:p w14:paraId="5960234F" w14:textId="395B8F6E" w:rsidR="001B23CD" w:rsidRPr="0071784C" w:rsidRDefault="00215B7B" w:rsidP="00290065">
            <w:pPr>
              <w:widowControl w:val="0"/>
            </w:pPr>
            <w:hyperlink r:id="rId918" w:anchor="m938" w:history="1">
              <w:r w:rsidR="001B23CD" w:rsidRPr="00290065">
                <w:rPr>
                  <w:rStyle w:val="Hyperlink"/>
                  <w:sz w:val="22"/>
                </w:rPr>
                <w:t>938.</w:t>
              </w:r>
            </w:hyperlink>
            <w:r w:rsidR="001B23CD" w:rsidRPr="0071784C">
              <w:t xml:space="preserve"> Ein Pendelkörper wird zur Seite ausgelenkt und dann losgelassen.</w:t>
            </w:r>
          </w:p>
          <w:p w14:paraId="58377FE4" w14:textId="77777777" w:rsidR="001B23CD" w:rsidRPr="0071784C" w:rsidRDefault="001B23CD" w:rsidP="00290065">
            <w:pPr>
              <w:widowControl w:val="0"/>
            </w:pPr>
            <w:r w:rsidRPr="0071784C">
              <w:t>Beschreiben Sie die Energieumwandlungen vom Anheben bis zum Stillstand des Pendels.</w:t>
            </w:r>
          </w:p>
          <w:p w14:paraId="643220C6" w14:textId="77777777" w:rsidR="001B23CD" w:rsidRPr="0071784C" w:rsidRDefault="001B23CD" w:rsidP="00290065">
            <w:pPr>
              <w:widowControl w:val="0"/>
            </w:pPr>
          </w:p>
        </w:tc>
        <w:tc>
          <w:tcPr>
            <w:tcW w:w="5031" w:type="dxa"/>
            <w:shd w:val="clear" w:color="auto" w:fill="auto"/>
          </w:tcPr>
          <w:p w14:paraId="722028B0" w14:textId="77777777" w:rsidR="001B23CD" w:rsidRPr="0071784C" w:rsidRDefault="00215B7B" w:rsidP="00290065">
            <w:pPr>
              <w:widowControl w:val="0"/>
            </w:pPr>
            <w:r>
              <w:rPr>
                <w:noProof/>
              </w:rPr>
              <w:pict w14:anchorId="78710ED6">
                <v:shape id="Bild 211" o:spid="_x0000_i1322" type="#_x0000_t75" alt="m938_1" style="width:264pt;height:246pt;visibility:visible">
                  <v:imagedata r:id="rId919" o:title="m938_1"/>
                </v:shape>
              </w:pict>
            </w:r>
          </w:p>
        </w:tc>
      </w:tr>
    </w:tbl>
    <w:p w14:paraId="00A9C75D" w14:textId="77777777" w:rsidR="00CE1E68" w:rsidRDefault="00CE1E68" w:rsidP="00E14754">
      <w:pPr>
        <w:widowControl w:val="0"/>
      </w:pPr>
    </w:p>
    <w:p w14:paraId="0C51F83B" w14:textId="089A4EDF" w:rsidR="0099345D" w:rsidRDefault="00215B7B" w:rsidP="00E14754">
      <w:pPr>
        <w:widowControl w:val="0"/>
      </w:pPr>
      <w:hyperlink r:id="rId920" w:anchor="m963" w:history="1">
        <w:r w:rsidR="0099345D" w:rsidRPr="0099345D">
          <w:rPr>
            <w:rStyle w:val="Hyperlink"/>
            <w:sz w:val="22"/>
          </w:rPr>
          <w:t>963.</w:t>
        </w:r>
      </w:hyperlink>
      <w:r w:rsidR="0099345D">
        <w:t xml:space="preserve"> (ohne Hilfsmittel)</w:t>
      </w:r>
    </w:p>
    <w:p w14:paraId="3FACA0D0" w14:textId="13C9A3DA" w:rsidR="0099345D" w:rsidRDefault="0099345D" w:rsidP="00E14754">
      <w:pPr>
        <w:widowControl w:val="0"/>
      </w:pPr>
      <w:r>
        <w:t>E</w:t>
      </w:r>
      <w:r w:rsidRPr="0099345D">
        <w:rPr>
          <w:vertAlign w:val="subscript"/>
        </w:rPr>
        <w:t>1</w:t>
      </w:r>
      <w:r>
        <w:t xml:space="preserve"> ist der Energiebetrag, um einen PKW aus der Ruhe auf die Geschwindigkeit v</w:t>
      </w:r>
      <w:r w:rsidRPr="0099345D">
        <w:rPr>
          <w:vertAlign w:val="subscript"/>
        </w:rPr>
        <w:t>1</w:t>
      </w:r>
      <w:r>
        <w:t xml:space="preserve"> zu beschleunigen. E</w:t>
      </w:r>
      <w:r w:rsidRPr="0099345D">
        <w:rPr>
          <w:vertAlign w:val="subscript"/>
        </w:rPr>
        <w:t>2</w:t>
      </w:r>
      <w:r>
        <w:t xml:space="preserve"> ist der Energiebetrag, um den PKW von v</w:t>
      </w:r>
      <w:r w:rsidRPr="0099345D">
        <w:rPr>
          <w:vertAlign w:val="subscript"/>
        </w:rPr>
        <w:t>1</w:t>
      </w:r>
      <w:r>
        <w:t xml:space="preserve"> auf </w:t>
      </w:r>
      <w:r w:rsidR="00357B88" w:rsidRPr="00E0446C">
        <w:rPr>
          <w:position w:val="-12"/>
        </w:rPr>
        <w:object w:dxaOrig="920" w:dyaOrig="360" w14:anchorId="3D12C2D8">
          <v:shape id="_x0000_i1323" type="#_x0000_t75" style="width:48pt;height:18pt" o:ole="">
            <v:imagedata r:id="rId921" o:title=""/>
          </v:shape>
          <o:OLEObject Type="Embed" ProgID="Equation.DSMT4" ShapeID="_x0000_i1323" DrawAspect="Content" ObjectID="_1735305661" r:id="rId922"/>
        </w:object>
      </w:r>
      <w:r>
        <w:t xml:space="preserve"> zu beschleunigen. In welchem Verhältnis </w:t>
      </w:r>
      <w:r w:rsidRPr="0099345D">
        <w:rPr>
          <w:position w:val="-30"/>
        </w:rPr>
        <w:object w:dxaOrig="360" w:dyaOrig="700" w14:anchorId="24E2A414">
          <v:shape id="_x0000_i1324" type="#_x0000_t75" style="width:24pt;height:36pt" o:ole="">
            <v:imagedata r:id="rId923" o:title=""/>
          </v:shape>
          <o:OLEObject Type="Embed" ProgID="Equation.DSMT4" ShapeID="_x0000_i1324" DrawAspect="Content" ObjectID="_1735305662" r:id="rId924"/>
        </w:object>
      </w:r>
      <w:r>
        <w:t xml:space="preserve"> stehen die Energiebeträge?</w:t>
      </w:r>
    </w:p>
    <w:p w14:paraId="5CA22570" w14:textId="77777777" w:rsidR="0099345D" w:rsidRDefault="0099345D" w:rsidP="00E14754">
      <w:pPr>
        <w:widowControl w:val="0"/>
      </w:pPr>
    </w:p>
    <w:p w14:paraId="538321FD" w14:textId="77777777" w:rsidR="0099345D" w:rsidRDefault="0099345D" w:rsidP="00E14754">
      <w:pPr>
        <w:widowControl w:val="0"/>
      </w:pPr>
      <w:r>
        <w:t xml:space="preserve">a) </w:t>
      </w:r>
      <w:r w:rsidRPr="0099345D">
        <w:rPr>
          <w:position w:val="-24"/>
        </w:rPr>
        <w:object w:dxaOrig="240" w:dyaOrig="620" w14:anchorId="25BD68D6">
          <v:shape id="_x0000_i1325" type="#_x0000_t75" style="width:12pt;height:30pt" o:ole="">
            <v:imagedata r:id="rId925" o:title=""/>
          </v:shape>
          <o:OLEObject Type="Embed" ProgID="Equation.DSMT4" ShapeID="_x0000_i1325" DrawAspect="Content" ObjectID="_1735305663" r:id="rId926"/>
        </w:object>
      </w:r>
      <w:r>
        <w:t xml:space="preserve"> </w:t>
      </w:r>
      <w:r>
        <w:tab/>
      </w:r>
      <w:r>
        <w:tab/>
        <w:t xml:space="preserve">b) </w:t>
      </w:r>
      <w:r w:rsidRPr="0099345D">
        <w:rPr>
          <w:position w:val="-24"/>
        </w:rPr>
        <w:object w:dxaOrig="240" w:dyaOrig="620" w14:anchorId="6E6B9DD9">
          <v:shape id="_x0000_i1326" type="#_x0000_t75" style="width:12pt;height:30pt" o:ole="">
            <v:imagedata r:id="rId927" o:title=""/>
          </v:shape>
          <o:OLEObject Type="Embed" ProgID="Equation.DSMT4" ShapeID="_x0000_i1326" DrawAspect="Content" ObjectID="_1735305664" r:id="rId928"/>
        </w:object>
      </w:r>
      <w:r>
        <w:t xml:space="preserve"> </w:t>
      </w:r>
      <w:r>
        <w:tab/>
      </w:r>
      <w:r>
        <w:tab/>
        <w:t xml:space="preserve">c) </w:t>
      </w:r>
      <w:r w:rsidRPr="0099345D">
        <w:rPr>
          <w:position w:val="-24"/>
        </w:rPr>
        <w:object w:dxaOrig="240" w:dyaOrig="620" w14:anchorId="3193924E">
          <v:shape id="_x0000_i1327" type="#_x0000_t75" style="width:12pt;height:30pt" o:ole="">
            <v:imagedata r:id="rId929" o:title=""/>
          </v:shape>
          <o:OLEObject Type="Embed" ProgID="Equation.DSMT4" ShapeID="_x0000_i1327" DrawAspect="Content" ObjectID="_1735305665" r:id="rId930"/>
        </w:object>
      </w:r>
      <w:r>
        <w:t xml:space="preserve"> </w:t>
      </w:r>
      <w:r>
        <w:tab/>
      </w:r>
      <w:r>
        <w:tab/>
        <w:t xml:space="preserve">d) </w:t>
      </w:r>
      <w:r w:rsidRPr="0099345D">
        <w:rPr>
          <w:position w:val="-24"/>
        </w:rPr>
        <w:object w:dxaOrig="200" w:dyaOrig="620" w14:anchorId="05609993">
          <v:shape id="_x0000_i1328" type="#_x0000_t75" style="width:6pt;height:30pt" o:ole="">
            <v:imagedata r:id="rId931" o:title=""/>
          </v:shape>
          <o:OLEObject Type="Embed" ProgID="Equation.DSMT4" ShapeID="_x0000_i1328" DrawAspect="Content" ObjectID="_1735305666" r:id="rId932"/>
        </w:object>
      </w:r>
      <w:r>
        <w:t xml:space="preserve"> </w:t>
      </w:r>
      <w:r>
        <w:tab/>
      </w:r>
      <w:r>
        <w:tab/>
        <w:t xml:space="preserve">e) </w:t>
      </w:r>
      <w:r w:rsidRPr="0099345D">
        <w:rPr>
          <w:position w:val="-24"/>
        </w:rPr>
        <w:object w:dxaOrig="240" w:dyaOrig="620" w14:anchorId="65F04AB5">
          <v:shape id="_x0000_i1329" type="#_x0000_t75" style="width:12pt;height:30pt" o:ole="">
            <v:imagedata r:id="rId933" o:title=""/>
          </v:shape>
          <o:OLEObject Type="Embed" ProgID="Equation.DSMT4" ShapeID="_x0000_i1329" DrawAspect="Content" ObjectID="_1735305667" r:id="rId934"/>
        </w:object>
      </w:r>
      <w:r>
        <w:t xml:space="preserve"> </w:t>
      </w:r>
    </w:p>
    <w:p w14:paraId="68BBBAC1" w14:textId="77777777" w:rsidR="00B31C5B" w:rsidRDefault="00B31C5B" w:rsidP="00E14754">
      <w:pPr>
        <w:widowControl w:val="0"/>
      </w:pPr>
    </w:p>
    <w:p w14:paraId="04F861C6" w14:textId="77777777" w:rsidR="0068035D" w:rsidRDefault="0068035D" w:rsidP="00E14754">
      <w:pPr>
        <w:widowControl w:val="0"/>
      </w:pPr>
    </w:p>
    <w:p w14:paraId="47CB8C5F" w14:textId="22D087AC" w:rsidR="00CA34B0" w:rsidRDefault="00215B7B" w:rsidP="00E14754">
      <w:pPr>
        <w:widowControl w:val="0"/>
      </w:pPr>
      <w:hyperlink r:id="rId935" w:anchor="m991" w:history="1">
        <w:r w:rsidR="0068035D" w:rsidRPr="0068035D">
          <w:rPr>
            <w:rStyle w:val="Hyperlink"/>
            <w:sz w:val="22"/>
          </w:rPr>
          <w:t>991.</w:t>
        </w:r>
      </w:hyperlink>
      <w:r w:rsidR="0068035D">
        <w:t xml:space="preserve"> </w:t>
      </w:r>
      <w:r w:rsidR="00CA34B0">
        <w:t xml:space="preserve">(LK 2018) </w:t>
      </w:r>
    </w:p>
    <w:p w14:paraId="66D4EF20" w14:textId="77777777" w:rsidR="0068035D" w:rsidRDefault="0068035D" w:rsidP="00E14754">
      <w:pPr>
        <w:widowControl w:val="0"/>
      </w:pPr>
      <w:r>
        <w:t xml:space="preserve">Der Übungshang einer Skischule für Kinder hat die Neigung 9,5°. Ein Förderband bringt die Kinder </w:t>
      </w:r>
      <w:r>
        <w:lastRenderedPageBreak/>
        <w:t>bis zur Bergstation.</w:t>
      </w:r>
    </w:p>
    <w:p w14:paraId="11E69DEE" w14:textId="77777777" w:rsidR="0068035D" w:rsidRDefault="0068035D" w:rsidP="00E14754">
      <w:pPr>
        <w:widowControl w:val="0"/>
      </w:pPr>
      <w:r w:rsidRPr="00EF3C2E">
        <w:rPr>
          <w:b/>
        </w:rPr>
        <w:t>a)</w:t>
      </w:r>
      <w:r>
        <w:t xml:space="preserve"> Ein Kind (Gesamtmasse mit Ausrüstung 35 kg) wird vom Förderband bergauf bewegt, dabei legt es den Weg 30 m zurück.</w:t>
      </w:r>
      <w:r>
        <w:br/>
        <w:t>Berechnen Sie von dem Förderband an dem Kind verrichtete Hubarbeit.</w:t>
      </w:r>
    </w:p>
    <w:p w14:paraId="57457E3D" w14:textId="77777777" w:rsidR="00CA34B0" w:rsidRDefault="00CA34B0" w:rsidP="00E14754">
      <w:pPr>
        <w:widowControl w:val="0"/>
      </w:pPr>
    </w:p>
    <w:p w14:paraId="2008CEA4" w14:textId="77777777" w:rsidR="0068035D" w:rsidRDefault="00EF3C2E" w:rsidP="00E14754">
      <w:pPr>
        <w:widowControl w:val="0"/>
      </w:pPr>
      <w:r>
        <w:t>Das Kind steht am oberen Ende des Hanges. Der Skilehrer schiebt das Kind an. Dieses hat dadurch eine Anfangsgeschwindigkeit von 1,0 m·s</w:t>
      </w:r>
      <w:r w:rsidRPr="00EF3C2E">
        <w:rPr>
          <w:vertAlign w:val="superscript"/>
        </w:rPr>
        <w:t>-1</w:t>
      </w:r>
      <w:r>
        <w:t xml:space="preserve"> und gleitet gleichmäßig beschleunigt den 30 m langen Hang geradlinig hinab.</w:t>
      </w:r>
    </w:p>
    <w:p w14:paraId="0CEC3350" w14:textId="77777777" w:rsidR="00EF3C2E" w:rsidRDefault="00EF3C2E" w:rsidP="00E14754">
      <w:pPr>
        <w:widowControl w:val="0"/>
      </w:pPr>
      <w:r>
        <w:t xml:space="preserve">Nachdem das Kind </w:t>
      </w:r>
      <w:r w:rsidR="00CA34B0">
        <w:t xml:space="preserve">das untere Ende des Hanges erreicht hat, gleitet es horizontal weiter. </w:t>
      </w:r>
      <w:r w:rsidR="00CA34B0">
        <w:br/>
        <w:t>Die Reibungszahl ist konstant und beträgt 0,10.</w:t>
      </w:r>
    </w:p>
    <w:p w14:paraId="5C792D59" w14:textId="77777777" w:rsidR="00CE1E68" w:rsidRDefault="00CA34B0" w:rsidP="00E14754">
      <w:pPr>
        <w:widowControl w:val="0"/>
      </w:pPr>
      <w:r w:rsidRPr="00E217D7">
        <w:rPr>
          <w:b/>
        </w:rPr>
        <w:t>b)</w:t>
      </w:r>
      <w:r>
        <w:t xml:space="preserve"> Weisen Sie nach, dass die maximale Geschwindigkeit des Kindes </w:t>
      </w:r>
      <w:r w:rsidR="00152562">
        <w:t xml:space="preserve">etwa </w:t>
      </w:r>
      <w:r>
        <w:t>6,</w:t>
      </w:r>
      <w:r w:rsidR="00F70408">
        <w:t>3</w:t>
      </w:r>
      <w:r>
        <w:t xml:space="preserve"> m·s</w:t>
      </w:r>
      <w:r w:rsidRPr="00EF3C2E">
        <w:rPr>
          <w:vertAlign w:val="superscript"/>
        </w:rPr>
        <w:t>-1</w:t>
      </w:r>
      <w:r>
        <w:rPr>
          <w:vertAlign w:val="superscript"/>
        </w:rPr>
        <w:t xml:space="preserve"> </w:t>
      </w:r>
      <w:r>
        <w:t>beträgt.</w:t>
      </w:r>
    </w:p>
    <w:p w14:paraId="2FCD8C65" w14:textId="77777777" w:rsidR="00A86DDB" w:rsidRDefault="00A86DDB" w:rsidP="00E14754">
      <w:pPr>
        <w:widowControl w:val="0"/>
      </w:pPr>
      <w:r w:rsidRPr="00A86DDB">
        <w:rPr>
          <w:b/>
        </w:rPr>
        <w:t>c)</w:t>
      </w:r>
      <w:r>
        <w:t xml:space="preserve"> Eine Skilehrerin (Gesamtmasse mit Ausrüstung 65 kg) steht auf dem horizontalen Auslauf und fängt das ankommende Kind auf. Beide gleiten gemeinsam 1,9 m weit und bleiben dann stehen. Die Reibungszahl ist konstant und beträgt für beide 0,10.</w:t>
      </w:r>
      <w:r>
        <w:br/>
        <w:t>Ermitteln Sie die Länge des horizontalen Gleitweges, den das Kind zurückgelegt hat, bevor es von der Skilehrerin aufgefangen wird.</w:t>
      </w:r>
    </w:p>
    <w:p w14:paraId="7B8FC918" w14:textId="77777777" w:rsidR="0043512C" w:rsidRDefault="0043512C" w:rsidP="00E14754">
      <w:pPr>
        <w:widowControl w:val="0"/>
      </w:pPr>
    </w:p>
    <w:p w14:paraId="562285B8" w14:textId="77777777" w:rsidR="0043512C" w:rsidRDefault="0043512C" w:rsidP="00E14754">
      <w:pPr>
        <w:widowControl w:val="0"/>
      </w:pPr>
      <w:r>
        <w:t>Für die Aufgabe des Monats 5/2018</w:t>
      </w:r>
    </w:p>
    <w:p w14:paraId="0570C22F" w14:textId="6E7315AD" w:rsidR="00AD28FE" w:rsidRDefault="006A361F" w:rsidP="0043512C">
      <w:pPr>
        <w:widowControl w:val="0"/>
      </w:pPr>
      <w:r>
        <w:t>In einer Skischule für Kinder bringt ein Förderband die Kinder nach oben.</w:t>
      </w:r>
      <w:r w:rsidR="0043512C" w:rsidRPr="0043512C">
        <w:t xml:space="preserve"> </w:t>
      </w:r>
      <w:r w:rsidR="00272B0D">
        <w:t xml:space="preserve">Sie gleiten dann einen flachen Abhang hinab und werden </w:t>
      </w:r>
      <w:r w:rsidR="007B5A17">
        <w:t xml:space="preserve">von eine </w:t>
      </w:r>
      <w:r w:rsidR="00272B0D">
        <w:t>unten</w:t>
      </w:r>
      <w:r w:rsidR="006A55C0">
        <w:t>stehenden</w:t>
      </w:r>
      <w:r w:rsidR="00272B0D">
        <w:t xml:space="preserve"> Skilehrerin aufgefangen.</w:t>
      </w:r>
      <w:r w:rsidR="00AD28FE">
        <w:t xml:space="preserve"> </w:t>
      </w:r>
    </w:p>
    <w:p w14:paraId="51D62C7C" w14:textId="77777777" w:rsidR="0043512C" w:rsidRDefault="00AD28FE" w:rsidP="0043512C">
      <w:pPr>
        <w:widowControl w:val="0"/>
      </w:pPr>
      <w:r>
        <w:t>Ein Kind, das mit Ausrüstung eine Masse von 35 kg hat, erreicht den horizontalen Auslauf mit 6,3 m·s</w:t>
      </w:r>
      <w:r>
        <w:rPr>
          <w:vertAlign w:val="superscript"/>
        </w:rPr>
        <w:t>-1</w:t>
      </w:r>
      <w:r>
        <w:t xml:space="preserve">, gleitet noch ein Stück weiter und wird dann von einer </w:t>
      </w:r>
      <w:r w:rsidR="0043512C" w:rsidRPr="0043512C">
        <w:t>Skilehrerin</w:t>
      </w:r>
      <w:r w:rsidR="0043512C">
        <w:t xml:space="preserve"> (Gesamtmasse mit Ausrüstung 65 kg) auf</w:t>
      </w:r>
      <w:r w:rsidR="006A55C0">
        <w:t>gefangen</w:t>
      </w:r>
      <w:r w:rsidR="0043512C">
        <w:t>. Beide gleiten gemeinsam 1,9 m weit und bleiben dann stehen. Die Reibungszahl ist konstant und beträgt für beide 0,10.</w:t>
      </w:r>
      <w:r w:rsidR="0043512C">
        <w:br/>
      </w:r>
      <w:r w:rsidR="006A55C0">
        <w:t xml:space="preserve">Wie weit ist das Kind auf dem horizontalen Auslauf </w:t>
      </w:r>
      <w:r w:rsidR="007B5A17">
        <w:t>geglitten, bevor</w:t>
      </w:r>
      <w:r w:rsidR="0043512C">
        <w:t xml:space="preserve"> es von d</w:t>
      </w:r>
      <w:r w:rsidR="007B5A17">
        <w:t>er Skilehrerin aufgefangen wird?</w:t>
      </w:r>
    </w:p>
    <w:p w14:paraId="20757FB8" w14:textId="77777777" w:rsidR="0043512C" w:rsidRDefault="0043512C" w:rsidP="00E14754">
      <w:pPr>
        <w:widowControl w:val="0"/>
      </w:pPr>
    </w:p>
    <w:p w14:paraId="56B1742F" w14:textId="34F18FFA" w:rsidR="00A86DDB" w:rsidRDefault="002F528C" w:rsidP="00E14754">
      <w:pPr>
        <w:widowControl w:val="0"/>
      </w:pPr>
      <w:r>
        <w:rPr>
          <w:color w:val="FF0000"/>
        </w:rPr>
        <w:sym w:font="Symbol" w:char="F02A"/>
      </w:r>
      <w:hyperlink r:id="rId936" w:anchor="m1003" w:history="1">
        <w:r w:rsidR="00281E4E" w:rsidRPr="002F528C">
          <w:rPr>
            <w:rStyle w:val="Hyperlink"/>
            <w:sz w:val="22"/>
          </w:rPr>
          <w:t>1003.</w:t>
        </w:r>
      </w:hyperlink>
      <w:r w:rsidR="00281E4E">
        <w:t xml:space="preserve"> An der Decke eines 2,5 m hohen Raumes ist ein Seil befestigt, an dessen unterem Ende ein 4,5 kg schwerer Medizinball hängt. Der Mittelpunkt des Balles befindet sich auf Armhöhe, d.h. 1,2 m über dem Boden.</w:t>
      </w:r>
    </w:p>
    <w:p w14:paraId="70C30DB5" w14:textId="77777777" w:rsidR="00281E4E" w:rsidRDefault="005A3F9D" w:rsidP="00E14754">
      <w:pPr>
        <w:widowControl w:val="0"/>
      </w:pPr>
      <w:r>
        <w:t>Ein Boxer trainiert seine Armmuskulatur dadurch, dass er gegen den Medizinball boxt. Bei einem kräftigen Schlag wird das Pendel um 30° aus der Ruhelage ausgelenkt.</w:t>
      </w:r>
    </w:p>
    <w:p w14:paraId="05F1C268" w14:textId="77777777" w:rsidR="005A3F9D" w:rsidRDefault="005A3F9D" w:rsidP="00E14754">
      <w:pPr>
        <w:widowControl w:val="0"/>
      </w:pPr>
      <w:r>
        <w:t>Welche Anfangsgeschwindigkeit hatte der Medizinball nach dem Schlag?</w:t>
      </w:r>
    </w:p>
    <w:p w14:paraId="26BBC7C1" w14:textId="77777777" w:rsidR="00A557A7" w:rsidRDefault="00A557A7" w:rsidP="00E14754">
      <w:pPr>
        <w:widowControl w:val="0"/>
      </w:pPr>
    </w:p>
    <w:p w14:paraId="0CEB04E4" w14:textId="77777777" w:rsidR="00CA2E5C" w:rsidRDefault="00CA2E5C" w:rsidP="00E14754">
      <w:pPr>
        <w:widowControl w:val="0"/>
      </w:pPr>
    </w:p>
    <w:tbl>
      <w:tblPr>
        <w:tblW w:w="0" w:type="auto"/>
        <w:tblLook w:val="04A0" w:firstRow="1" w:lastRow="0" w:firstColumn="1" w:lastColumn="0" w:noHBand="0" w:noVBand="1"/>
      </w:tblPr>
      <w:tblGrid>
        <w:gridCol w:w="4879"/>
        <w:gridCol w:w="5258"/>
      </w:tblGrid>
      <w:tr w:rsidR="00CA2E5C" w:rsidRPr="0071784C" w14:paraId="64F5C2F5" w14:textId="77777777" w:rsidTr="00437201">
        <w:tc>
          <w:tcPr>
            <w:tcW w:w="5030" w:type="dxa"/>
            <w:shd w:val="clear" w:color="auto" w:fill="auto"/>
          </w:tcPr>
          <w:p w14:paraId="2F276723" w14:textId="322D3007" w:rsidR="00CA2E5C" w:rsidRPr="0071784C" w:rsidRDefault="00215B7B" w:rsidP="00437201">
            <w:pPr>
              <w:widowControl w:val="0"/>
            </w:pPr>
            <w:hyperlink r:id="rId937" w:anchor="m1007" w:history="1">
              <w:r w:rsidR="00CA2E5C" w:rsidRPr="00437201">
                <w:rPr>
                  <w:rStyle w:val="Hyperlink"/>
                  <w:sz w:val="22"/>
                </w:rPr>
                <w:t>1007.</w:t>
              </w:r>
            </w:hyperlink>
            <w:r w:rsidR="00CA2E5C" w:rsidRPr="0071784C">
              <w:t xml:space="preserve"> Auf eine</w:t>
            </w:r>
            <w:r w:rsidR="005A117A" w:rsidRPr="0071784C">
              <w:t>m</w:t>
            </w:r>
            <w:r w:rsidR="00CA2E5C" w:rsidRPr="0071784C">
              <w:t xml:space="preserve"> waagerechten </w:t>
            </w:r>
            <w:r w:rsidR="005A117A" w:rsidRPr="0071784C">
              <w:t>Tisch</w:t>
            </w:r>
            <w:r w:rsidR="00CA2E5C" w:rsidRPr="0071784C">
              <w:t xml:space="preserve"> wird ein Wagen mit 200 g Masse von einem Massestück mit  40 g Masse gezogen, bis dieses nach einer Strecke von 40 cm auf dem Boden aufsetzt. Die Reibungskraft ist auf der Bahn konstant.</w:t>
            </w:r>
          </w:p>
          <w:p w14:paraId="15AC680F" w14:textId="77777777" w:rsidR="001A71A5" w:rsidRPr="0071784C" w:rsidRDefault="001A71A5" w:rsidP="00437201">
            <w:pPr>
              <w:widowControl w:val="0"/>
            </w:pPr>
            <w:r w:rsidRPr="0071784C">
              <w:t xml:space="preserve">An verschiedenen Stellen des Weges wird die Geschwindigkeit des Wagens elektronisch gemessen. </w:t>
            </w:r>
          </w:p>
          <w:p w14:paraId="1220BFB9" w14:textId="77777777" w:rsidR="00CA2E5C" w:rsidRPr="0071784C" w:rsidRDefault="001A71A5" w:rsidP="00437201">
            <w:pPr>
              <w:widowControl w:val="0"/>
            </w:pPr>
            <w:r w:rsidRPr="0071784C">
              <w:t>Dabei erhält man die folgende Messreihe:</w:t>
            </w:r>
          </w:p>
        </w:tc>
        <w:tc>
          <w:tcPr>
            <w:tcW w:w="5031" w:type="dxa"/>
            <w:shd w:val="clear" w:color="auto" w:fill="auto"/>
          </w:tcPr>
          <w:p w14:paraId="0D67DF7F" w14:textId="77777777" w:rsidR="00CA2E5C" w:rsidRPr="0071784C" w:rsidRDefault="00215B7B" w:rsidP="00437201">
            <w:pPr>
              <w:widowControl w:val="0"/>
            </w:pPr>
            <w:r>
              <w:pict w14:anchorId="4E6EE555">
                <v:shape id="_x0000_i1330" type="#_x0000_t75" style="width:252pt;height:138pt">
                  <v:imagedata r:id="rId938" o:title="m1007"/>
                </v:shape>
              </w:pict>
            </w:r>
          </w:p>
        </w:tc>
      </w:tr>
    </w:tbl>
    <w:p w14:paraId="43451735" w14:textId="77777777" w:rsidR="00A557A7" w:rsidRDefault="00A557A7"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571"/>
        <w:gridCol w:w="708"/>
        <w:gridCol w:w="709"/>
        <w:gridCol w:w="709"/>
      </w:tblGrid>
      <w:tr w:rsidR="008E7DA0" w:rsidRPr="0071784C" w14:paraId="706AE91E" w14:textId="77777777" w:rsidTr="00437201">
        <w:tc>
          <w:tcPr>
            <w:tcW w:w="1097" w:type="dxa"/>
            <w:shd w:val="clear" w:color="auto" w:fill="D9D9D9"/>
          </w:tcPr>
          <w:p w14:paraId="4C981CCD" w14:textId="77777777" w:rsidR="008E7DA0" w:rsidRPr="0071784C" w:rsidRDefault="00665B81" w:rsidP="00437201">
            <w:pPr>
              <w:widowControl w:val="0"/>
            </w:pPr>
            <w:r w:rsidRPr="0071784C">
              <w:t>s</w:t>
            </w:r>
            <w:r w:rsidR="008E7DA0" w:rsidRPr="0071784C">
              <w:t xml:space="preserve"> in cm</w:t>
            </w:r>
          </w:p>
        </w:tc>
        <w:tc>
          <w:tcPr>
            <w:tcW w:w="571" w:type="dxa"/>
            <w:shd w:val="clear" w:color="auto" w:fill="auto"/>
          </w:tcPr>
          <w:p w14:paraId="0295C86E" w14:textId="77777777" w:rsidR="008E7DA0" w:rsidRPr="0071784C" w:rsidRDefault="008E7DA0" w:rsidP="00437201">
            <w:pPr>
              <w:widowControl w:val="0"/>
            </w:pPr>
            <w:r w:rsidRPr="0071784C">
              <w:t>0</w:t>
            </w:r>
          </w:p>
        </w:tc>
        <w:tc>
          <w:tcPr>
            <w:tcW w:w="708" w:type="dxa"/>
            <w:shd w:val="clear" w:color="auto" w:fill="auto"/>
          </w:tcPr>
          <w:p w14:paraId="4736E346" w14:textId="77777777" w:rsidR="008E7DA0" w:rsidRPr="0071784C" w:rsidRDefault="008E7DA0" w:rsidP="00437201">
            <w:pPr>
              <w:widowControl w:val="0"/>
            </w:pPr>
            <w:r w:rsidRPr="0071784C">
              <w:t>5,0</w:t>
            </w:r>
          </w:p>
        </w:tc>
        <w:tc>
          <w:tcPr>
            <w:tcW w:w="709" w:type="dxa"/>
            <w:shd w:val="clear" w:color="auto" w:fill="auto"/>
          </w:tcPr>
          <w:p w14:paraId="1FB9E0EE" w14:textId="77777777" w:rsidR="008E7DA0" w:rsidRPr="0071784C" w:rsidRDefault="008E7DA0" w:rsidP="00437201">
            <w:pPr>
              <w:widowControl w:val="0"/>
            </w:pPr>
            <w:r w:rsidRPr="0071784C">
              <w:t>15</w:t>
            </w:r>
          </w:p>
        </w:tc>
        <w:tc>
          <w:tcPr>
            <w:tcW w:w="709" w:type="dxa"/>
            <w:shd w:val="clear" w:color="auto" w:fill="auto"/>
          </w:tcPr>
          <w:p w14:paraId="38F6D58A" w14:textId="77777777" w:rsidR="008E7DA0" w:rsidRPr="0071784C" w:rsidRDefault="008E7DA0" w:rsidP="00437201">
            <w:pPr>
              <w:widowControl w:val="0"/>
            </w:pPr>
            <w:r w:rsidRPr="0071784C">
              <w:t>25</w:t>
            </w:r>
          </w:p>
        </w:tc>
      </w:tr>
      <w:tr w:rsidR="008E7DA0" w:rsidRPr="0071784C" w14:paraId="6F1498DE" w14:textId="77777777" w:rsidTr="00437201">
        <w:tc>
          <w:tcPr>
            <w:tcW w:w="1097" w:type="dxa"/>
            <w:shd w:val="clear" w:color="auto" w:fill="D9D9D9"/>
          </w:tcPr>
          <w:p w14:paraId="507E29DF" w14:textId="77777777" w:rsidR="008E7DA0" w:rsidRPr="0071784C" w:rsidRDefault="008E7DA0" w:rsidP="00437201">
            <w:pPr>
              <w:widowControl w:val="0"/>
            </w:pPr>
            <w:r w:rsidRPr="0071784C">
              <w:t>v in m/s</w:t>
            </w:r>
          </w:p>
        </w:tc>
        <w:tc>
          <w:tcPr>
            <w:tcW w:w="571" w:type="dxa"/>
            <w:shd w:val="clear" w:color="auto" w:fill="auto"/>
          </w:tcPr>
          <w:p w14:paraId="1319212A" w14:textId="77777777" w:rsidR="008E7DA0" w:rsidRPr="0071784C" w:rsidRDefault="008E7DA0" w:rsidP="00437201">
            <w:pPr>
              <w:widowControl w:val="0"/>
            </w:pPr>
            <w:r w:rsidRPr="0071784C">
              <w:t>0</w:t>
            </w:r>
          </w:p>
        </w:tc>
        <w:tc>
          <w:tcPr>
            <w:tcW w:w="708" w:type="dxa"/>
            <w:shd w:val="clear" w:color="auto" w:fill="auto"/>
          </w:tcPr>
          <w:p w14:paraId="4619F0DE" w14:textId="77777777" w:rsidR="008E7DA0" w:rsidRPr="0071784C" w:rsidRDefault="008E7DA0" w:rsidP="00437201">
            <w:pPr>
              <w:widowControl w:val="0"/>
            </w:pPr>
            <w:r w:rsidRPr="0071784C">
              <w:t>0,26</w:t>
            </w:r>
          </w:p>
        </w:tc>
        <w:tc>
          <w:tcPr>
            <w:tcW w:w="709" w:type="dxa"/>
            <w:shd w:val="clear" w:color="auto" w:fill="auto"/>
          </w:tcPr>
          <w:p w14:paraId="6C3A5FB8" w14:textId="77777777" w:rsidR="008E7DA0" w:rsidRPr="0071784C" w:rsidRDefault="008E7DA0" w:rsidP="00437201">
            <w:pPr>
              <w:widowControl w:val="0"/>
            </w:pPr>
            <w:r w:rsidRPr="0071784C">
              <w:t>0,42</w:t>
            </w:r>
          </w:p>
        </w:tc>
        <w:tc>
          <w:tcPr>
            <w:tcW w:w="709" w:type="dxa"/>
            <w:shd w:val="clear" w:color="auto" w:fill="auto"/>
          </w:tcPr>
          <w:p w14:paraId="16770557" w14:textId="77777777" w:rsidR="008E7DA0" w:rsidRPr="0071784C" w:rsidRDefault="008E7DA0" w:rsidP="00437201">
            <w:pPr>
              <w:widowControl w:val="0"/>
            </w:pPr>
            <w:r w:rsidRPr="0071784C">
              <w:t>0,55</w:t>
            </w:r>
          </w:p>
        </w:tc>
      </w:tr>
    </w:tbl>
    <w:p w14:paraId="04397AAF" w14:textId="77777777" w:rsidR="008E7DA0" w:rsidRDefault="008E7DA0" w:rsidP="00E14754">
      <w:pPr>
        <w:widowControl w:val="0"/>
      </w:pPr>
    </w:p>
    <w:p w14:paraId="2C242CC5" w14:textId="77777777" w:rsidR="00A557A7" w:rsidRDefault="003864FE" w:rsidP="00E14754">
      <w:pPr>
        <w:widowControl w:val="0"/>
      </w:pPr>
      <w:r w:rsidRPr="00E2634F">
        <w:rPr>
          <w:b/>
        </w:rPr>
        <w:t>a)</w:t>
      </w:r>
      <w:r>
        <w:t xml:space="preserve"> Zeigen Sie durch eine grafische Auswertung der Messreihe, dass v²~</w:t>
      </w:r>
      <w:r w:rsidR="00665B81">
        <w:t>s</w:t>
      </w:r>
      <w:r>
        <w:t xml:space="preserve"> gilt. Zeichen Sie für die folgenden Aufgaben de</w:t>
      </w:r>
      <w:r w:rsidR="002D7CFA">
        <w:t>n</w:t>
      </w:r>
      <w:r>
        <w:t xml:space="preserve"> Graphen bis </w:t>
      </w:r>
      <w:r w:rsidR="00665B81">
        <w:t>s</w:t>
      </w:r>
      <w:r>
        <w:t>=40cm.</w:t>
      </w:r>
    </w:p>
    <w:p w14:paraId="02D646F4" w14:textId="77777777" w:rsidR="008E6A8C" w:rsidRDefault="008E6A8C" w:rsidP="00E14754">
      <w:pPr>
        <w:widowControl w:val="0"/>
      </w:pPr>
    </w:p>
    <w:p w14:paraId="716CB9C2" w14:textId="77777777" w:rsidR="008E6A8C" w:rsidRDefault="008E6A8C" w:rsidP="00E14754">
      <w:pPr>
        <w:widowControl w:val="0"/>
      </w:pPr>
      <w:r w:rsidRPr="008E6A8C">
        <w:rPr>
          <w:b/>
        </w:rPr>
        <w:t>b)</w:t>
      </w:r>
      <w:r>
        <w:t xml:space="preserve"> </w:t>
      </w:r>
      <w:r w:rsidR="005E288C">
        <w:t xml:space="preserve">Zeigen Sie mit Hilfe des Graphen, dass die Beschleunigung </w:t>
      </w:r>
      <w:r w:rsidR="005E288C" w:rsidRPr="005E288C">
        <w:rPr>
          <w:position w:val="-24"/>
        </w:rPr>
        <w:object w:dxaOrig="840" w:dyaOrig="620" w14:anchorId="0F60D715">
          <v:shape id="_x0000_i1331" type="#_x0000_t75" style="width:42pt;height:30pt" o:ole="">
            <v:imagedata r:id="rId939" o:title=""/>
          </v:shape>
          <o:OLEObject Type="Embed" ProgID="Equation.DSMT4" ShapeID="_x0000_i1331" DrawAspect="Content" ObjectID="_1735305668" r:id="rId940"/>
        </w:object>
      </w:r>
      <w:r w:rsidR="005E288C">
        <w:t xml:space="preserve"> ist.</w:t>
      </w:r>
    </w:p>
    <w:p w14:paraId="731F2D61" w14:textId="77777777" w:rsidR="005E288C" w:rsidRDefault="005E288C" w:rsidP="00E14754">
      <w:pPr>
        <w:widowControl w:val="0"/>
      </w:pPr>
      <w:r w:rsidRPr="005E288C">
        <w:rPr>
          <w:b/>
        </w:rPr>
        <w:t>c)</w:t>
      </w:r>
      <w:r>
        <w:t xml:space="preserve"> Berechnen Sie mit dem Wert von a die Reibungszahl.</w:t>
      </w:r>
    </w:p>
    <w:p w14:paraId="0E1CD45C" w14:textId="77777777" w:rsidR="00617A36" w:rsidRDefault="00617A36" w:rsidP="00E14754">
      <w:pPr>
        <w:widowControl w:val="0"/>
      </w:pPr>
    </w:p>
    <w:p w14:paraId="030B731D" w14:textId="77777777" w:rsidR="00617A36" w:rsidRDefault="00617A36" w:rsidP="00E14754">
      <w:pPr>
        <w:widowControl w:val="0"/>
      </w:pPr>
      <w:r w:rsidRPr="00617A36">
        <w:rPr>
          <w:b/>
        </w:rPr>
        <w:t>d)</w:t>
      </w:r>
      <w:r>
        <w:t xml:space="preserve"> Berechnen Sie aus den Messwerten die Gesamtenergie E</w:t>
      </w:r>
      <w:r w:rsidRPr="00617A36">
        <w:rPr>
          <w:vertAlign w:val="subscript"/>
        </w:rPr>
        <w:t>g</w:t>
      </w:r>
      <w:r>
        <w:t xml:space="preserve"> des Systems </w:t>
      </w:r>
    </w:p>
    <w:p w14:paraId="694BE105" w14:textId="77777777" w:rsidR="00617A36" w:rsidRDefault="00617A36" w:rsidP="00617A36">
      <w:pPr>
        <w:widowControl w:val="0"/>
        <w:numPr>
          <w:ilvl w:val="0"/>
          <w:numId w:val="30"/>
        </w:numPr>
      </w:pPr>
      <w:r>
        <w:t>am Anfang der Bewegung</w:t>
      </w:r>
    </w:p>
    <w:p w14:paraId="1F047395" w14:textId="50138D3A" w:rsidR="00617A36" w:rsidRDefault="00617A36" w:rsidP="00617A36">
      <w:pPr>
        <w:widowControl w:val="0"/>
        <w:numPr>
          <w:ilvl w:val="0"/>
          <w:numId w:val="30"/>
        </w:numPr>
      </w:pPr>
      <w:r>
        <w:t>nachdem sich der Wagen 25 cm bewegt hat.</w:t>
      </w:r>
    </w:p>
    <w:p w14:paraId="08D2E1CA" w14:textId="77777777" w:rsidR="005E288C" w:rsidRDefault="005E288C" w:rsidP="00E14754">
      <w:pPr>
        <w:widowControl w:val="0"/>
      </w:pPr>
    </w:p>
    <w:p w14:paraId="1D2CC0E0" w14:textId="77777777" w:rsidR="00523D47" w:rsidRPr="006F45DF" w:rsidRDefault="00523D47" w:rsidP="00E14754">
      <w:pPr>
        <w:widowControl w:val="0"/>
      </w:pPr>
      <w:r w:rsidRPr="006F45DF">
        <w:rPr>
          <w:b/>
          <w:noProof/>
        </w:rPr>
        <w:t>e)</w:t>
      </w:r>
      <w:r w:rsidRPr="006F45DF">
        <w:rPr>
          <w:noProof/>
        </w:rPr>
        <w:t xml:space="preserve"> Zeichen Sie die Graphen E</w:t>
      </w:r>
      <w:r w:rsidRPr="006F45DF">
        <w:rPr>
          <w:noProof/>
          <w:vertAlign w:val="subscript"/>
        </w:rPr>
        <w:t>g</w:t>
      </w:r>
      <w:r w:rsidRPr="006F45DF">
        <w:rPr>
          <w:noProof/>
        </w:rPr>
        <w:t>(s), E</w:t>
      </w:r>
      <w:r w:rsidRPr="006F45DF">
        <w:rPr>
          <w:noProof/>
          <w:vertAlign w:val="subscript"/>
        </w:rPr>
        <w:t>kin</w:t>
      </w:r>
      <w:r w:rsidRPr="006F45DF">
        <w:rPr>
          <w:noProof/>
        </w:rPr>
        <w:t>(s) und E</w:t>
      </w:r>
      <w:r w:rsidRPr="006F45DF">
        <w:rPr>
          <w:noProof/>
          <w:vertAlign w:val="subscript"/>
        </w:rPr>
        <w:t>pot</w:t>
      </w:r>
      <w:r w:rsidRPr="006F45DF">
        <w:rPr>
          <w:noProof/>
        </w:rPr>
        <w:t xml:space="preserve">(s) für </w:t>
      </w:r>
      <w:r w:rsidRPr="006F45DF">
        <w:rPr>
          <w:noProof/>
          <w:position w:val="-10"/>
        </w:rPr>
        <w:object w:dxaOrig="1719" w:dyaOrig="320" w14:anchorId="1127F502">
          <v:shape id="_x0000_i1332" type="#_x0000_t75" style="width:84pt;height:12pt" o:ole="">
            <v:imagedata r:id="rId941" o:title=""/>
          </v:shape>
          <o:OLEObject Type="Embed" ProgID="Equation.DSMT4" ShapeID="_x0000_i1332" DrawAspect="Content" ObjectID="_1735305669" r:id="rId942"/>
        </w:object>
      </w:r>
      <w:r w:rsidRPr="006F45DF">
        <w:rPr>
          <w:noProof/>
        </w:rPr>
        <w:t xml:space="preserve"> mit verschiedenen Farben in ein Diagramm.</w:t>
      </w:r>
      <w:r w:rsidR="0088657A">
        <w:rPr>
          <w:noProof/>
        </w:rPr>
        <w:t xml:space="preserve"> Zeichen Sie die s-Achse im Diagramm bis 70 cm.</w:t>
      </w:r>
    </w:p>
    <w:p w14:paraId="58F01795" w14:textId="77777777" w:rsidR="008E6A8C" w:rsidRDefault="008E6A8C" w:rsidP="00E14754">
      <w:pPr>
        <w:widowControl w:val="0"/>
      </w:pPr>
    </w:p>
    <w:p w14:paraId="0DC5908A" w14:textId="77777777" w:rsidR="006F45DF" w:rsidRDefault="006F45DF" w:rsidP="00E14754">
      <w:pPr>
        <w:widowControl w:val="0"/>
      </w:pPr>
      <w:r w:rsidRPr="00556312">
        <w:rPr>
          <w:b/>
        </w:rPr>
        <w:t>f)</w:t>
      </w:r>
      <w:r>
        <w:t xml:space="preserve"> Bestimmen Sie aus dem Diagramm die Reibungsarbeit, die vom Start bis zum Aufsetzten des Gewichtes verrichtet wurde. Berechnen Sie damit erneut die Reibungszahl.</w:t>
      </w:r>
    </w:p>
    <w:p w14:paraId="6F46B6B3" w14:textId="77777777" w:rsidR="008A693B" w:rsidRDefault="008A693B" w:rsidP="00E14754">
      <w:pPr>
        <w:widowControl w:val="0"/>
      </w:pPr>
    </w:p>
    <w:p w14:paraId="06DBF68E" w14:textId="77777777" w:rsidR="008A693B" w:rsidRDefault="008A693B" w:rsidP="00E14754">
      <w:pPr>
        <w:widowControl w:val="0"/>
      </w:pPr>
      <w:r w:rsidRPr="00C45351">
        <w:rPr>
          <w:b/>
        </w:rPr>
        <w:t>g)</w:t>
      </w:r>
      <w:r>
        <w:t xml:space="preserve"> Nach dem Aufsetzen des Gewichtes gleitet der Wagen noch ein Stück weiter. </w:t>
      </w:r>
    </w:p>
    <w:p w14:paraId="3F8E4D13" w14:textId="77777777" w:rsidR="008A693B" w:rsidRDefault="008A693B" w:rsidP="00E14754">
      <w:pPr>
        <w:widowControl w:val="0"/>
      </w:pPr>
      <w:r>
        <w:t>Bestimmen Sie aus einem der gezeichneten Diagramme die Geschwindigkeit des Wagens beim Aufsetzen des Gewichtes.</w:t>
      </w:r>
    </w:p>
    <w:p w14:paraId="512FA12D" w14:textId="77777777" w:rsidR="00C45351" w:rsidRDefault="00C45351" w:rsidP="00E14754">
      <w:pPr>
        <w:widowControl w:val="0"/>
      </w:pPr>
    </w:p>
    <w:p w14:paraId="2B471BEF" w14:textId="77777777" w:rsidR="00C45351" w:rsidRDefault="00C45351" w:rsidP="00E14754">
      <w:pPr>
        <w:widowControl w:val="0"/>
      </w:pPr>
      <w:r w:rsidRPr="00C45351">
        <w:rPr>
          <w:b/>
        </w:rPr>
        <w:t>h)</w:t>
      </w:r>
      <w:r>
        <w:t xml:space="preserve"> Zeichen Sie in das letzte Diagramm für den Wagen den Graphen E</w:t>
      </w:r>
      <w:r w:rsidRPr="00C45351">
        <w:rPr>
          <w:vertAlign w:val="subscript"/>
        </w:rPr>
        <w:t>kin</w:t>
      </w:r>
      <w:r>
        <w:t>(</w:t>
      </w:r>
      <w:r w:rsidR="00AF64E4">
        <w:t>s</w:t>
      </w:r>
      <w:r>
        <w:t xml:space="preserve">) </w:t>
      </w:r>
      <w:r w:rsidR="005A12F8">
        <w:t>ein</w:t>
      </w:r>
      <w:r w:rsidR="00AF64E4">
        <w:t>, soweit es geht</w:t>
      </w:r>
      <w:r w:rsidR="005A12F8">
        <w:t>.</w:t>
      </w:r>
      <w:r>
        <w:t xml:space="preserve"> Dazu sind keine weiteren Berechnungen durchzuführen!</w:t>
      </w:r>
    </w:p>
    <w:p w14:paraId="62075878" w14:textId="77777777" w:rsidR="005A12F8" w:rsidRDefault="005A12F8" w:rsidP="00E14754">
      <w:pPr>
        <w:widowControl w:val="0"/>
      </w:pPr>
      <w:r>
        <w:t>Begründen Sie die Lage des Anfangspunktes und den Anstieg dieser Kurve.</w:t>
      </w:r>
    </w:p>
    <w:p w14:paraId="4ED9D9B8" w14:textId="77777777" w:rsidR="0088657A" w:rsidRDefault="0088657A" w:rsidP="00E14754">
      <w:pPr>
        <w:widowControl w:val="0"/>
      </w:pPr>
      <w:r>
        <w:t>An welcher Stelle kommt der Wagen zum Stehen?</w:t>
      </w:r>
    </w:p>
    <w:p w14:paraId="168257CA" w14:textId="77777777" w:rsidR="00C45351" w:rsidRPr="006F45DF" w:rsidRDefault="00C45351" w:rsidP="00E14754">
      <w:pPr>
        <w:widowControl w:val="0"/>
      </w:pPr>
    </w:p>
    <w:p w14:paraId="2CE8A5E7" w14:textId="0A985DF4" w:rsidR="00796990" w:rsidRDefault="00215B7B" w:rsidP="00E14754">
      <w:pPr>
        <w:widowControl w:val="0"/>
      </w:pPr>
      <w:hyperlink r:id="rId943" w:anchor="m1041" w:history="1">
        <w:r w:rsidR="00796990" w:rsidRPr="00796990">
          <w:rPr>
            <w:rStyle w:val="Hyperlink"/>
            <w:sz w:val="22"/>
          </w:rPr>
          <w:t>1041.</w:t>
        </w:r>
      </w:hyperlink>
      <w:r w:rsidR="00796990">
        <w:t xml:space="preserve"> (LK Sachsen 2007) </w:t>
      </w:r>
    </w:p>
    <w:p w14:paraId="216EA219" w14:textId="74315FB0" w:rsidR="00EE1BB2" w:rsidRDefault="00796990" w:rsidP="00E14754">
      <w:pPr>
        <w:widowControl w:val="0"/>
      </w:pPr>
      <w:r>
        <w:t xml:space="preserve">Bei einem Radrennen fährt ein Fahrer, der zusammen mit seinem Rennrad 80 kg Masse hat, mit einer konstanten Geschwindigkeit von 8,0 m </w:t>
      </w:r>
      <w:r>
        <w:sym w:font="Symbol" w:char="F0D7"/>
      </w:r>
      <w:r>
        <w:t xml:space="preserve"> s</w:t>
      </w:r>
      <w:r w:rsidRPr="00796990">
        <w:rPr>
          <w:vertAlign w:val="superscript"/>
        </w:rPr>
        <w:t>-1</w:t>
      </w:r>
      <w:r>
        <w:t xml:space="preserve"> einen 0,40 km langen und 3,0° geneigten Hang hinauf. Dabei wirkt eine konstante Reibungskraft von 16 N.</w:t>
      </w:r>
    </w:p>
    <w:p w14:paraId="62AFFA0B" w14:textId="596C8205" w:rsidR="00796990" w:rsidRDefault="00796990" w:rsidP="00E14754">
      <w:pPr>
        <w:widowControl w:val="0"/>
      </w:pPr>
      <w:r w:rsidRPr="00796990">
        <w:rPr>
          <w:b/>
        </w:rPr>
        <w:t>a)</w:t>
      </w:r>
      <w:r>
        <w:t xml:space="preserve"> Skizzieren und benennen Sie die am Fahrer parallel zum Hang angreifenden Kraftvektoren und treffen Sie eine Aussage zur resultierenden Kraft.</w:t>
      </w:r>
    </w:p>
    <w:p w14:paraId="446F1E81" w14:textId="3A9CD01C" w:rsidR="00796990" w:rsidRDefault="00796990" w:rsidP="00E14754">
      <w:pPr>
        <w:widowControl w:val="0"/>
      </w:pPr>
      <w:r w:rsidRPr="00197E2D">
        <w:rPr>
          <w:b/>
        </w:rPr>
        <w:t>b)</w:t>
      </w:r>
      <w:r>
        <w:t xml:space="preserve"> Ermitteln Sie die vom Radfahrer während der Bewegung am geneigten Hang aufgebrachte mechanische Leistung.</w:t>
      </w:r>
    </w:p>
    <w:p w14:paraId="68811202" w14:textId="77777777" w:rsidR="00796990" w:rsidRDefault="00796990" w:rsidP="00E14754">
      <w:pPr>
        <w:widowControl w:val="0"/>
      </w:pPr>
    </w:p>
    <w:tbl>
      <w:tblPr>
        <w:tblW w:w="0" w:type="auto"/>
        <w:tblLook w:val="04A0" w:firstRow="1" w:lastRow="0" w:firstColumn="1" w:lastColumn="0" w:noHBand="0" w:noVBand="1"/>
      </w:tblPr>
      <w:tblGrid>
        <w:gridCol w:w="6062"/>
        <w:gridCol w:w="3999"/>
      </w:tblGrid>
      <w:tr w:rsidR="00F82819" w:rsidRPr="0071784C" w14:paraId="693B7724" w14:textId="77777777" w:rsidTr="0071784C">
        <w:tc>
          <w:tcPr>
            <w:tcW w:w="6062" w:type="dxa"/>
            <w:shd w:val="clear" w:color="auto" w:fill="auto"/>
          </w:tcPr>
          <w:p w14:paraId="6B4A723C" w14:textId="12591237" w:rsidR="00F82819" w:rsidRPr="0071784C" w:rsidRDefault="00215B7B" w:rsidP="0071784C">
            <w:pPr>
              <w:widowControl w:val="0"/>
            </w:pPr>
            <w:hyperlink r:id="rId944" w:anchor="m1051" w:history="1">
              <w:r w:rsidR="00F82819" w:rsidRPr="0071784C">
                <w:rPr>
                  <w:rStyle w:val="Hyperlink"/>
                  <w:sz w:val="22"/>
                </w:rPr>
                <w:t>1051.</w:t>
              </w:r>
            </w:hyperlink>
            <w:r w:rsidR="00F82819" w:rsidRPr="0071784C">
              <w:t xml:space="preserve"> </w:t>
            </w:r>
            <w:r w:rsidR="00D703CC" w:rsidRPr="0071784C">
              <w:t>D</w:t>
            </w:r>
            <w:r w:rsidR="00F82819" w:rsidRPr="0071784C">
              <w:t>as Bild zeigt eine Atwood-Fallmaschine. Vor dem Start sollen m</w:t>
            </w:r>
            <w:r w:rsidR="00F82819" w:rsidRPr="0071784C">
              <w:rPr>
                <w:vertAlign w:val="subscript"/>
              </w:rPr>
              <w:t>1</w:t>
            </w:r>
            <w:r w:rsidR="00F82819" w:rsidRPr="0071784C">
              <w:t xml:space="preserve"> und m</w:t>
            </w:r>
            <w:r w:rsidR="00F82819" w:rsidRPr="0071784C">
              <w:rPr>
                <w:vertAlign w:val="subscript"/>
              </w:rPr>
              <w:t>2</w:t>
            </w:r>
            <w:r w:rsidR="00F82819" w:rsidRPr="0071784C">
              <w:t xml:space="preserve"> ruhen. Reibungsverluste (und auch die Masse von Seil und Rolle) sollen vernachlässigt werden.</w:t>
            </w:r>
          </w:p>
          <w:p w14:paraId="220D5FE9" w14:textId="77777777" w:rsidR="00F82819" w:rsidRPr="0071784C" w:rsidRDefault="00F82819" w:rsidP="0071784C">
            <w:pPr>
              <w:widowControl w:val="0"/>
            </w:pPr>
            <w:r w:rsidRPr="0071784C">
              <w:t>Zeigen Sie nur mit Hilfe des Energieerhaltungssatzes, dass die Masse v</w:t>
            </w:r>
            <w:r w:rsidRPr="0071784C">
              <w:rPr>
                <w:vertAlign w:val="subscript"/>
              </w:rPr>
              <w:t>2</w:t>
            </w:r>
            <w:r w:rsidRPr="0071784C">
              <w:t xml:space="preserve"> mit der Geschwindigkeit</w:t>
            </w:r>
          </w:p>
          <w:p w14:paraId="762527B6" w14:textId="77777777" w:rsidR="00F82819" w:rsidRPr="0071784C" w:rsidRDefault="00F82819" w:rsidP="0071784C">
            <w:pPr>
              <w:widowControl w:val="0"/>
            </w:pPr>
            <w:r w:rsidRPr="0071784C">
              <w:rPr>
                <w:position w:val="-12"/>
              </w:rPr>
              <w:object w:dxaOrig="1040" w:dyaOrig="400" w14:anchorId="1E52D88E">
                <v:shape id="_x0000_i1333" type="#_x0000_t75" style="width:48pt;height:24pt" o:ole="">
                  <v:imagedata r:id="rId945" o:title=""/>
                </v:shape>
                <o:OLEObject Type="Embed" ProgID="Equation.DSMT4" ShapeID="_x0000_i1333" DrawAspect="Content" ObjectID="_1735305670" r:id="rId946"/>
              </w:object>
            </w:r>
            <w:r w:rsidRPr="0071784C">
              <w:t xml:space="preserve"> </w:t>
            </w:r>
          </w:p>
          <w:p w14:paraId="0A71688E" w14:textId="77777777" w:rsidR="00F82819" w:rsidRPr="0071784C" w:rsidRDefault="00F82819" w:rsidP="0071784C">
            <w:pPr>
              <w:widowControl w:val="0"/>
            </w:pPr>
            <w:r w:rsidRPr="0071784C">
              <w:t>auf dem Boden aufprallt.</w:t>
            </w:r>
          </w:p>
          <w:p w14:paraId="74E62FD4" w14:textId="77777777" w:rsidR="00F82819" w:rsidRPr="0071784C" w:rsidRDefault="00F82819" w:rsidP="0071784C">
            <w:pPr>
              <w:widowControl w:val="0"/>
            </w:pPr>
          </w:p>
        </w:tc>
        <w:tc>
          <w:tcPr>
            <w:tcW w:w="3999" w:type="dxa"/>
            <w:shd w:val="clear" w:color="auto" w:fill="auto"/>
          </w:tcPr>
          <w:p w14:paraId="3DC5D2F9" w14:textId="64E46CFE" w:rsidR="00F82819" w:rsidRPr="0071784C" w:rsidRDefault="00215B7B" w:rsidP="0071784C">
            <w:pPr>
              <w:widowControl w:val="0"/>
            </w:pPr>
            <w:r>
              <w:pict w14:anchorId="09956ACB">
                <v:shape id="_x0000_i1334" type="#_x0000_t75" style="width:156pt;height:192pt">
                  <v:imagedata r:id="rId947" o:title="m1051"/>
                </v:shape>
              </w:pict>
            </w:r>
          </w:p>
        </w:tc>
      </w:tr>
    </w:tbl>
    <w:p w14:paraId="70E72B97" w14:textId="77777777" w:rsidR="00F82819" w:rsidRDefault="00F82819" w:rsidP="00E14754">
      <w:pPr>
        <w:widowControl w:val="0"/>
      </w:pPr>
    </w:p>
    <w:tbl>
      <w:tblPr>
        <w:tblStyle w:val="Tabellenraster"/>
        <w:tblW w:w="0" w:type="auto"/>
        <w:tblLook w:val="04A0" w:firstRow="1" w:lastRow="0" w:firstColumn="1" w:lastColumn="0" w:noHBand="0" w:noVBand="1"/>
      </w:tblPr>
      <w:tblGrid>
        <w:gridCol w:w="4867"/>
        <w:gridCol w:w="5270"/>
      </w:tblGrid>
      <w:tr w:rsidR="007A7428" w14:paraId="6F47B8B9" w14:textId="77777777" w:rsidTr="007A7428">
        <w:tc>
          <w:tcPr>
            <w:tcW w:w="5030" w:type="dxa"/>
            <w:tcBorders>
              <w:top w:val="nil"/>
              <w:left w:val="nil"/>
              <w:bottom w:val="nil"/>
              <w:right w:val="nil"/>
            </w:tcBorders>
          </w:tcPr>
          <w:p w14:paraId="7DB05E1A" w14:textId="4FDEC864" w:rsidR="007A7428" w:rsidRDefault="00215B7B" w:rsidP="007A7428">
            <w:pPr>
              <w:widowControl w:val="0"/>
            </w:pPr>
            <w:hyperlink r:id="rId948" w:anchor="m1083" w:history="1">
              <w:r w:rsidR="007A7428" w:rsidRPr="007A7428">
                <w:rPr>
                  <w:rStyle w:val="Hyperlink"/>
                  <w:sz w:val="22"/>
                </w:rPr>
                <w:t>1083.</w:t>
              </w:r>
            </w:hyperlink>
            <w:r w:rsidR="007A7428">
              <w:t xml:space="preserve"> (GK Sachsen 2019)</w:t>
            </w:r>
          </w:p>
          <w:p w14:paraId="7216F47E" w14:textId="77777777" w:rsidR="007A7428" w:rsidRDefault="007A7428" w:rsidP="007A7428">
            <w:pPr>
              <w:widowControl w:val="0"/>
            </w:pPr>
            <w:r>
              <w:t>Die Bewegung eines Gleitkörpers wird untersucht. Der Gleitkörper ruht am Ort A unmittelbar vor einer gespannten Feder. Die Feder wird freigegeben. Der Gleitkörper durchläuft den Ort B, bewegt sich anschließend eine geneigte Ebene hinauf und kommt am Ort C zur Ruhe.</w:t>
            </w:r>
          </w:p>
          <w:p w14:paraId="5381340F" w14:textId="77777777" w:rsidR="007A7428" w:rsidRDefault="007A7428" w:rsidP="00E14754">
            <w:pPr>
              <w:widowControl w:val="0"/>
            </w:pPr>
          </w:p>
        </w:tc>
        <w:tc>
          <w:tcPr>
            <w:tcW w:w="5031" w:type="dxa"/>
            <w:tcBorders>
              <w:top w:val="nil"/>
              <w:left w:val="nil"/>
              <w:bottom w:val="nil"/>
              <w:right w:val="nil"/>
            </w:tcBorders>
          </w:tcPr>
          <w:p w14:paraId="1EB70BAD" w14:textId="1F82DFE9" w:rsidR="007A7428" w:rsidRDefault="007A7428" w:rsidP="00E14754">
            <w:pPr>
              <w:widowControl w:val="0"/>
            </w:pPr>
            <w:r>
              <w:rPr>
                <w:noProof/>
                <w:snapToGrid/>
              </w:rPr>
              <w:drawing>
                <wp:inline distT="0" distB="0" distL="0" distR="0" wp14:anchorId="7AD4C0D0" wp14:editId="4EF5DD3A">
                  <wp:extent cx="3209551" cy="1097282"/>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1083.png"/>
                          <pic:cNvPicPr/>
                        </pic:nvPicPr>
                        <pic:blipFill>
                          <a:blip r:embed="rId949" cstate="print">
                            <a:extLst>
                              <a:ext uri="{28A0092B-C50C-407E-A947-70E740481C1C}">
                                <a14:useLocalDpi xmlns:a14="http://schemas.microsoft.com/office/drawing/2010/main" val="0"/>
                              </a:ext>
                            </a:extLst>
                          </a:blip>
                          <a:stretch>
                            <a:fillRect/>
                          </a:stretch>
                        </pic:blipFill>
                        <pic:spPr>
                          <a:xfrm>
                            <a:off x="0" y="0"/>
                            <a:ext cx="3209551" cy="1097282"/>
                          </a:xfrm>
                          <a:prstGeom prst="rect">
                            <a:avLst/>
                          </a:prstGeom>
                        </pic:spPr>
                      </pic:pic>
                    </a:graphicData>
                  </a:graphic>
                </wp:inline>
              </w:drawing>
            </w:r>
          </w:p>
        </w:tc>
      </w:tr>
    </w:tbl>
    <w:p w14:paraId="7F276E27" w14:textId="434CDF82" w:rsidR="007A7428" w:rsidRDefault="007A7428" w:rsidP="00E14754">
      <w:pPr>
        <w:widowControl w:val="0"/>
      </w:pPr>
      <w:r w:rsidRPr="007A7428">
        <w:rPr>
          <w:b/>
        </w:rPr>
        <w:t>a)</w:t>
      </w:r>
      <w:r>
        <w:t xml:space="preserve"> Die Feder wurde um 5,5 cm gespannt, die Federkonstante beträgt 36,0 N</w:t>
      </w:r>
      <w:r>
        <w:sym w:font="Symbol" w:char="F0D7"/>
      </w:r>
      <w:r>
        <w:t>m</w:t>
      </w:r>
      <w:r w:rsidRPr="007A7428">
        <w:rPr>
          <w:vertAlign w:val="superscript"/>
        </w:rPr>
        <w:t>-1</w:t>
      </w:r>
      <w:r>
        <w:t>.</w:t>
      </w:r>
    </w:p>
    <w:p w14:paraId="257637F1" w14:textId="3CB23EF2" w:rsidR="007A7428" w:rsidRDefault="007A7428" w:rsidP="00E14754">
      <w:pPr>
        <w:widowControl w:val="0"/>
      </w:pPr>
      <w:r>
        <w:t>Der Körper durchläuft den Ort B mit der Geschwindigkeit 1,50 m</w:t>
      </w:r>
      <w:r>
        <w:sym w:font="Symbol" w:char="F0D7"/>
      </w:r>
      <w:r>
        <w:t>s</w:t>
      </w:r>
      <w:r w:rsidRPr="007A7428">
        <w:rPr>
          <w:vertAlign w:val="superscript"/>
        </w:rPr>
        <w:t>-1</w:t>
      </w:r>
      <w:r>
        <w:t>, seine Masse beträgt 40,0 g.</w:t>
      </w:r>
    </w:p>
    <w:p w14:paraId="5B3288AD" w14:textId="236D6B3E" w:rsidR="007A7428" w:rsidRDefault="007A7428" w:rsidP="00E14754">
      <w:pPr>
        <w:widowControl w:val="0"/>
      </w:pPr>
      <w:r>
        <w:t>Weisen Sie rechnerisch nach, dass die Bewegung nicht reibungsfrei ist.</w:t>
      </w:r>
    </w:p>
    <w:p w14:paraId="793FE627" w14:textId="77777777" w:rsidR="007A7428" w:rsidRDefault="007A7428" w:rsidP="00E14754">
      <w:pPr>
        <w:widowControl w:val="0"/>
      </w:pPr>
    </w:p>
    <w:p w14:paraId="08A750AC" w14:textId="63324F92" w:rsidR="000B165A" w:rsidRDefault="000B165A" w:rsidP="00E14754">
      <w:pPr>
        <w:widowControl w:val="0"/>
      </w:pPr>
      <w:r>
        <w:t>Zum Zeitpunkt t=0 durchläuft der Körper den Ort B. Es werden folgende Messwertpaare ermittelt:</w:t>
      </w:r>
    </w:p>
    <w:tbl>
      <w:tblPr>
        <w:tblStyle w:val="Tabellenraster"/>
        <w:tblW w:w="0" w:type="auto"/>
        <w:tblLook w:val="04A0" w:firstRow="1" w:lastRow="0" w:firstColumn="1" w:lastColumn="0" w:noHBand="0" w:noVBand="1"/>
      </w:tblPr>
      <w:tblGrid>
        <w:gridCol w:w="1676"/>
        <w:gridCol w:w="1677"/>
        <w:gridCol w:w="1677"/>
        <w:gridCol w:w="1677"/>
        <w:gridCol w:w="1677"/>
        <w:gridCol w:w="1677"/>
      </w:tblGrid>
      <w:tr w:rsidR="00433F7E" w14:paraId="1313D793" w14:textId="77777777" w:rsidTr="00433F7E">
        <w:trPr>
          <w:trHeight w:val="397"/>
        </w:trPr>
        <w:tc>
          <w:tcPr>
            <w:tcW w:w="1676" w:type="dxa"/>
            <w:vAlign w:val="center"/>
          </w:tcPr>
          <w:p w14:paraId="0966AC9F" w14:textId="73E4A7C4" w:rsidR="00433F7E" w:rsidRDefault="00433F7E" w:rsidP="00E14754">
            <w:pPr>
              <w:widowControl w:val="0"/>
            </w:pPr>
            <w:r>
              <w:t>t in s</w:t>
            </w:r>
          </w:p>
        </w:tc>
        <w:tc>
          <w:tcPr>
            <w:tcW w:w="1677" w:type="dxa"/>
            <w:vAlign w:val="center"/>
          </w:tcPr>
          <w:p w14:paraId="42F90A6E" w14:textId="2604FB7F" w:rsidR="00433F7E" w:rsidRDefault="00433F7E" w:rsidP="00E14754">
            <w:pPr>
              <w:widowControl w:val="0"/>
            </w:pPr>
            <w:r>
              <w:t>0</w:t>
            </w:r>
          </w:p>
        </w:tc>
        <w:tc>
          <w:tcPr>
            <w:tcW w:w="1677" w:type="dxa"/>
            <w:vAlign w:val="center"/>
          </w:tcPr>
          <w:p w14:paraId="6712006A" w14:textId="28310331" w:rsidR="00433F7E" w:rsidRDefault="00433F7E" w:rsidP="00E14754">
            <w:pPr>
              <w:widowControl w:val="0"/>
            </w:pPr>
            <w:r>
              <w:t>0,100</w:t>
            </w:r>
          </w:p>
        </w:tc>
        <w:tc>
          <w:tcPr>
            <w:tcW w:w="1677" w:type="dxa"/>
            <w:vAlign w:val="center"/>
          </w:tcPr>
          <w:p w14:paraId="38A6D646" w14:textId="7B543049" w:rsidR="00433F7E" w:rsidRDefault="00433F7E" w:rsidP="00E14754">
            <w:pPr>
              <w:widowControl w:val="0"/>
            </w:pPr>
            <w:r>
              <w:t>0,200</w:t>
            </w:r>
          </w:p>
        </w:tc>
        <w:tc>
          <w:tcPr>
            <w:tcW w:w="1677" w:type="dxa"/>
            <w:vAlign w:val="center"/>
          </w:tcPr>
          <w:p w14:paraId="73770741" w14:textId="67CD5747" w:rsidR="00433F7E" w:rsidRDefault="00433F7E" w:rsidP="00E14754">
            <w:pPr>
              <w:widowControl w:val="0"/>
            </w:pPr>
            <w:r>
              <w:t>0,300</w:t>
            </w:r>
          </w:p>
        </w:tc>
        <w:tc>
          <w:tcPr>
            <w:tcW w:w="1677" w:type="dxa"/>
            <w:vAlign w:val="center"/>
          </w:tcPr>
          <w:p w14:paraId="385E41EC" w14:textId="4B9A3B40" w:rsidR="00433F7E" w:rsidRDefault="00433F7E" w:rsidP="00E14754">
            <w:pPr>
              <w:widowControl w:val="0"/>
            </w:pPr>
            <w:r>
              <w:t>0,400</w:t>
            </w:r>
          </w:p>
        </w:tc>
      </w:tr>
      <w:tr w:rsidR="00433F7E" w14:paraId="1EBDD6C3" w14:textId="77777777" w:rsidTr="00433F7E">
        <w:trPr>
          <w:trHeight w:val="397"/>
        </w:trPr>
        <w:tc>
          <w:tcPr>
            <w:tcW w:w="1676" w:type="dxa"/>
            <w:vAlign w:val="center"/>
          </w:tcPr>
          <w:p w14:paraId="7B41D7E6" w14:textId="76DFD4C6" w:rsidR="00433F7E" w:rsidRDefault="00433F7E" w:rsidP="00E14754">
            <w:pPr>
              <w:widowControl w:val="0"/>
            </w:pPr>
            <w:r>
              <w:t>s in m</w:t>
            </w:r>
          </w:p>
        </w:tc>
        <w:tc>
          <w:tcPr>
            <w:tcW w:w="1677" w:type="dxa"/>
            <w:vAlign w:val="center"/>
          </w:tcPr>
          <w:p w14:paraId="280486EC" w14:textId="03F2978F" w:rsidR="00433F7E" w:rsidRDefault="00433F7E" w:rsidP="00E14754">
            <w:pPr>
              <w:widowControl w:val="0"/>
            </w:pPr>
            <w:r>
              <w:t>0</w:t>
            </w:r>
          </w:p>
        </w:tc>
        <w:tc>
          <w:tcPr>
            <w:tcW w:w="1677" w:type="dxa"/>
            <w:vAlign w:val="center"/>
          </w:tcPr>
          <w:p w14:paraId="50B8C2A8" w14:textId="0CAD0485" w:rsidR="00433F7E" w:rsidRDefault="00433F7E" w:rsidP="00E14754">
            <w:pPr>
              <w:widowControl w:val="0"/>
            </w:pPr>
            <w:r>
              <w:t>0,135</w:t>
            </w:r>
          </w:p>
        </w:tc>
        <w:tc>
          <w:tcPr>
            <w:tcW w:w="1677" w:type="dxa"/>
            <w:vAlign w:val="center"/>
          </w:tcPr>
          <w:p w14:paraId="5B108657" w14:textId="6493254D" w:rsidR="00433F7E" w:rsidRDefault="00433F7E" w:rsidP="00E14754">
            <w:pPr>
              <w:widowControl w:val="0"/>
            </w:pPr>
            <w:r>
              <w:t>0,240</w:t>
            </w:r>
          </w:p>
        </w:tc>
        <w:tc>
          <w:tcPr>
            <w:tcW w:w="1677" w:type="dxa"/>
            <w:vAlign w:val="center"/>
          </w:tcPr>
          <w:p w14:paraId="23FE933F" w14:textId="7C0AE3A5" w:rsidR="00433F7E" w:rsidRDefault="00433F7E" w:rsidP="00E14754">
            <w:pPr>
              <w:widowControl w:val="0"/>
            </w:pPr>
            <w:r>
              <w:t>0,315</w:t>
            </w:r>
          </w:p>
        </w:tc>
        <w:tc>
          <w:tcPr>
            <w:tcW w:w="1677" w:type="dxa"/>
            <w:vAlign w:val="center"/>
          </w:tcPr>
          <w:p w14:paraId="786390FB" w14:textId="48CC27A1" w:rsidR="00433F7E" w:rsidRDefault="00433F7E" w:rsidP="00E14754">
            <w:pPr>
              <w:widowControl w:val="0"/>
            </w:pPr>
            <w:r>
              <w:t>0,360</w:t>
            </w:r>
          </w:p>
        </w:tc>
      </w:tr>
    </w:tbl>
    <w:p w14:paraId="19AA06E7" w14:textId="77777777" w:rsidR="000B165A" w:rsidRDefault="000B165A" w:rsidP="00E14754">
      <w:pPr>
        <w:widowControl w:val="0"/>
      </w:pPr>
    </w:p>
    <w:p w14:paraId="37B7F3C7" w14:textId="3B3BCBE0" w:rsidR="007A7428" w:rsidRDefault="00433F7E" w:rsidP="00E14754">
      <w:pPr>
        <w:widowControl w:val="0"/>
      </w:pPr>
      <w:r w:rsidRPr="00907FB9">
        <w:rPr>
          <w:b/>
        </w:rPr>
        <w:t>b)</w:t>
      </w:r>
      <w:r>
        <w:t xml:space="preserve"> Geben Sie unter Nutzung</w:t>
      </w:r>
      <w:r w:rsidR="00907FB9">
        <w:t xml:space="preserve"> aller Messwertpaare eine geeignete Regressionsfunktion an. Weisen Sie nach, dass die Beschleunigung für diesen Bewegungsabschnitt -3,00 m∙s</w:t>
      </w:r>
      <w:r w:rsidR="00907FB9" w:rsidRPr="00907FB9">
        <w:rPr>
          <w:vertAlign w:val="superscript"/>
        </w:rPr>
        <w:t>-2</w:t>
      </w:r>
      <w:r w:rsidR="00907FB9">
        <w:t xml:space="preserve"> beträgt.</w:t>
      </w:r>
    </w:p>
    <w:p w14:paraId="00092B44" w14:textId="7ACD8FD7" w:rsidR="00907FB9" w:rsidRDefault="00907FB9" w:rsidP="00E14754">
      <w:pPr>
        <w:widowControl w:val="0"/>
      </w:pPr>
    </w:p>
    <w:p w14:paraId="3B141787" w14:textId="18616569" w:rsidR="00907FB9" w:rsidRDefault="00907FB9" w:rsidP="00E14754">
      <w:pPr>
        <w:widowControl w:val="0"/>
      </w:pPr>
      <w:r w:rsidRPr="00B8017F">
        <w:rPr>
          <w:b/>
        </w:rPr>
        <w:t>c)</w:t>
      </w:r>
      <w:r>
        <w:t xml:space="preserve"> </w:t>
      </w:r>
      <w:r w:rsidR="000F5AEF">
        <w:t>Ermitteln Sie den Zeitpunkt</w:t>
      </w:r>
      <w:r w:rsidR="00B8017F">
        <w:t>, an dem der Körper den Ort C erreicht.</w:t>
      </w:r>
      <w:r w:rsidR="00B8017F">
        <w:br/>
        <w:t xml:space="preserve">Die Länge der Strecke </w:t>
      </w:r>
      <w:r w:rsidR="00B8017F" w:rsidRPr="00B8017F">
        <w:rPr>
          <w:position w:val="-6"/>
        </w:rPr>
        <w:object w:dxaOrig="400" w:dyaOrig="340" w14:anchorId="48D690D2">
          <v:shape id="_x0000_i1335" type="#_x0000_t75" style="width:18pt;height:18pt" o:ole="">
            <v:imagedata r:id="rId950" o:title=""/>
          </v:shape>
          <o:OLEObject Type="Embed" ProgID="Equation.DSMT4" ShapeID="_x0000_i1335" DrawAspect="Content" ObjectID="_1735305671" r:id="rId951"/>
        </w:object>
      </w:r>
      <w:r w:rsidR="00B8017F">
        <w:t xml:space="preserve"> beträgt 0,375 m. Weisen Sie dies nach.</w:t>
      </w:r>
    </w:p>
    <w:p w14:paraId="6B7C3BAB" w14:textId="77777777" w:rsidR="00B8017F" w:rsidRDefault="00B8017F" w:rsidP="00E14754">
      <w:pPr>
        <w:widowControl w:val="0"/>
      </w:pPr>
    </w:p>
    <w:p w14:paraId="2E176707" w14:textId="2A59BC7E" w:rsidR="00952677" w:rsidRDefault="00952677" w:rsidP="00E14754">
      <w:pPr>
        <w:widowControl w:val="0"/>
      </w:pPr>
      <w:r w:rsidRPr="00952677">
        <w:rPr>
          <w:b/>
        </w:rPr>
        <w:t>d)</w:t>
      </w:r>
      <w:r>
        <w:t xml:space="preserve"> Der Neigungswinkel der geneigten Eben beträgt 15°. Berechnen Sie die Reibungszahl für die Bewegung auf der geneigten Ebene.</w:t>
      </w:r>
    </w:p>
    <w:p w14:paraId="3C7AED14" w14:textId="4FA0EBAA" w:rsidR="00B11C44" w:rsidRPr="00796990" w:rsidRDefault="00B11C44" w:rsidP="00E14754">
      <w:pPr>
        <w:widowControl w:val="0"/>
      </w:pPr>
    </w:p>
    <w:p w14:paraId="2E36A7D6" w14:textId="77777777" w:rsidR="00A86DDB" w:rsidRPr="006F45DF" w:rsidRDefault="00A86DDB" w:rsidP="00E14754">
      <w:pPr>
        <w:widowControl w:val="0"/>
      </w:pPr>
    </w:p>
    <w:p w14:paraId="01D1856D" w14:textId="77777777" w:rsidR="00A86DDB" w:rsidRPr="00CA34B0" w:rsidRDefault="00A86DDB"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274ED14" w14:textId="77777777" w:rsidTr="00E14754">
        <w:trPr>
          <w:trHeight w:val="397"/>
        </w:trPr>
        <w:tc>
          <w:tcPr>
            <w:tcW w:w="5030" w:type="dxa"/>
            <w:vAlign w:val="center"/>
          </w:tcPr>
          <w:p w14:paraId="5DF8616A" w14:textId="77777777" w:rsidR="00E14754" w:rsidRPr="0071784C" w:rsidRDefault="00E14754" w:rsidP="00AD5758">
            <w:pPr>
              <w:pStyle w:val="berschrift4"/>
            </w:pPr>
            <w:bookmarkStart w:id="1614" w:name="t8"/>
            <w:bookmarkEnd w:id="1614"/>
            <w:r w:rsidRPr="0071784C">
              <w:t>Impuls</w:t>
            </w:r>
          </w:p>
        </w:tc>
        <w:tc>
          <w:tcPr>
            <w:tcW w:w="5030" w:type="dxa"/>
            <w:vAlign w:val="center"/>
          </w:tcPr>
          <w:p w14:paraId="1CBE0FE8" w14:textId="77777777" w:rsidR="00E14754" w:rsidRDefault="00215B7B" w:rsidP="00E14754">
            <w:pPr>
              <w:jc w:val="center"/>
              <w:rPr>
                <w:rStyle w:val="Hyperlink"/>
                <w:sz w:val="22"/>
              </w:rPr>
            </w:pPr>
            <w:hyperlink w:anchor="t0" w:history="1">
              <w:r w:rsidR="00E14754">
                <w:rPr>
                  <w:rStyle w:val="Hyperlink"/>
                  <w:sz w:val="22"/>
                </w:rPr>
                <w:t>(z</w:t>
              </w:r>
              <w:bookmarkStart w:id="1615" w:name="_Hlt495924992"/>
              <w:r w:rsidR="00E14754">
                <w:rPr>
                  <w:rStyle w:val="Hyperlink"/>
                  <w:sz w:val="22"/>
                </w:rPr>
                <w:t>u</w:t>
              </w:r>
              <w:bookmarkStart w:id="1616" w:name="_Hlt496359571"/>
              <w:bookmarkEnd w:id="1615"/>
              <w:r w:rsidR="00E14754">
                <w:rPr>
                  <w:rStyle w:val="Hyperlink"/>
                  <w:sz w:val="22"/>
                </w:rPr>
                <w:t>m</w:t>
              </w:r>
              <w:bookmarkStart w:id="1617" w:name="_Hlt15392771"/>
              <w:bookmarkEnd w:id="1616"/>
              <w:r w:rsidR="00E14754">
                <w:rPr>
                  <w:rStyle w:val="Hyperlink"/>
                  <w:sz w:val="22"/>
                </w:rPr>
                <w:t xml:space="preserve"> </w:t>
              </w:r>
              <w:bookmarkStart w:id="1618" w:name="_Hlt495587248"/>
              <w:bookmarkEnd w:id="1617"/>
              <w:r w:rsidR="00E14754">
                <w:rPr>
                  <w:rStyle w:val="Hyperlink"/>
                  <w:sz w:val="22"/>
                </w:rPr>
                <w:t>I</w:t>
              </w:r>
              <w:bookmarkStart w:id="1619" w:name="_Hlt495924521"/>
              <w:bookmarkEnd w:id="1618"/>
              <w:r w:rsidR="00E14754">
                <w:rPr>
                  <w:rStyle w:val="Hyperlink"/>
                  <w:sz w:val="22"/>
                </w:rPr>
                <w:t>n</w:t>
              </w:r>
              <w:bookmarkStart w:id="1620" w:name="_Hlt495583414"/>
              <w:bookmarkEnd w:id="1619"/>
              <w:r w:rsidR="00E14754">
                <w:rPr>
                  <w:rStyle w:val="Hyperlink"/>
                  <w:sz w:val="22"/>
                </w:rPr>
                <w:t>h</w:t>
              </w:r>
              <w:bookmarkStart w:id="1621" w:name="_Hlt512039233"/>
              <w:bookmarkEnd w:id="1620"/>
              <w:r w:rsidR="00E14754">
                <w:rPr>
                  <w:rStyle w:val="Hyperlink"/>
                  <w:sz w:val="22"/>
                </w:rPr>
                <w:t>a</w:t>
              </w:r>
              <w:bookmarkStart w:id="1622" w:name="_Hlt495845231"/>
              <w:bookmarkEnd w:id="1621"/>
              <w:r w:rsidR="00E14754">
                <w:rPr>
                  <w:rStyle w:val="Hyperlink"/>
                  <w:sz w:val="22"/>
                </w:rPr>
                <w:t>l</w:t>
              </w:r>
              <w:bookmarkStart w:id="1623" w:name="_Hlt496360830"/>
              <w:bookmarkEnd w:id="1622"/>
              <w:r w:rsidR="00E14754">
                <w:rPr>
                  <w:rStyle w:val="Hyperlink"/>
                  <w:sz w:val="22"/>
                </w:rPr>
                <w:t>t</w:t>
              </w:r>
              <w:bookmarkStart w:id="1624" w:name="_Hlt496360685"/>
              <w:bookmarkEnd w:id="1623"/>
              <w:r w:rsidR="00E14754">
                <w:rPr>
                  <w:rStyle w:val="Hyperlink"/>
                  <w:sz w:val="22"/>
                </w:rPr>
                <w:t>s</w:t>
              </w:r>
              <w:bookmarkStart w:id="1625" w:name="_Hlt495677581"/>
              <w:bookmarkEnd w:id="1624"/>
              <w:r w:rsidR="00E14754">
                <w:rPr>
                  <w:rStyle w:val="Hyperlink"/>
                  <w:sz w:val="22"/>
                </w:rPr>
                <w:t>v</w:t>
              </w:r>
              <w:bookmarkStart w:id="1626" w:name="_Hlt495677464"/>
              <w:bookmarkEnd w:id="1625"/>
              <w:r w:rsidR="00E14754">
                <w:rPr>
                  <w:rStyle w:val="Hyperlink"/>
                  <w:sz w:val="22"/>
                </w:rPr>
                <w:t>e</w:t>
              </w:r>
              <w:bookmarkStart w:id="1627" w:name="_Hlt495628564"/>
              <w:bookmarkEnd w:id="1626"/>
              <w:r w:rsidR="00E14754">
                <w:rPr>
                  <w:rStyle w:val="Hyperlink"/>
                  <w:sz w:val="22"/>
                </w:rPr>
                <w:t>r</w:t>
              </w:r>
              <w:bookmarkStart w:id="1628" w:name="_Hlt496414026"/>
              <w:bookmarkEnd w:id="1627"/>
              <w:r w:rsidR="00E14754">
                <w:rPr>
                  <w:rStyle w:val="Hyperlink"/>
                  <w:sz w:val="22"/>
                </w:rPr>
                <w:t>z</w:t>
              </w:r>
              <w:bookmarkEnd w:id="1628"/>
              <w:r w:rsidR="00E14754">
                <w:rPr>
                  <w:rStyle w:val="Hyperlink"/>
                  <w:sz w:val="22"/>
                </w:rPr>
                <w:t>e</w:t>
              </w:r>
              <w:bookmarkStart w:id="1629" w:name="_Hlt531329417"/>
              <w:r w:rsidR="00E14754">
                <w:rPr>
                  <w:rStyle w:val="Hyperlink"/>
                  <w:sz w:val="22"/>
                </w:rPr>
                <w:t>i</w:t>
              </w:r>
              <w:bookmarkStart w:id="1630" w:name="_Hlt496359375"/>
              <w:bookmarkEnd w:id="1629"/>
              <w:r w:rsidR="00E14754">
                <w:rPr>
                  <w:rStyle w:val="Hyperlink"/>
                  <w:sz w:val="22"/>
                </w:rPr>
                <w:t>c</w:t>
              </w:r>
              <w:bookmarkEnd w:id="1630"/>
              <w:r w:rsidR="00E14754">
                <w:rPr>
                  <w:rStyle w:val="Hyperlink"/>
                  <w:sz w:val="22"/>
                </w:rPr>
                <w:t>hnis )</w:t>
              </w:r>
            </w:hyperlink>
          </w:p>
        </w:tc>
      </w:tr>
      <w:tr w:rsidR="00E14754" w:rsidRPr="0071784C" w14:paraId="2036EBCF" w14:textId="77777777" w:rsidTr="00E14754">
        <w:trPr>
          <w:trHeight w:val="397"/>
        </w:trPr>
        <w:tc>
          <w:tcPr>
            <w:tcW w:w="10060" w:type="dxa"/>
            <w:gridSpan w:val="2"/>
            <w:vAlign w:val="center"/>
          </w:tcPr>
          <w:p w14:paraId="1AB80224" w14:textId="7E1C80C6" w:rsidR="00E14754" w:rsidRDefault="00215B7B" w:rsidP="00E14754">
            <w:pPr>
              <w:jc w:val="center"/>
              <w:rPr>
                <w:rStyle w:val="Hyperlink"/>
                <w:sz w:val="22"/>
              </w:rPr>
            </w:pPr>
            <w:hyperlink r:id="rId952" w:anchor="impuls" w:history="1">
              <w:r w:rsidR="00E14754" w:rsidRPr="008F37EF">
                <w:rPr>
                  <w:rStyle w:val="Hyperlink"/>
                  <w:sz w:val="22"/>
                </w:rPr>
                <w:t>Formeln zum Thema</w:t>
              </w:r>
            </w:hyperlink>
          </w:p>
        </w:tc>
      </w:tr>
    </w:tbl>
    <w:p w14:paraId="760117AC" w14:textId="77777777" w:rsidR="00E14754" w:rsidRDefault="00E14754" w:rsidP="00E14754">
      <w:pPr>
        <w:widowControl w:val="0"/>
        <w:rPr>
          <w:color w:val="FF0000"/>
        </w:rPr>
      </w:pPr>
      <w:bookmarkStart w:id="1631" w:name="_Hlt496412731"/>
    </w:p>
    <w:p w14:paraId="22F61986" w14:textId="26851FFF" w:rsidR="00E14754" w:rsidRDefault="00E14754" w:rsidP="00E14754">
      <w:pPr>
        <w:widowControl w:val="0"/>
      </w:pPr>
      <w:r>
        <w:rPr>
          <w:color w:val="FF0000"/>
        </w:rPr>
        <w:sym w:font="Symbol" w:char="F02A"/>
      </w:r>
      <w:hyperlink r:id="rId953" w:anchor="m95" w:history="1">
        <w:r>
          <w:rPr>
            <w:rStyle w:val="Hyperlink"/>
            <w:sz w:val="22"/>
          </w:rPr>
          <w:t>9</w:t>
        </w:r>
        <w:bookmarkStart w:id="1632" w:name="_Hlt60729209"/>
        <w:bookmarkStart w:id="1633" w:name="_Hlt58299428"/>
        <w:bookmarkEnd w:id="1632"/>
        <w:r>
          <w:rPr>
            <w:rStyle w:val="Hyperlink"/>
            <w:sz w:val="22"/>
          </w:rPr>
          <w:t>5</w:t>
        </w:r>
        <w:bookmarkEnd w:id="1633"/>
        <w:r>
          <w:rPr>
            <w:rStyle w:val="Hyperlink"/>
            <w:sz w:val="22"/>
          </w:rPr>
          <w:t>.</w:t>
        </w:r>
      </w:hyperlink>
      <w:bookmarkEnd w:id="1631"/>
      <w:r>
        <w:t xml:space="preserve"> Ein Güterwaggon der Masse m = 25 t rollt ein 50 m langes, unter 2° gegen die Horizontale geneigtes Gleis hinab und stößt dann auf einen dort abgestellten, ruhenden Güterwaggon der Masse M = 18 t. Beim Anstoßen kuppeln beide Wagen zusammen und bilden eine Einheit.</w:t>
      </w:r>
      <w:r>
        <w:br/>
        <w:t>a) Mit welcher Geschwindigkeit stößt der erste Waggon an den zweiten?</w:t>
      </w:r>
      <w:r>
        <w:br/>
        <w:t xml:space="preserve">b) Mit welcher Geschwindigkeit rollen beide Waggons weiter? </w:t>
      </w:r>
      <w:r>
        <w:br/>
      </w:r>
      <w:r>
        <w:sym w:font="Symbol" w:char="F02A"/>
      </w:r>
      <w:r>
        <w:sym w:font="Symbol" w:char="F02A"/>
      </w:r>
    </w:p>
    <w:p w14:paraId="563DDCDB" w14:textId="630628A3" w:rsidR="00E14754" w:rsidRDefault="00215B7B" w:rsidP="00E14754">
      <w:pPr>
        <w:widowControl w:val="0"/>
      </w:pPr>
      <w:hyperlink r:id="rId954" w:anchor="m102" w:history="1">
        <w:r w:rsidR="00E14754">
          <w:rPr>
            <w:rStyle w:val="Hyperlink"/>
            <w:sz w:val="22"/>
          </w:rPr>
          <w:t>1</w:t>
        </w:r>
        <w:bookmarkStart w:id="1634" w:name="_Hlt496412737"/>
        <w:r w:rsidR="00E14754">
          <w:rPr>
            <w:rStyle w:val="Hyperlink"/>
            <w:sz w:val="22"/>
          </w:rPr>
          <w:t>0</w:t>
        </w:r>
        <w:bookmarkEnd w:id="1634"/>
        <w:r w:rsidR="00E14754">
          <w:rPr>
            <w:rStyle w:val="Hyperlink"/>
            <w:sz w:val="22"/>
          </w:rPr>
          <w:t>2.</w:t>
        </w:r>
      </w:hyperlink>
      <w:r w:rsidR="00E14754">
        <w:t xml:space="preserve"> Eine Kugel der Masse 4 kg bewegt sich mit der Geschwindigkeit v = 20 m/s. Bestimmen Sie ihren Impuls.</w:t>
      </w:r>
      <w:r w:rsidR="00E14754">
        <w:br/>
      </w:r>
      <w:r w:rsidR="00E14754">
        <w:sym w:font="Symbol" w:char="F02A"/>
      </w:r>
      <w:r w:rsidR="00E14754">
        <w:br/>
      </w:r>
      <w:bookmarkStart w:id="1635" w:name="_Hlt496412740"/>
      <w:r w:rsidR="00E14754">
        <w:fldChar w:fldCharType="begin"/>
      </w:r>
      <w:r w:rsidR="00626526">
        <w:instrText>HYPERLINK "lsgmech.docx" \l "m103"</w:instrText>
      </w:r>
      <w:r w:rsidR="00E14754">
        <w:fldChar w:fldCharType="separate"/>
      </w:r>
      <w:r w:rsidR="00E14754">
        <w:rPr>
          <w:rStyle w:val="Hyperlink"/>
          <w:sz w:val="22"/>
        </w:rPr>
        <w:t>1</w:t>
      </w:r>
      <w:bookmarkStart w:id="1636" w:name="_Hlt520609497"/>
      <w:r w:rsidR="00E14754">
        <w:rPr>
          <w:rStyle w:val="Hyperlink"/>
          <w:sz w:val="22"/>
        </w:rPr>
        <w:t>0</w:t>
      </w:r>
      <w:bookmarkStart w:id="1637" w:name="_Hlt59255621"/>
      <w:bookmarkEnd w:id="1636"/>
      <w:r w:rsidR="00E14754">
        <w:rPr>
          <w:rStyle w:val="Hyperlink"/>
          <w:sz w:val="22"/>
        </w:rPr>
        <w:t>3</w:t>
      </w:r>
      <w:bookmarkEnd w:id="1637"/>
      <w:r w:rsidR="00E14754">
        <w:rPr>
          <w:rStyle w:val="Hyperlink"/>
          <w:sz w:val="22"/>
        </w:rPr>
        <w:t>.</w:t>
      </w:r>
      <w:r w:rsidR="00E14754">
        <w:fldChar w:fldCharType="end"/>
      </w:r>
      <w:bookmarkEnd w:id="1635"/>
      <w:r w:rsidR="00E14754">
        <w:t xml:space="preserve"> Eine Bleikugel (Dichte: 11,35 Gramm pro Kubikzentimeter) besitzt einen Radius von 5 cm. Sie bewegt sich mit der Geschwindigkeit v und besitzt einen Impuls von 125 Ns. Wie groß ist v?</w:t>
      </w:r>
      <w:r w:rsidR="00E14754">
        <w:br/>
      </w:r>
      <w:r w:rsidR="00E14754">
        <w:sym w:font="Symbol" w:char="F02A"/>
      </w:r>
      <w:r w:rsidR="00E14754">
        <w:sym w:font="Symbol" w:char="F02A"/>
      </w:r>
    </w:p>
    <w:p w14:paraId="1E4E99B9" w14:textId="0DA46132" w:rsidR="00E14754" w:rsidRDefault="00215B7B" w:rsidP="00E14754">
      <w:pPr>
        <w:widowControl w:val="0"/>
      </w:pPr>
      <w:hyperlink r:id="rId955" w:anchor="m104" w:history="1">
        <w:r w:rsidR="00E14754">
          <w:rPr>
            <w:rStyle w:val="Hyperlink"/>
            <w:sz w:val="22"/>
          </w:rPr>
          <w:t>1</w:t>
        </w:r>
        <w:bookmarkStart w:id="1638" w:name="_Hlt496412743"/>
        <w:r w:rsidR="00E14754">
          <w:rPr>
            <w:rStyle w:val="Hyperlink"/>
            <w:sz w:val="22"/>
          </w:rPr>
          <w:t>0</w:t>
        </w:r>
        <w:bookmarkEnd w:id="1638"/>
        <w:r w:rsidR="00E14754">
          <w:rPr>
            <w:rStyle w:val="Hyperlink"/>
            <w:sz w:val="22"/>
          </w:rPr>
          <w:t>4.</w:t>
        </w:r>
      </w:hyperlink>
      <w:r w:rsidR="00E14754">
        <w:t xml:space="preserve"> Die Kraft F = 225 N übt einen Kraftstoß von 180 Ns auf einen Körper aus. Wie lange wirkt die Kraft F auf den Körper?</w:t>
      </w:r>
      <w:r w:rsidR="00E14754">
        <w:br/>
      </w:r>
      <w:r w:rsidR="00E14754">
        <w:sym w:font="Symbol" w:char="F02A"/>
      </w:r>
    </w:p>
    <w:bookmarkStart w:id="1639" w:name="_Hlt14247534"/>
    <w:p w14:paraId="486C11B8" w14:textId="26417A72" w:rsidR="00E14754" w:rsidRDefault="00E14754" w:rsidP="00E14754">
      <w:pPr>
        <w:widowControl w:val="0"/>
      </w:pPr>
      <w:r>
        <w:fldChar w:fldCharType="begin"/>
      </w:r>
      <w:r w:rsidR="00626526">
        <w:instrText>HYPERLINK "lsgmech.docx" \l "m105"</w:instrText>
      </w:r>
      <w:r>
        <w:fldChar w:fldCharType="separate"/>
      </w:r>
      <w:r>
        <w:rPr>
          <w:rStyle w:val="Hyperlink"/>
          <w:sz w:val="22"/>
        </w:rPr>
        <w:t>1</w:t>
      </w:r>
      <w:bookmarkStart w:id="1640" w:name="_Hlt520609583"/>
      <w:r>
        <w:rPr>
          <w:rStyle w:val="Hyperlink"/>
          <w:sz w:val="22"/>
        </w:rPr>
        <w:t>0</w:t>
      </w:r>
      <w:bookmarkStart w:id="1641" w:name="_Hlt496412747"/>
      <w:bookmarkEnd w:id="1640"/>
      <w:r>
        <w:rPr>
          <w:rStyle w:val="Hyperlink"/>
          <w:sz w:val="22"/>
        </w:rPr>
        <w:t>5</w:t>
      </w:r>
      <w:bookmarkEnd w:id="1641"/>
      <w:r>
        <w:rPr>
          <w:rStyle w:val="Hyperlink"/>
          <w:sz w:val="22"/>
        </w:rPr>
        <w:t>.</w:t>
      </w:r>
      <w:r>
        <w:fldChar w:fldCharType="end"/>
      </w:r>
      <w:bookmarkEnd w:id="1639"/>
      <w:r>
        <w:t xml:space="preserve"> Welche Kraft muss auf einen mit v = 30 m/s heranfliegenden Ball der Masse 20 g wirken, wenn dieser innerhalb von 10 Millisekunden umkehren und mit derselben Geschwindigkeit in die entgegengesetzte Richtung fliegen soll?</w:t>
      </w:r>
      <w:r>
        <w:br/>
      </w:r>
      <w:r>
        <w:lastRenderedPageBreak/>
        <w:sym w:font="Symbol" w:char="F02A"/>
      </w:r>
      <w:r>
        <w:sym w:font="Symbol" w:char="F02A"/>
      </w:r>
    </w:p>
    <w:p w14:paraId="74F08C91" w14:textId="76317096" w:rsidR="00E14754" w:rsidRPr="007E7D89" w:rsidRDefault="00215B7B" w:rsidP="00E14754">
      <w:pPr>
        <w:widowControl w:val="0"/>
      </w:pPr>
      <w:hyperlink r:id="rId956" w:anchor="m108" w:history="1">
        <w:r w:rsidR="00E14754">
          <w:rPr>
            <w:rStyle w:val="Hyperlink"/>
            <w:sz w:val="22"/>
          </w:rPr>
          <w:t>1</w:t>
        </w:r>
        <w:bookmarkStart w:id="1642" w:name="_Hlt496412750"/>
        <w:r w:rsidR="00E14754">
          <w:rPr>
            <w:rStyle w:val="Hyperlink"/>
            <w:sz w:val="22"/>
          </w:rPr>
          <w:t>0</w:t>
        </w:r>
        <w:bookmarkEnd w:id="1642"/>
        <w:r w:rsidR="00E14754">
          <w:rPr>
            <w:rStyle w:val="Hyperlink"/>
            <w:sz w:val="22"/>
          </w:rPr>
          <w:t>8.</w:t>
        </w:r>
      </w:hyperlink>
      <w:r w:rsidR="00E14754">
        <w:t xml:space="preserve"> Ein nasser Fußball (Masse m = 800 g) fliegt mit der Geschwindigkeit v = 50 km/h waagrecht auf das Tor zu. Der Torwart (Masse M = 79 kg) springt senkrecht empor und fängt den Ball. Mit welcher Geschwindigkeit werden Torwart und Ball in Richtung des Tores getrieben?</w:t>
      </w:r>
      <w:r w:rsidR="00E14754">
        <w:br/>
      </w:r>
      <w:r w:rsidR="00E14754" w:rsidRPr="007E7D89">
        <w:sym w:font="Symbol" w:char="F02A"/>
      </w:r>
      <w:r w:rsidR="00E14754" w:rsidRPr="007E7D89">
        <w:sym w:font="Symbol" w:char="F02A"/>
      </w:r>
    </w:p>
    <w:p w14:paraId="4B4D96E1" w14:textId="61B917E3" w:rsidR="00E14754" w:rsidRPr="007E7D89" w:rsidRDefault="00E14754" w:rsidP="00E14754">
      <w:pPr>
        <w:widowControl w:val="0"/>
      </w:pPr>
      <w:r w:rsidRPr="007E7D89">
        <w:rPr>
          <w:color w:val="FF0000"/>
        </w:rPr>
        <w:sym w:font="Symbol" w:char="F02A"/>
      </w:r>
      <w:hyperlink r:id="rId957" w:anchor="m109" w:history="1">
        <w:r w:rsidRPr="007E7D89">
          <w:rPr>
            <w:rStyle w:val="Hyperlink"/>
            <w:sz w:val="22"/>
          </w:rPr>
          <w:t>1</w:t>
        </w:r>
        <w:bookmarkStart w:id="1643" w:name="_Hlt496412752"/>
        <w:r w:rsidRPr="007E7D89">
          <w:rPr>
            <w:rStyle w:val="Hyperlink"/>
            <w:sz w:val="22"/>
          </w:rPr>
          <w:t>0</w:t>
        </w:r>
        <w:bookmarkStart w:id="1644" w:name="_Hlt59255711"/>
        <w:bookmarkEnd w:id="1643"/>
        <w:r w:rsidRPr="007E7D89">
          <w:rPr>
            <w:rStyle w:val="Hyperlink"/>
            <w:sz w:val="22"/>
          </w:rPr>
          <w:t>9</w:t>
        </w:r>
        <w:bookmarkEnd w:id="1644"/>
        <w:r w:rsidRPr="007E7D89">
          <w:rPr>
            <w:rStyle w:val="Hyperlink"/>
            <w:sz w:val="22"/>
          </w:rPr>
          <w:t>.</w:t>
        </w:r>
      </w:hyperlink>
      <w:r w:rsidRPr="007E7D89">
        <w:t xml:space="preserve"> Beim Bau einer Brücke werden Pfähle von 150 kg Masse in das Erdreich gerammt. Dazu lässt man aus 2 m Höhe eine Ramme mit 250 kg Masse auf den Pfahl falle</w:t>
      </w:r>
      <w:r>
        <w:t>n</w:t>
      </w:r>
      <w:r w:rsidRPr="007E7D89">
        <w:t>.</w:t>
      </w:r>
    </w:p>
    <w:p w14:paraId="7AA2077B" w14:textId="77777777" w:rsidR="00E14754" w:rsidRPr="007E7D89" w:rsidRDefault="00E14754" w:rsidP="00E14754">
      <w:pPr>
        <w:widowControl w:val="0"/>
      </w:pPr>
      <w:r w:rsidRPr="007E7D89">
        <w:t>Beim letzten Schlag rutsche der Pfahl noch einmal 6 cm ins Erdreich hinein.</w:t>
      </w:r>
    </w:p>
    <w:p w14:paraId="35060068" w14:textId="77777777" w:rsidR="00E14754" w:rsidRPr="007E7D89" w:rsidRDefault="00E14754" w:rsidP="00E14754">
      <w:pPr>
        <w:widowControl w:val="0"/>
      </w:pPr>
      <w:r w:rsidRPr="007E7D89">
        <w:t>Welche maximale Last kann der Pfahl tragen, ohne weiter einzusinken?</w:t>
      </w:r>
    </w:p>
    <w:p w14:paraId="424A6009" w14:textId="77777777" w:rsidR="00E14754" w:rsidRPr="007E7D89" w:rsidRDefault="00E14754" w:rsidP="00E14754">
      <w:pPr>
        <w:widowControl w:val="0"/>
      </w:pPr>
      <w:r w:rsidRPr="007E7D89">
        <w:sym w:font="Symbol" w:char="F02A"/>
      </w:r>
      <w:r w:rsidRPr="007E7D89">
        <w:sym w:font="Symbol" w:char="F02A"/>
      </w:r>
      <w:r w:rsidRPr="007E7D89">
        <w:sym w:font="Symbol" w:char="F02A"/>
      </w:r>
      <w:r w:rsidRPr="007E7D89">
        <w:sym w:font="Symbol" w:char="F02A"/>
      </w:r>
      <w:r w:rsidRPr="007E7D89">
        <w:sym w:font="Symbol" w:char="F02A"/>
      </w:r>
    </w:p>
    <w:p w14:paraId="3A531356" w14:textId="14D640CD" w:rsidR="00E14754" w:rsidRDefault="00215B7B" w:rsidP="00E14754">
      <w:pPr>
        <w:widowControl w:val="0"/>
      </w:pPr>
      <w:hyperlink r:id="rId958" w:anchor="m110" w:history="1">
        <w:r w:rsidR="00E14754" w:rsidRPr="007E7D89">
          <w:rPr>
            <w:rStyle w:val="Hyperlink"/>
            <w:sz w:val="22"/>
          </w:rPr>
          <w:t>1</w:t>
        </w:r>
        <w:bookmarkStart w:id="1645" w:name="_Hlt496412756"/>
        <w:r w:rsidR="00E14754" w:rsidRPr="007E7D89">
          <w:rPr>
            <w:rStyle w:val="Hyperlink"/>
            <w:sz w:val="22"/>
          </w:rPr>
          <w:t>1</w:t>
        </w:r>
        <w:bookmarkEnd w:id="1645"/>
        <w:r w:rsidR="00E14754" w:rsidRPr="007E7D89">
          <w:rPr>
            <w:rStyle w:val="Hyperlink"/>
            <w:sz w:val="22"/>
          </w:rPr>
          <w:t>0.</w:t>
        </w:r>
      </w:hyperlink>
      <w:r w:rsidR="00E14754" w:rsidRPr="007E7D89">
        <w:t xml:space="preserve"> Eine Gewehrkugel (m = 12 g) wird mit der Geschwindigkeit v = 420 m/s in einen frei hängenden Sandsack der Masse M = 5 kg</w:t>
      </w:r>
      <w:r w:rsidR="00E14754">
        <w:t xml:space="preserve"> geschossen und bleibt stecken. Mit welcher Geschwindigkeit u bewegen sich beide Körper? Auf welche Höhe wird der Sandsack gehoben, wenn er, einem Fadenpendel gleich, aufgehängt ist?</w:t>
      </w:r>
      <w:r w:rsidR="00E14754">
        <w:br/>
      </w:r>
      <w:r w:rsidR="00E14754">
        <w:sym w:font="Symbol" w:char="F02A"/>
      </w:r>
      <w:r w:rsidR="00E14754">
        <w:sym w:font="Symbol" w:char="F02A"/>
      </w:r>
      <w:r w:rsidR="00E14754">
        <w:sym w:font="Symbol" w:char="F02A"/>
      </w:r>
    </w:p>
    <w:bookmarkStart w:id="1646" w:name="_Hlt496412759"/>
    <w:p w14:paraId="20198A75" w14:textId="2C25760D" w:rsidR="00E14754" w:rsidRDefault="00E14754" w:rsidP="00E14754">
      <w:pPr>
        <w:widowControl w:val="0"/>
      </w:pPr>
      <w:r>
        <w:fldChar w:fldCharType="begin"/>
      </w:r>
      <w:r w:rsidR="00626526">
        <w:instrText>HYPERLINK "lsgmech.docx" \l "m111"</w:instrText>
      </w:r>
      <w:r>
        <w:fldChar w:fldCharType="separate"/>
      </w:r>
      <w:r>
        <w:rPr>
          <w:rStyle w:val="Hyperlink"/>
          <w:sz w:val="22"/>
        </w:rPr>
        <w:t>111.</w:t>
      </w:r>
      <w:r>
        <w:fldChar w:fldCharType="end"/>
      </w:r>
      <w:bookmarkEnd w:id="1646"/>
      <w:r>
        <w:t xml:space="preserve"> Ein Golfball (Masse m = 40 g, Geschwindigkeit v</w:t>
      </w:r>
      <w:r>
        <w:rPr>
          <w:vertAlign w:val="subscript"/>
        </w:rPr>
        <w:t>1</w:t>
      </w:r>
      <w:r>
        <w:t xml:space="preserve"> = 12 m/s) stößt elastisch auf eine in derselben Richtung sich bewegende Stahlkugel (Masse M = 200 g, Geschwindigkeit v</w:t>
      </w:r>
      <w:r>
        <w:rPr>
          <w:vertAlign w:val="subscript"/>
        </w:rPr>
        <w:t>2</w:t>
      </w:r>
      <w:r>
        <w:t xml:space="preserve"> = 4 m/s). Mit welchen Geschwindigkeiten u</w:t>
      </w:r>
      <w:r>
        <w:rPr>
          <w:position w:val="-6"/>
          <w:vertAlign w:val="subscript"/>
        </w:rPr>
        <w:t>1</w:t>
      </w:r>
      <w:r>
        <w:t>, u</w:t>
      </w:r>
      <w:r>
        <w:rPr>
          <w:position w:val="-6"/>
          <w:vertAlign w:val="subscript"/>
        </w:rPr>
        <w:t>2</w:t>
      </w:r>
      <w:r>
        <w:t xml:space="preserve"> fliegen beide Kugeln nach dem Stoß weiter?</w:t>
      </w:r>
      <w:r>
        <w:br/>
      </w:r>
      <w:r>
        <w:sym w:font="Symbol" w:char="F02A"/>
      </w:r>
      <w:r>
        <w:sym w:font="Symbol" w:char="F02A"/>
      </w:r>
    </w:p>
    <w:p w14:paraId="0EE17789" w14:textId="7A80AA12" w:rsidR="00E14754" w:rsidRDefault="00215B7B" w:rsidP="00E14754">
      <w:pPr>
        <w:widowControl w:val="0"/>
      </w:pPr>
      <w:hyperlink r:id="rId959" w:anchor="m112" w:history="1">
        <w:r w:rsidR="00E14754">
          <w:rPr>
            <w:rStyle w:val="Hyperlink"/>
            <w:sz w:val="22"/>
          </w:rPr>
          <w:t>1</w:t>
        </w:r>
        <w:bookmarkStart w:id="1647" w:name="_Hlt496412763"/>
        <w:r w:rsidR="00E14754">
          <w:rPr>
            <w:rStyle w:val="Hyperlink"/>
            <w:sz w:val="22"/>
          </w:rPr>
          <w:t>1</w:t>
        </w:r>
        <w:bookmarkEnd w:id="1647"/>
        <w:r w:rsidR="00E14754">
          <w:rPr>
            <w:rStyle w:val="Hyperlink"/>
            <w:sz w:val="22"/>
          </w:rPr>
          <w:t>2.</w:t>
        </w:r>
      </w:hyperlink>
      <w:r w:rsidR="00E14754">
        <w:t xml:space="preserve"> Ein Gewehr mit 5 kg Masse feuert eine Kugel mit 50 g Masse mit der Geschwindigkeit v = 500 m/s ab. Mit welcher Geschwindigkeit bewegt sich das Gewehr nach hinten (Rückschlag)?</w:t>
      </w:r>
      <w:r w:rsidR="00E14754">
        <w:br/>
      </w:r>
      <w:r w:rsidR="00E14754">
        <w:sym w:font="Symbol" w:char="F02A"/>
      </w:r>
      <w:r w:rsidR="00E14754">
        <w:sym w:font="Symbol" w:char="F02A"/>
      </w:r>
    </w:p>
    <w:p w14:paraId="7AB36BC1" w14:textId="35097E2F" w:rsidR="00E14754" w:rsidRDefault="00215B7B" w:rsidP="00E14754">
      <w:pPr>
        <w:widowControl w:val="0"/>
      </w:pPr>
      <w:hyperlink r:id="rId960" w:anchor="m113" w:history="1">
        <w:r w:rsidR="00E14754">
          <w:rPr>
            <w:rStyle w:val="Hyperlink"/>
            <w:sz w:val="22"/>
          </w:rPr>
          <w:t>11</w:t>
        </w:r>
        <w:bookmarkStart w:id="1648" w:name="_Hlt496412767"/>
        <w:r w:rsidR="00E14754">
          <w:rPr>
            <w:rStyle w:val="Hyperlink"/>
            <w:sz w:val="22"/>
          </w:rPr>
          <w:t>3</w:t>
        </w:r>
        <w:bookmarkEnd w:id="1648"/>
        <w:r w:rsidR="00E14754">
          <w:rPr>
            <w:rStyle w:val="Hyperlink"/>
            <w:sz w:val="22"/>
          </w:rPr>
          <w:t>.</w:t>
        </w:r>
      </w:hyperlink>
      <w:r w:rsidR="00E14754">
        <w:t xml:space="preserve"> Ein Körper der Masse 6 kg trifft vollkommen unelastisch mit der Geschwindigkeit v</w:t>
      </w:r>
      <w:r w:rsidR="00E14754">
        <w:rPr>
          <w:position w:val="-6"/>
          <w:vertAlign w:val="subscript"/>
        </w:rPr>
        <w:t>1</w:t>
      </w:r>
      <w:r w:rsidR="00E14754">
        <w:t xml:space="preserve"> = 18 km/h auf einen zweiten, ruhenden Körper der Masse 8 kg.</w:t>
      </w:r>
      <w:r w:rsidR="00E14754">
        <w:br/>
        <w:t>a) Mit welcher Geschwindigkeit bewegen sich beide Körper nach dem Stoß weiter?</w:t>
      </w:r>
      <w:r w:rsidR="00E14754">
        <w:br/>
        <w:t>b) Berechnen Sie den Energi</w:t>
      </w:r>
      <w:bookmarkStart w:id="1649" w:name="_Hlt496412770"/>
      <w:r w:rsidR="00E14754">
        <w:t>everlust beim Stoß.</w:t>
      </w:r>
      <w:r w:rsidR="00E14754">
        <w:br/>
      </w:r>
      <w:r w:rsidR="00E14754">
        <w:sym w:font="Symbol" w:char="F02A"/>
      </w:r>
      <w:r w:rsidR="00E14754">
        <w:sym w:font="Symbol" w:char="F02A"/>
      </w:r>
    </w:p>
    <w:bookmarkStart w:id="1650" w:name="_Hlt520609681"/>
    <w:p w14:paraId="5039B2AA" w14:textId="1FA13197" w:rsidR="00E14754" w:rsidRDefault="00E14754" w:rsidP="00E14754">
      <w:pPr>
        <w:widowControl w:val="0"/>
      </w:pPr>
      <w:r>
        <w:fldChar w:fldCharType="begin"/>
      </w:r>
      <w:r w:rsidR="00626526">
        <w:instrText>HYPERLINK "lsgmech.docx" \l "m114"</w:instrText>
      </w:r>
      <w:r>
        <w:fldChar w:fldCharType="separate"/>
      </w:r>
      <w:r>
        <w:rPr>
          <w:rStyle w:val="Hyperlink"/>
          <w:sz w:val="22"/>
        </w:rPr>
        <w:t>114.</w:t>
      </w:r>
      <w:r>
        <w:fldChar w:fldCharType="end"/>
      </w:r>
      <w:bookmarkEnd w:id="1649"/>
      <w:bookmarkEnd w:id="1650"/>
      <w:r>
        <w:t xml:space="preserve"> Ein Meteor der Masse 2000 t trifft mit der Geschwindigkeit v = 500 km/s auf die Oberfläche des (ruhenden) Mondes. Die Mondmasse kann mit etwa 73 Trilliarden Tonnen angenommen werden. Berechnen Sie den beim Aufprall freiwerdenden Energieverlust in Gigajoule (GJ).</w:t>
      </w:r>
      <w:r>
        <w:br/>
        <w:t>(1 MJ = 1 Megajoule = 1 000 000 J; 1 GJ = 1 000 MJ)</w:t>
      </w:r>
      <w:r>
        <w:br/>
      </w:r>
      <w:r>
        <w:sym w:font="Symbol" w:char="F02A"/>
      </w:r>
      <w:r>
        <w:sym w:font="Symbol" w:char="F02A"/>
      </w:r>
    </w:p>
    <w:p w14:paraId="5087FECC" w14:textId="483A9E7A" w:rsidR="00E14754" w:rsidRDefault="00215B7B" w:rsidP="00E14754">
      <w:pPr>
        <w:widowControl w:val="0"/>
      </w:pPr>
      <w:hyperlink r:id="rId961" w:anchor="m115" w:history="1">
        <w:r w:rsidR="00E14754">
          <w:rPr>
            <w:rStyle w:val="Hyperlink"/>
            <w:sz w:val="22"/>
          </w:rPr>
          <w:t>1</w:t>
        </w:r>
        <w:bookmarkStart w:id="1651" w:name="_Hlt14247346"/>
        <w:r w:rsidR="00E14754">
          <w:rPr>
            <w:rStyle w:val="Hyperlink"/>
            <w:sz w:val="22"/>
          </w:rPr>
          <w:t>1</w:t>
        </w:r>
        <w:bookmarkStart w:id="1652" w:name="_Hlt496412773"/>
        <w:bookmarkEnd w:id="1651"/>
        <w:r w:rsidR="00E14754">
          <w:rPr>
            <w:rStyle w:val="Hyperlink"/>
            <w:sz w:val="22"/>
          </w:rPr>
          <w:t>5</w:t>
        </w:r>
        <w:bookmarkEnd w:id="1652"/>
        <w:r w:rsidR="00E14754">
          <w:rPr>
            <w:rStyle w:val="Hyperlink"/>
            <w:sz w:val="22"/>
          </w:rPr>
          <w:t>.</w:t>
        </w:r>
      </w:hyperlink>
      <w:r w:rsidR="00E14754">
        <w:t xml:space="preserve"> Ein Fenster besitzt die Maße 120 cm auf 80 cm. Bei einem Gewitter prallen 2000 Hagelkörner (mittlere Masse 1 g) pro Sekunde auf die Scheibe. Durch den Aufprall wird ein Druck von p</w:t>
      </w:r>
      <w:r w:rsidR="00E14754">
        <w:rPr>
          <w:vertAlign w:val="subscript"/>
        </w:rPr>
        <w:t>a</w:t>
      </w:r>
      <w:r w:rsidR="00E14754">
        <w:t xml:space="preserve"> = 80 N/m² erzeugt. Welcher Kraftstoß wird auf die Scheibe ausgeübt und mit welcher mittleren Geschwindigkeit prallen die Hagelkörner auf?</w:t>
      </w:r>
      <w:r w:rsidR="00E14754">
        <w:br/>
      </w:r>
      <w:r w:rsidR="00E14754">
        <w:sym w:font="Symbol" w:char="F02A"/>
      </w:r>
      <w:r w:rsidR="00E14754">
        <w:sym w:font="Symbol" w:char="F02A"/>
      </w:r>
      <w:r w:rsidR="00E14754">
        <w:sym w:font="Symbol" w:char="F02A"/>
      </w:r>
    </w:p>
    <w:p w14:paraId="0C46A630" w14:textId="0BDE7A27" w:rsidR="00E14754" w:rsidRDefault="00215B7B" w:rsidP="00E14754">
      <w:pPr>
        <w:widowControl w:val="0"/>
      </w:pPr>
      <w:hyperlink r:id="rId962" w:anchor="m116" w:history="1">
        <w:r w:rsidR="00E14754">
          <w:rPr>
            <w:rStyle w:val="Hyperlink"/>
            <w:sz w:val="22"/>
          </w:rPr>
          <w:t>1</w:t>
        </w:r>
        <w:bookmarkStart w:id="1653" w:name="_Hlt496412776"/>
        <w:r w:rsidR="00E14754">
          <w:rPr>
            <w:rStyle w:val="Hyperlink"/>
            <w:sz w:val="22"/>
          </w:rPr>
          <w:t>1</w:t>
        </w:r>
        <w:bookmarkEnd w:id="1653"/>
        <w:r w:rsidR="00E14754">
          <w:rPr>
            <w:rStyle w:val="Hyperlink"/>
            <w:sz w:val="22"/>
          </w:rPr>
          <w:t>6.</w:t>
        </w:r>
      </w:hyperlink>
      <w:r w:rsidR="00E14754">
        <w:t xml:space="preserve"> Beim unelastischen Stoß zweier massegleicher Körper, die sich mit derselben Geschwindigkeit aufeinander zu bewegten, trat ein Energieverlust von 500 J auf. Bestimmen Sie</w:t>
      </w:r>
      <w:r w:rsidR="00E14754">
        <w:br/>
        <w:t>a) die Geschwindigkeit vor dem Stoß, falls die Massen 50 kg waren</w:t>
      </w:r>
      <w:r w:rsidR="00E14754">
        <w:br/>
        <w:t>b) die Massen, falls die Geschwindigkeiten vor dem Stoß 100 km/h betrugen.</w:t>
      </w:r>
      <w:r w:rsidR="00E14754">
        <w:br/>
      </w:r>
      <w:r w:rsidR="00E14754">
        <w:sym w:font="Symbol" w:char="F02A"/>
      </w:r>
      <w:r w:rsidR="00E14754">
        <w:sym w:font="Symbol" w:char="F02A"/>
      </w:r>
    </w:p>
    <w:p w14:paraId="0D623D42" w14:textId="7100D6BF" w:rsidR="00E14754" w:rsidRDefault="00E14754" w:rsidP="00E14754">
      <w:pPr>
        <w:widowControl w:val="0"/>
      </w:pPr>
      <w:bookmarkStart w:id="1654" w:name="_Hlt496412779"/>
      <w:r>
        <w:rPr>
          <w:color w:val="FF0000"/>
        </w:rPr>
        <w:sym w:font="Symbol" w:char="F02A"/>
      </w:r>
      <w:hyperlink r:id="rId963" w:anchor="m117" w:history="1">
        <w:r>
          <w:rPr>
            <w:rStyle w:val="Hyperlink"/>
            <w:sz w:val="22"/>
          </w:rPr>
          <w:t>1</w:t>
        </w:r>
        <w:bookmarkStart w:id="1655" w:name="_Hlt59714849"/>
        <w:r>
          <w:rPr>
            <w:rStyle w:val="Hyperlink"/>
            <w:sz w:val="22"/>
          </w:rPr>
          <w:t>1</w:t>
        </w:r>
        <w:bookmarkEnd w:id="1655"/>
        <w:r>
          <w:rPr>
            <w:rStyle w:val="Hyperlink"/>
            <w:sz w:val="22"/>
          </w:rPr>
          <w:t>7.</w:t>
        </w:r>
      </w:hyperlink>
      <w:bookmarkEnd w:id="1654"/>
      <w:r>
        <w:t xml:space="preserve"> Ein Boot der Masse 44 kg treibt auf einem Fluss (Strömungsgeschwindigkeit 4 km/h). Ein Junge (56 kg) springt mit 3 m/s ins Boot. Bestimmen Sie die Geschwindigkeit des jetzt bemannten Bootes nach dem Sprung, falls</w:t>
      </w:r>
      <w:r>
        <w:br/>
        <w:t>a) der Junge in Flussrichtung springt</w:t>
      </w:r>
      <w:r>
        <w:br/>
        <w:t>b) der Junge entgegengesetzt zur Flussrichtung springt.</w:t>
      </w:r>
      <w:r>
        <w:br/>
      </w:r>
      <w:r>
        <w:sym w:font="Symbol" w:char="F02A"/>
      </w:r>
      <w:r>
        <w:sym w:font="Symbol" w:char="F02A"/>
      </w:r>
    </w:p>
    <w:p w14:paraId="0CD4BAD6" w14:textId="2AECE7D9" w:rsidR="00E14754" w:rsidRDefault="00215B7B" w:rsidP="00E14754">
      <w:pPr>
        <w:widowControl w:val="0"/>
      </w:pPr>
      <w:hyperlink r:id="rId964" w:anchor="m118" w:history="1">
        <w:r w:rsidR="00E14754">
          <w:rPr>
            <w:rStyle w:val="Hyperlink"/>
            <w:sz w:val="22"/>
          </w:rPr>
          <w:t>1</w:t>
        </w:r>
        <w:bookmarkStart w:id="1656" w:name="_Hlt520609726"/>
        <w:r w:rsidR="00E14754">
          <w:rPr>
            <w:rStyle w:val="Hyperlink"/>
            <w:sz w:val="22"/>
          </w:rPr>
          <w:t>1</w:t>
        </w:r>
        <w:bookmarkStart w:id="1657" w:name="_Hlt496412782"/>
        <w:bookmarkEnd w:id="1656"/>
        <w:r w:rsidR="00E14754">
          <w:rPr>
            <w:rStyle w:val="Hyperlink"/>
            <w:sz w:val="22"/>
          </w:rPr>
          <w:t>8</w:t>
        </w:r>
        <w:bookmarkEnd w:id="1657"/>
        <w:r w:rsidR="00E14754">
          <w:rPr>
            <w:rStyle w:val="Hyperlink"/>
            <w:sz w:val="22"/>
          </w:rPr>
          <w:t>.</w:t>
        </w:r>
      </w:hyperlink>
      <w:r w:rsidR="00E14754">
        <w:t xml:space="preserve"> Jemand schlägt einen Ball (80 g) mit einem Schläger. Die Schlagkraft entspricht dem Gewicht einer Masse von 100 kg. Der Ball erreicht dadurch die Geschwindigkeit 180 km/h. Bestimmen Sie die Zeitdauer, in der die Kraft über den Schläger auf den Ball eingewirkt hat. Nehmen Sie an, das Netz </w:t>
      </w:r>
      <w:r w:rsidR="00E14754">
        <w:lastRenderedPageBreak/>
        <w:t>des Schlägers hätte sich um 5 cm gedehnt. Welche Federkonstante kann der Schlägerbespannung zugesprochen werden?</w:t>
      </w:r>
      <w:r w:rsidR="00E14754">
        <w:br/>
      </w:r>
      <w:r w:rsidR="00E14754">
        <w:sym w:font="Symbol" w:char="F02A"/>
      </w:r>
      <w:r w:rsidR="00E14754">
        <w:sym w:font="Symbol" w:char="F02A"/>
      </w:r>
    </w:p>
    <w:p w14:paraId="58105D83" w14:textId="3F04198F" w:rsidR="00E14754" w:rsidRDefault="00E14754" w:rsidP="00E14754">
      <w:pPr>
        <w:widowControl w:val="0"/>
      </w:pPr>
      <w:r>
        <w:rPr>
          <w:color w:val="FF0000"/>
        </w:rPr>
        <w:sym w:font="Symbol" w:char="F02A"/>
      </w:r>
      <w:bookmarkStart w:id="1658" w:name="_Hlt118094506"/>
      <w:r>
        <w:fldChar w:fldCharType="begin"/>
      </w:r>
      <w:r w:rsidR="00626526">
        <w:instrText>HYPERLINK "lsgmech.docx" \l "m119"</w:instrText>
      </w:r>
      <w:r>
        <w:fldChar w:fldCharType="separate"/>
      </w:r>
      <w:r>
        <w:rPr>
          <w:rStyle w:val="Hyperlink"/>
          <w:sz w:val="22"/>
        </w:rPr>
        <w:t>1</w:t>
      </w:r>
      <w:bookmarkStart w:id="1659" w:name="_Hlt496412785"/>
      <w:r>
        <w:rPr>
          <w:rStyle w:val="Hyperlink"/>
          <w:sz w:val="22"/>
        </w:rPr>
        <w:t>1</w:t>
      </w:r>
      <w:bookmarkStart w:id="1660" w:name="_Hlt60922039"/>
      <w:bookmarkEnd w:id="1659"/>
      <w:r>
        <w:rPr>
          <w:rStyle w:val="Hyperlink"/>
          <w:sz w:val="22"/>
        </w:rPr>
        <w:t>9</w:t>
      </w:r>
      <w:bookmarkEnd w:id="1660"/>
      <w:r>
        <w:rPr>
          <w:rStyle w:val="Hyperlink"/>
          <w:sz w:val="22"/>
        </w:rPr>
        <w:t>.</w:t>
      </w:r>
      <w:r>
        <w:fldChar w:fldCharType="end"/>
      </w:r>
      <w:bookmarkEnd w:id="1658"/>
      <w:r>
        <w:t xml:space="preserve"> Ein Düsenflugzeug (Masse 160 t) fliegt mit der mittleren Geschwindigkeit von 810 km/h. Um das Flugzeug auf dieser Geschwindigkeit zu halten, wird Luft angesaugt, in den Triebwerken verdichtet und mit der Geschwindigkeit 3 km/s ausgestoßen. Welche Menge an Luft muss pro Sekunde angesaugt werden (Angabe in Tonnen)?</w:t>
      </w:r>
      <w:r>
        <w:br/>
      </w:r>
      <w:r>
        <w:sym w:font="Symbol" w:char="F02A"/>
      </w:r>
      <w:r>
        <w:sym w:font="Symbol" w:char="F02A"/>
      </w:r>
    </w:p>
    <w:p w14:paraId="06E04628" w14:textId="464BDD9F" w:rsidR="00E14754" w:rsidRDefault="00E14754" w:rsidP="00E14754">
      <w:pPr>
        <w:widowControl w:val="0"/>
      </w:pPr>
      <w:r>
        <w:rPr>
          <w:color w:val="FF0000"/>
        </w:rPr>
        <w:sym w:font="Symbol" w:char="F02A"/>
      </w:r>
      <w:hyperlink r:id="rId965" w:anchor="m120" w:history="1">
        <w:r>
          <w:rPr>
            <w:rStyle w:val="Hyperlink"/>
            <w:sz w:val="22"/>
          </w:rPr>
          <w:t>1</w:t>
        </w:r>
        <w:bookmarkStart w:id="1661" w:name="_Hlt60922967"/>
        <w:r>
          <w:rPr>
            <w:rStyle w:val="Hyperlink"/>
            <w:sz w:val="22"/>
          </w:rPr>
          <w:t>2</w:t>
        </w:r>
        <w:bookmarkStart w:id="1662" w:name="_Hlt496412788"/>
        <w:bookmarkEnd w:id="1661"/>
        <w:r>
          <w:rPr>
            <w:rStyle w:val="Hyperlink"/>
            <w:sz w:val="22"/>
          </w:rPr>
          <w:t>0</w:t>
        </w:r>
        <w:bookmarkEnd w:id="1662"/>
        <w:r>
          <w:rPr>
            <w:rStyle w:val="Hyperlink"/>
            <w:sz w:val="22"/>
          </w:rPr>
          <w:t>.</w:t>
        </w:r>
      </w:hyperlink>
      <w:r>
        <w:t xml:space="preserve"> Ein Körper der Masse m</w:t>
      </w:r>
      <w:r w:rsidR="0044390B" w:rsidRPr="0044390B">
        <w:rPr>
          <w:vertAlign w:val="subscript"/>
        </w:rPr>
        <w:t>1</w:t>
      </w:r>
      <w:r>
        <w:t xml:space="preserve"> = 2 kg und der Geschwindigkeit v</w:t>
      </w:r>
      <w:r>
        <w:rPr>
          <w:position w:val="-6"/>
          <w:vertAlign w:val="subscript"/>
        </w:rPr>
        <w:t>1</w:t>
      </w:r>
      <w:r>
        <w:t xml:space="preserve"> = 24 km/h trifft elastisch auf einen zweiten, ruhenden Körper der Masse </w:t>
      </w:r>
      <w:r w:rsidR="0044390B">
        <w:t>m</w:t>
      </w:r>
      <w:r w:rsidR="0044390B" w:rsidRPr="0044390B">
        <w:rPr>
          <w:vertAlign w:val="subscript"/>
        </w:rPr>
        <w:t>2</w:t>
      </w:r>
      <w:r>
        <w:t xml:space="preserve">. Nach dem Stoß bewegen sich beide Körper mit gleich großer, aber entgegengesetzt gerichteter Geschwindigkeit voneinander weg. Wie groß ist die Masse </w:t>
      </w:r>
      <w:r w:rsidR="0044390B">
        <w:t>m</w:t>
      </w:r>
      <w:r w:rsidR="0044390B" w:rsidRPr="0044390B">
        <w:rPr>
          <w:vertAlign w:val="subscript"/>
        </w:rPr>
        <w:t>2</w:t>
      </w:r>
      <w:r>
        <w:t xml:space="preserve"> des zweiten Körpers und wie groß der Geschwindigkeitsbetrag nach dem Stoß?</w:t>
      </w:r>
      <w:r>
        <w:br/>
      </w:r>
      <w:r>
        <w:sym w:font="Symbol" w:char="F02A"/>
      </w:r>
      <w:r>
        <w:sym w:font="Symbol" w:char="F02A"/>
      </w:r>
    </w:p>
    <w:p w14:paraId="64F01EA8" w14:textId="285911B9" w:rsidR="00E14754" w:rsidRDefault="00215B7B" w:rsidP="00E14754">
      <w:pPr>
        <w:widowControl w:val="0"/>
      </w:pPr>
      <w:hyperlink r:id="rId966" w:anchor="m121" w:history="1">
        <w:r w:rsidR="00E14754">
          <w:rPr>
            <w:rStyle w:val="Hyperlink"/>
            <w:sz w:val="22"/>
          </w:rPr>
          <w:t>1</w:t>
        </w:r>
        <w:bookmarkStart w:id="1663" w:name="_Hlt496412791"/>
        <w:r w:rsidR="00E14754">
          <w:rPr>
            <w:rStyle w:val="Hyperlink"/>
            <w:sz w:val="22"/>
          </w:rPr>
          <w:t>2</w:t>
        </w:r>
        <w:bookmarkEnd w:id="1663"/>
        <w:r w:rsidR="00E14754">
          <w:rPr>
            <w:rStyle w:val="Hyperlink"/>
            <w:sz w:val="22"/>
          </w:rPr>
          <w:t>1.</w:t>
        </w:r>
      </w:hyperlink>
      <w:r w:rsidR="00E14754">
        <w:t xml:space="preserve"> Eine Zinnkugel [Dichte 7,3 g/(cm³)] besitzt einen Radius von 20 cm. Sie benötigt für eine vollständige Drehung 0,4 Sekunden. Betrachten Sie im Abstand 5 cm, 10 cm und 15 cm zum Mittelpunkt ein würfelförmiges Volumenteil der Kantenlänge 1 cm. Bestimmen Sie die Impulse dieser würfelförmigen Teile der Kugel.</w:t>
      </w:r>
      <w:r w:rsidR="00E14754">
        <w:br/>
      </w:r>
      <w:r w:rsidR="00E14754">
        <w:sym w:font="Symbol" w:char="F02A"/>
      </w:r>
      <w:r w:rsidR="00E14754">
        <w:sym w:font="Symbol" w:char="F02A"/>
      </w:r>
      <w:r w:rsidR="00E14754">
        <w:sym w:font="Symbol" w:char="F02A"/>
      </w:r>
    </w:p>
    <w:p w14:paraId="6AD500B9" w14:textId="7C099C4D" w:rsidR="00E14754" w:rsidRDefault="00E14754" w:rsidP="00E14754">
      <w:pPr>
        <w:widowControl w:val="0"/>
      </w:pPr>
      <w:r>
        <w:rPr>
          <w:color w:val="FF0000"/>
        </w:rPr>
        <w:sym w:font="Symbol" w:char="F02A"/>
      </w:r>
      <w:hyperlink r:id="rId967" w:anchor="m228" w:history="1">
        <w:r>
          <w:rPr>
            <w:rStyle w:val="Hyperlink"/>
            <w:sz w:val="22"/>
          </w:rPr>
          <w:t>2</w:t>
        </w:r>
        <w:bookmarkStart w:id="1664" w:name="_Hlt496412794"/>
        <w:r>
          <w:rPr>
            <w:rStyle w:val="Hyperlink"/>
            <w:sz w:val="22"/>
          </w:rPr>
          <w:t>2</w:t>
        </w:r>
        <w:bookmarkEnd w:id="1664"/>
        <w:r>
          <w:rPr>
            <w:rStyle w:val="Hyperlink"/>
            <w:sz w:val="22"/>
          </w:rPr>
          <w:t>8.</w:t>
        </w:r>
      </w:hyperlink>
      <w:r>
        <w:t xml:space="preserve"> In eine Lore von 800 kg Masse, die mit einer Geschwindigkeit 1,5 ms</w:t>
      </w:r>
      <w:r>
        <w:rPr>
          <w:position w:val="6"/>
          <w:vertAlign w:val="superscript"/>
        </w:rPr>
        <w:t>-1</w:t>
      </w:r>
      <w:r>
        <w:t xml:space="preserve"> fährt, fallen von oben 600 kg Schotter. Auf welchen Betrag sinkt dadurch die Geschwindigkeit der Lore?</w:t>
      </w:r>
      <w:r>
        <w:br/>
      </w:r>
      <w:r>
        <w:sym w:font="Symbol" w:char="F02A"/>
      </w:r>
      <w:r>
        <w:sym w:font="Symbol" w:char="F02A"/>
      </w:r>
    </w:p>
    <w:p w14:paraId="0889B66A" w14:textId="17BE3BB9" w:rsidR="00E14754" w:rsidRDefault="00215B7B" w:rsidP="00E14754">
      <w:pPr>
        <w:widowControl w:val="0"/>
      </w:pPr>
      <w:hyperlink r:id="rId968" w:anchor="m230" w:history="1">
        <w:r w:rsidR="00E14754">
          <w:rPr>
            <w:rStyle w:val="Hyperlink"/>
            <w:sz w:val="22"/>
          </w:rPr>
          <w:t>2</w:t>
        </w:r>
        <w:bookmarkStart w:id="1665" w:name="_Hlt496412798"/>
        <w:r w:rsidR="00E14754">
          <w:rPr>
            <w:rStyle w:val="Hyperlink"/>
            <w:sz w:val="22"/>
          </w:rPr>
          <w:t>3</w:t>
        </w:r>
        <w:bookmarkEnd w:id="1665"/>
        <w:r w:rsidR="00E14754">
          <w:rPr>
            <w:rStyle w:val="Hyperlink"/>
            <w:sz w:val="22"/>
          </w:rPr>
          <w:t>0.</w:t>
        </w:r>
      </w:hyperlink>
      <w:r w:rsidR="00E14754">
        <w:t xml:space="preserve"> Eine Kugel der Masse 2 kg stößt mit der Geschwindigkeit 10 ms</w:t>
      </w:r>
      <w:r w:rsidR="00E14754">
        <w:rPr>
          <w:position w:val="5"/>
          <w:vertAlign w:val="superscript"/>
        </w:rPr>
        <w:t>-1</w:t>
      </w:r>
      <w:r w:rsidR="00E14754">
        <w:t xml:space="preserve"> auf eine ruhende Kugel mit der Masse 3 kg. Berechnen Sie die Geschwindigkeiten jeder der Kugeln</w:t>
      </w:r>
      <w:r w:rsidR="00E14754">
        <w:br/>
        <w:t>a) nach einem elastischen Stoß</w:t>
      </w:r>
      <w:r w:rsidR="00E14754">
        <w:br/>
        <w:t>b) nach einem unelastischen Stoß.</w:t>
      </w:r>
      <w:r w:rsidR="00E14754">
        <w:br/>
      </w:r>
      <w:r w:rsidR="00E14754">
        <w:sym w:font="Symbol" w:char="F02A"/>
      </w:r>
      <w:r w:rsidR="00E14754">
        <w:sym w:font="Symbol" w:char="F02A"/>
      </w:r>
    </w:p>
    <w:p w14:paraId="2627C811" w14:textId="7805E485" w:rsidR="00E14754" w:rsidRDefault="00E14754" w:rsidP="00E14754">
      <w:pPr>
        <w:widowControl w:val="0"/>
      </w:pPr>
      <w:bookmarkStart w:id="1666" w:name="_Hlt496412803"/>
      <w:r>
        <w:rPr>
          <w:color w:val="FF0000"/>
        </w:rPr>
        <w:sym w:font="Symbol" w:char="F02A"/>
      </w:r>
      <w:hyperlink r:id="rId969" w:anchor="m231" w:history="1">
        <w:r>
          <w:rPr>
            <w:rStyle w:val="Hyperlink"/>
            <w:sz w:val="22"/>
          </w:rPr>
          <w:t>2</w:t>
        </w:r>
        <w:bookmarkStart w:id="1667" w:name="_Hlt59257070"/>
        <w:bookmarkStart w:id="1668" w:name="_Hlt24891737"/>
        <w:bookmarkEnd w:id="1667"/>
        <w:r>
          <w:rPr>
            <w:rStyle w:val="Hyperlink"/>
            <w:sz w:val="22"/>
          </w:rPr>
          <w:t>3</w:t>
        </w:r>
        <w:bookmarkEnd w:id="1668"/>
        <w:r>
          <w:rPr>
            <w:rStyle w:val="Hyperlink"/>
            <w:sz w:val="22"/>
          </w:rPr>
          <w:t>1.</w:t>
        </w:r>
      </w:hyperlink>
      <w:bookmarkEnd w:id="1666"/>
      <w:r>
        <w:t xml:space="preserve"> Ein Körper mit der Masse m</w:t>
      </w:r>
      <w:r>
        <w:rPr>
          <w:position w:val="-5"/>
          <w:vertAlign w:val="subscript"/>
        </w:rPr>
        <w:t>1</w:t>
      </w:r>
      <w:r>
        <w:t xml:space="preserve"> stößt mit der Geschwindigkeit v</w:t>
      </w:r>
      <w:r>
        <w:rPr>
          <w:position w:val="-5"/>
          <w:vertAlign w:val="subscript"/>
        </w:rPr>
        <w:t>1</w:t>
      </w:r>
      <w:r>
        <w:t xml:space="preserve"> gegen einen ruhenden Körper mit der Masse m</w:t>
      </w:r>
      <w:r>
        <w:rPr>
          <w:position w:val="-5"/>
          <w:vertAlign w:val="subscript"/>
        </w:rPr>
        <w:t>2</w:t>
      </w:r>
      <w:r>
        <w:t>. Der Stoß wird als elastisch, gerade und zentral angegeben. In diesem Fall berechnet man die Geschwindigkeiten der Körper nach dem Stoß mit den Gleichungen</w:t>
      </w:r>
      <w:r>
        <w:br/>
      </w:r>
      <w:r>
        <w:rPr>
          <w:position w:val="-64"/>
        </w:rPr>
        <w:object w:dxaOrig="2980" w:dyaOrig="1400" w14:anchorId="44EEFFEE">
          <v:shape id="_x0000_i1336" type="#_x0000_t75" style="width:150pt;height:1in" o:ole="" fillcolor="window">
            <v:imagedata r:id="rId970" o:title=""/>
          </v:shape>
          <o:OLEObject Type="Embed" ProgID="Equation.3" ShapeID="_x0000_i1336" DrawAspect="Content" ObjectID="_1735305672" r:id="rId971"/>
        </w:object>
      </w:r>
      <w:r>
        <w:br/>
      </w:r>
      <w:r>
        <w:br/>
        <w:t xml:space="preserve"> Leiten Sie aus diesen allgemeinen Gleichungen spezielle Gleichungen für folgende Fälle her:</w:t>
      </w:r>
      <w:r>
        <w:br/>
        <w:t>* Die Massen der stoßenden Körper sind gleich.</w:t>
      </w:r>
      <w:r>
        <w:br/>
        <w:t>* Die Masse des Körpers 2 ist sehr klein im Vergleich zur Masse des Körpers 1.</w:t>
      </w:r>
      <w:r>
        <w:br/>
        <w:t>* Die Masse des Körpers 1 ist sehr klein im Vergleich zur Masse des Körpers 2.</w:t>
      </w:r>
      <w:r>
        <w:br/>
      </w:r>
      <w:r>
        <w:sym w:font="Symbol" w:char="F02A"/>
      </w:r>
      <w:r>
        <w:sym w:font="Symbol" w:char="F02A"/>
      </w:r>
    </w:p>
    <w:p w14:paraId="5F32F98F" w14:textId="6731B0F9" w:rsidR="00E14754" w:rsidRDefault="00215B7B" w:rsidP="00E14754">
      <w:pPr>
        <w:widowControl w:val="0"/>
      </w:pPr>
      <w:hyperlink r:id="rId972" w:anchor="m236" w:history="1">
        <w:r w:rsidR="00E14754">
          <w:rPr>
            <w:rStyle w:val="Hyperlink"/>
            <w:sz w:val="22"/>
          </w:rPr>
          <w:t>2</w:t>
        </w:r>
        <w:bookmarkStart w:id="1669" w:name="_Hlt496412806"/>
        <w:r w:rsidR="00E14754">
          <w:rPr>
            <w:rStyle w:val="Hyperlink"/>
            <w:sz w:val="22"/>
          </w:rPr>
          <w:t>3</w:t>
        </w:r>
        <w:bookmarkEnd w:id="1669"/>
        <w:r w:rsidR="00E14754">
          <w:rPr>
            <w:rStyle w:val="Hyperlink"/>
            <w:sz w:val="22"/>
          </w:rPr>
          <w:t>6.</w:t>
        </w:r>
      </w:hyperlink>
      <w:r w:rsidR="00E14754">
        <w:t xml:space="preserve"> Aus welcher Höhe fällt ein Körper, der beim Aufprall am Boden den Impuls 100 kgms</w:t>
      </w:r>
      <w:r w:rsidR="00E14754">
        <w:rPr>
          <w:position w:val="6"/>
          <w:vertAlign w:val="superscript"/>
        </w:rPr>
        <w:t>-1</w:t>
      </w:r>
      <w:r w:rsidR="00E14754">
        <w:t xml:space="preserve"> und die kinetische Energie 500 J hat und wie groß ist seine Masse?</w:t>
      </w:r>
      <w:r w:rsidR="00E14754">
        <w:br/>
      </w:r>
      <w:r w:rsidR="00E14754">
        <w:sym w:font="Symbol" w:char="F02A"/>
      </w:r>
      <w:r w:rsidR="00E14754">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4A0B03A" w14:textId="77777777" w:rsidTr="00E14754">
        <w:tc>
          <w:tcPr>
            <w:tcW w:w="5030" w:type="dxa"/>
          </w:tcPr>
          <w:p w14:paraId="419CC46E" w14:textId="785F3E8F" w:rsidR="00E14754" w:rsidRPr="0071784C" w:rsidRDefault="00E14754" w:rsidP="00E14754">
            <w:pPr>
              <w:widowControl w:val="0"/>
            </w:pPr>
            <w:r>
              <w:rPr>
                <w:color w:val="FF0000"/>
              </w:rPr>
              <w:lastRenderedPageBreak/>
              <w:sym w:font="Symbol" w:char="F02A"/>
            </w:r>
            <w:hyperlink r:id="rId973" w:anchor="m237" w:history="1">
              <w:r>
                <w:rPr>
                  <w:rStyle w:val="Hyperlink"/>
                  <w:sz w:val="22"/>
                </w:rPr>
                <w:t>2</w:t>
              </w:r>
              <w:bookmarkStart w:id="1670" w:name="_Hlt6101261"/>
              <w:bookmarkStart w:id="1671" w:name="_Hlt496412809"/>
              <w:bookmarkEnd w:id="1670"/>
              <w:r>
                <w:rPr>
                  <w:rStyle w:val="Hyperlink"/>
                  <w:sz w:val="22"/>
                </w:rPr>
                <w:t>3</w:t>
              </w:r>
              <w:bookmarkEnd w:id="1671"/>
              <w:r>
                <w:rPr>
                  <w:rStyle w:val="Hyperlink"/>
                  <w:sz w:val="22"/>
                </w:rPr>
                <w:t>7.</w:t>
              </w:r>
            </w:hyperlink>
            <w:r w:rsidRPr="0071784C">
              <w:t xml:space="preserve"> Von zwei in gleicher Höhe pendelnd aufgehängten elastischen Kugeln ist die eine (m</w:t>
            </w:r>
            <w:r w:rsidRPr="0071784C">
              <w:rPr>
                <w:position w:val="-6"/>
                <w:vertAlign w:val="subscript"/>
              </w:rPr>
              <w:t>1</w:t>
            </w:r>
            <w:r w:rsidRPr="0071784C">
              <w:t>) doppelt so schwer wie die andere (m</w:t>
            </w:r>
            <w:r w:rsidRPr="0071784C">
              <w:rPr>
                <w:position w:val="-6"/>
                <w:vertAlign w:val="subscript"/>
              </w:rPr>
              <w:t>2</w:t>
            </w:r>
            <w:r w:rsidRPr="0071784C">
              <w:t>). Die schwerere Kugel wird um die Höhe h angehoben und losgelassen. Welche Höhe h</w:t>
            </w:r>
            <w:r w:rsidRPr="0071784C">
              <w:rPr>
                <w:position w:val="-6"/>
                <w:vertAlign w:val="subscript"/>
              </w:rPr>
              <w:t>1</w:t>
            </w:r>
            <w:r w:rsidRPr="0071784C">
              <w:t xml:space="preserve"> und h</w:t>
            </w:r>
            <w:r w:rsidRPr="0071784C">
              <w:rPr>
                <w:position w:val="-6"/>
                <w:vertAlign w:val="subscript"/>
              </w:rPr>
              <w:t>2</w:t>
            </w:r>
            <w:r w:rsidRPr="0071784C">
              <w:t xml:space="preserve"> erreichen die Kugeln nach dem Zusammenprall? (siehe Abbildung) </w:t>
            </w:r>
            <w:r w:rsidRPr="0071784C">
              <w:br/>
            </w:r>
            <w:r w:rsidRPr="0071784C">
              <w:sym w:font="Symbol" w:char="F02A"/>
            </w:r>
            <w:r w:rsidRPr="0071784C">
              <w:sym w:font="Symbol" w:char="F02A"/>
            </w:r>
            <w:r w:rsidRPr="0071784C">
              <w:sym w:font="Symbol" w:char="F02A"/>
            </w:r>
            <w:r w:rsidRPr="0071784C">
              <w:sym w:font="Symbol" w:char="F02A"/>
            </w:r>
          </w:p>
        </w:tc>
        <w:tc>
          <w:tcPr>
            <w:tcW w:w="5030" w:type="dxa"/>
          </w:tcPr>
          <w:p w14:paraId="362895DD" w14:textId="77777777" w:rsidR="00E14754" w:rsidRPr="0071784C" w:rsidRDefault="00215B7B" w:rsidP="00E14754">
            <w:r>
              <w:rPr>
                <w:noProof/>
              </w:rPr>
              <w:pict w14:anchorId="1FDD1BC3">
                <v:shape id="Bild 220" o:spid="_x0000_i1337" type="#_x0000_t75" alt="m237" style="width:210pt;height:156pt;visibility:visible">
                  <v:imagedata r:id="rId974" o:title="m237"/>
                </v:shape>
              </w:pict>
            </w:r>
          </w:p>
          <w:p w14:paraId="4E0A1A53" w14:textId="77777777" w:rsidR="00E14754" w:rsidRPr="0071784C" w:rsidRDefault="00E14754" w:rsidP="00E14754">
            <w:pPr>
              <w:widowControl w:val="0"/>
            </w:pPr>
          </w:p>
        </w:tc>
      </w:tr>
    </w:tbl>
    <w:p w14:paraId="53958540" w14:textId="78EFE8AF" w:rsidR="00E14754" w:rsidRDefault="00E14754" w:rsidP="00E14754">
      <w:pPr>
        <w:widowControl w:val="0"/>
      </w:pPr>
      <w:bookmarkStart w:id="1672" w:name="_Hlt496412813"/>
      <w:r>
        <w:rPr>
          <w:color w:val="FF0000"/>
        </w:rPr>
        <w:sym w:font="Symbol" w:char="F02A"/>
      </w:r>
      <w:hyperlink r:id="rId975" w:anchor="m248" w:history="1">
        <w:r>
          <w:rPr>
            <w:rStyle w:val="Hyperlink"/>
            <w:sz w:val="22"/>
          </w:rPr>
          <w:t>2</w:t>
        </w:r>
        <w:bookmarkStart w:id="1673" w:name="_Hlt60834840"/>
        <w:r>
          <w:rPr>
            <w:rStyle w:val="Hyperlink"/>
            <w:sz w:val="22"/>
          </w:rPr>
          <w:t>4</w:t>
        </w:r>
        <w:bookmarkEnd w:id="1673"/>
        <w:r>
          <w:rPr>
            <w:rStyle w:val="Hyperlink"/>
            <w:sz w:val="22"/>
          </w:rPr>
          <w:t>8.</w:t>
        </w:r>
      </w:hyperlink>
      <w:bookmarkEnd w:id="1672"/>
      <w:r>
        <w:t xml:space="preserve"> Ein Körper A (m</w:t>
      </w:r>
      <w:r>
        <w:rPr>
          <w:position w:val="-6"/>
          <w:vertAlign w:val="subscript"/>
        </w:rPr>
        <w:t>A</w:t>
      </w:r>
      <w:r>
        <w:t xml:space="preserve"> = 0,4 kg) stößt mit der Geschwindigkeit v</w:t>
      </w:r>
      <w:r>
        <w:rPr>
          <w:position w:val="-6"/>
          <w:vertAlign w:val="subscript"/>
        </w:rPr>
        <w:t>A</w:t>
      </w:r>
      <w:r>
        <w:t xml:space="preserve"> = 2 ms</w:t>
      </w:r>
      <w:r>
        <w:rPr>
          <w:position w:val="6"/>
          <w:vertAlign w:val="superscript"/>
        </w:rPr>
        <w:t>-1</w:t>
      </w:r>
      <w:r>
        <w:t xml:space="preserve"> auf einen Körper B (m</w:t>
      </w:r>
      <w:r>
        <w:rPr>
          <w:position w:val="-6"/>
          <w:vertAlign w:val="subscript"/>
        </w:rPr>
        <w:t>B</w:t>
      </w:r>
      <w:r>
        <w:t xml:space="preserve"> = 0,6 kg), der sich in gleicher Richtung mit v</w:t>
      </w:r>
      <w:r>
        <w:rPr>
          <w:position w:val="-6"/>
          <w:vertAlign w:val="subscript"/>
        </w:rPr>
        <w:t>B</w:t>
      </w:r>
      <w:r>
        <w:t xml:space="preserve"> = 1,5 ms</w:t>
      </w:r>
      <w:r>
        <w:rPr>
          <w:position w:val="6"/>
          <w:vertAlign w:val="superscript"/>
        </w:rPr>
        <w:t>-1</w:t>
      </w:r>
      <w:r>
        <w:t xml:space="preserve"> bewegt, zusammen. Nach dem Stoß sind beide Körper miteinander verbunden. Mit welcher Geschwindigkeit bewegen sich die Körper nun weiter?</w:t>
      </w:r>
      <w:r>
        <w:br/>
      </w:r>
      <w:r>
        <w:sym w:font="Symbol" w:char="F02A"/>
      </w:r>
    </w:p>
    <w:p w14:paraId="2A25BC8C" w14:textId="2FC5631C" w:rsidR="00E14754" w:rsidRDefault="00215B7B" w:rsidP="00E14754">
      <w:pPr>
        <w:widowControl w:val="0"/>
      </w:pPr>
      <w:hyperlink r:id="rId976" w:anchor="m251" w:history="1">
        <w:r w:rsidR="00E14754">
          <w:rPr>
            <w:rStyle w:val="Hyperlink"/>
            <w:sz w:val="22"/>
          </w:rPr>
          <w:t>2</w:t>
        </w:r>
        <w:bookmarkStart w:id="1674" w:name="_Hlt61269201"/>
        <w:bookmarkStart w:id="1675" w:name="_Hlt496412817"/>
        <w:bookmarkEnd w:id="1674"/>
        <w:r w:rsidR="00E14754">
          <w:rPr>
            <w:rStyle w:val="Hyperlink"/>
            <w:sz w:val="22"/>
          </w:rPr>
          <w:t>5</w:t>
        </w:r>
        <w:bookmarkEnd w:id="1675"/>
        <w:r w:rsidR="00E14754">
          <w:rPr>
            <w:rStyle w:val="Hyperlink"/>
            <w:sz w:val="22"/>
          </w:rPr>
          <w:t>1.</w:t>
        </w:r>
      </w:hyperlink>
      <w:r w:rsidR="00E14754">
        <w:t xml:space="preserve"> Beschreiben Sie ein Experiment, mit dem man den Impulserhaltungssatz nachweisen kann.</w:t>
      </w:r>
      <w:r w:rsidR="00E14754">
        <w:br/>
      </w:r>
      <w:r w:rsidR="00E14754">
        <w:sym w:font="Symbol" w:char="F02A"/>
      </w:r>
    </w:p>
    <w:p w14:paraId="04BF079A" w14:textId="4277E963" w:rsidR="00E14754" w:rsidRDefault="00E14754" w:rsidP="00E14754">
      <w:pPr>
        <w:widowControl w:val="0"/>
      </w:pPr>
      <w:bookmarkStart w:id="1676" w:name="_Hlt496412820"/>
      <w:r>
        <w:rPr>
          <w:color w:val="FF0000"/>
        </w:rPr>
        <w:sym w:font="Symbol" w:char="F02A"/>
      </w:r>
      <w:hyperlink r:id="rId977" w:anchor="m252" w:history="1">
        <w:r>
          <w:rPr>
            <w:rStyle w:val="Hyperlink"/>
            <w:sz w:val="22"/>
          </w:rPr>
          <w:t>2</w:t>
        </w:r>
        <w:bookmarkStart w:id="1677" w:name="_Hlt61057614"/>
        <w:r>
          <w:rPr>
            <w:rStyle w:val="Hyperlink"/>
            <w:sz w:val="22"/>
          </w:rPr>
          <w:t>5</w:t>
        </w:r>
        <w:bookmarkStart w:id="1678" w:name="_Hlt61058956"/>
        <w:bookmarkEnd w:id="1677"/>
        <w:r>
          <w:rPr>
            <w:rStyle w:val="Hyperlink"/>
            <w:sz w:val="22"/>
          </w:rPr>
          <w:t>2</w:t>
        </w:r>
        <w:bookmarkEnd w:id="1678"/>
        <w:r>
          <w:rPr>
            <w:rStyle w:val="Hyperlink"/>
            <w:sz w:val="22"/>
          </w:rPr>
          <w:t>.</w:t>
        </w:r>
      </w:hyperlink>
      <w:bookmarkEnd w:id="1676"/>
      <w:r>
        <w:t xml:space="preserve"> Ein stehender Güterwagen (m</w:t>
      </w:r>
      <w:r>
        <w:rPr>
          <w:position w:val="-6"/>
          <w:vertAlign w:val="subscript"/>
        </w:rPr>
        <w:t>1</w:t>
      </w:r>
      <w:r>
        <w:t xml:space="preserve"> = 2*10</w:t>
      </w:r>
      <w:r>
        <w:rPr>
          <w:position w:val="6"/>
          <w:vertAlign w:val="superscript"/>
        </w:rPr>
        <w:t>4</w:t>
      </w:r>
      <w:r>
        <w:t xml:space="preserve"> kg) wird durch einen anderen Güterwagen (m</w:t>
      </w:r>
      <w:r>
        <w:rPr>
          <w:position w:val="-6"/>
          <w:vertAlign w:val="subscript"/>
        </w:rPr>
        <w:t>2</w:t>
      </w:r>
      <w:r>
        <w:t xml:space="preserve"> = 3*10</w:t>
      </w:r>
      <w:r>
        <w:rPr>
          <w:position w:val="6"/>
          <w:vertAlign w:val="superscript"/>
        </w:rPr>
        <w:t>4</w:t>
      </w:r>
      <w:r>
        <w:t xml:space="preserve"> kg) mit einer Geschwindigkeit von v</w:t>
      </w:r>
      <w:r>
        <w:rPr>
          <w:position w:val="-6"/>
          <w:vertAlign w:val="subscript"/>
        </w:rPr>
        <w:t>2</w:t>
      </w:r>
      <w:r>
        <w:t xml:space="preserve"> = 1,0 ms</w:t>
      </w:r>
      <w:r>
        <w:rPr>
          <w:position w:val="6"/>
          <w:vertAlign w:val="superscript"/>
        </w:rPr>
        <w:t>-1</w:t>
      </w:r>
      <w:r>
        <w:t xml:space="preserve"> gerammt. Welche Geschwindigkeit ergibt sich, wenn die Wagen nach dem Rammen miteinander verbunden bleiben?</w:t>
      </w:r>
      <w:r>
        <w:br/>
        <w:t>Mit welchen Geschwindigkeiten bewegen sich beide Wagen weiter, wenn sie nicht miteinander verbunden bleiben?</w:t>
      </w:r>
      <w:r>
        <w:br/>
      </w:r>
      <w:r>
        <w:sym w:font="Symbol" w:char="F02A"/>
      </w:r>
    </w:p>
    <w:p w14:paraId="2F935006" w14:textId="1F1990C8" w:rsidR="00E14754" w:rsidRDefault="00E14754" w:rsidP="00E14754">
      <w:pPr>
        <w:widowControl w:val="0"/>
      </w:pPr>
      <w:bookmarkStart w:id="1679" w:name="_Hlt14247597"/>
      <w:r>
        <w:rPr>
          <w:color w:val="FF0000"/>
        </w:rPr>
        <w:sym w:font="Symbol" w:char="F02A"/>
      </w:r>
      <w:hyperlink r:id="rId978" w:anchor="m431" w:history="1">
        <w:r>
          <w:rPr>
            <w:rStyle w:val="Hyperlink"/>
            <w:sz w:val="22"/>
          </w:rPr>
          <w:t>4</w:t>
        </w:r>
        <w:bookmarkStart w:id="1680" w:name="_Hlt14249101"/>
        <w:bookmarkEnd w:id="1680"/>
        <w:r>
          <w:rPr>
            <w:rStyle w:val="Hyperlink"/>
            <w:sz w:val="22"/>
          </w:rPr>
          <w:t>31.</w:t>
        </w:r>
      </w:hyperlink>
      <w:bookmarkEnd w:id="1679"/>
      <w:r>
        <w:t xml:space="preserve"> Aus dem Triebwerk einer meteorologischen Sonde treten pro Sekunde 2,6 kg Gas mit einer Geschwindigkeit von 1,9 km/s aus. Welche Schubkraft entwickelt das Triebwerk?</w:t>
      </w:r>
      <w:r>
        <w:br/>
      </w:r>
      <w:r>
        <w:sym w:font="Symbol" w:char="F02A"/>
      </w:r>
      <w:r>
        <w:sym w:font="Symbol" w:char="F02A"/>
      </w:r>
    </w:p>
    <w:p w14:paraId="4171CF0B" w14:textId="1AE777F8" w:rsidR="00E14754" w:rsidRDefault="00E14754" w:rsidP="00E14754">
      <w:pPr>
        <w:widowControl w:val="0"/>
      </w:pPr>
      <w:r>
        <w:rPr>
          <w:color w:val="FF0000"/>
        </w:rPr>
        <w:sym w:font="Symbol" w:char="F02A"/>
      </w:r>
      <w:hyperlink r:id="rId979" w:anchor="m432" w:history="1">
        <w:r>
          <w:rPr>
            <w:rStyle w:val="Hyperlink"/>
            <w:sz w:val="22"/>
          </w:rPr>
          <w:t>4</w:t>
        </w:r>
        <w:bookmarkStart w:id="1681" w:name="_Hlt529597099"/>
        <w:r>
          <w:rPr>
            <w:rStyle w:val="Hyperlink"/>
            <w:sz w:val="22"/>
          </w:rPr>
          <w:t>3</w:t>
        </w:r>
        <w:bookmarkStart w:id="1682" w:name="_Hlt529597868"/>
        <w:bookmarkEnd w:id="1681"/>
        <w:r>
          <w:rPr>
            <w:rStyle w:val="Hyperlink"/>
            <w:sz w:val="22"/>
          </w:rPr>
          <w:t>2</w:t>
        </w:r>
        <w:bookmarkEnd w:id="1682"/>
        <w:r>
          <w:rPr>
            <w:rStyle w:val="Hyperlink"/>
            <w:sz w:val="22"/>
          </w:rPr>
          <w:t>.</w:t>
        </w:r>
      </w:hyperlink>
      <w:r>
        <w:t xml:space="preserve"> Beim Zerfall eines Radiumkerns wird ein Alphateilchen mit der Geschwindigkeit 1,5*10</w:t>
      </w:r>
      <w:r>
        <w:rPr>
          <w:vertAlign w:val="superscript"/>
        </w:rPr>
        <w:t>7</w:t>
      </w:r>
      <w:r>
        <w:t xml:space="preserve"> m/s emittiert. </w:t>
      </w:r>
      <w:r>
        <w:br/>
        <w:t>Welche Geschwindigkeit erhält der Tochterkern bei diesem Vorgang.</w:t>
      </w:r>
      <w:r>
        <w:br/>
      </w:r>
      <w:r>
        <w:sym w:font="Symbol" w:char="F02A"/>
      </w:r>
      <w:r>
        <w:sym w:font="Symbol" w:char="F02A"/>
      </w:r>
      <w:r>
        <w:sym w:font="Symbol" w:char="F02A"/>
      </w:r>
    </w:p>
    <w:p w14:paraId="4620C32B" w14:textId="2D97180D" w:rsidR="00E14754" w:rsidRDefault="00E14754" w:rsidP="00E14754">
      <w:pPr>
        <w:widowControl w:val="0"/>
      </w:pPr>
      <w:bookmarkStart w:id="1683" w:name="_Hlt59588760"/>
      <w:r>
        <w:rPr>
          <w:color w:val="FF0000"/>
        </w:rPr>
        <w:sym w:font="Symbol" w:char="F02A"/>
      </w:r>
      <w:bookmarkStart w:id="1684" w:name="_Hlt61061954"/>
      <w:r>
        <w:fldChar w:fldCharType="begin"/>
      </w:r>
      <w:r w:rsidR="00626526">
        <w:instrText>HYPERLINK "lsgmech.docx" \l "m433"</w:instrText>
      </w:r>
      <w:r>
        <w:fldChar w:fldCharType="separate"/>
      </w:r>
      <w:r>
        <w:rPr>
          <w:rStyle w:val="Hyperlink"/>
          <w:sz w:val="22"/>
        </w:rPr>
        <w:t>4</w:t>
      </w:r>
      <w:bookmarkStart w:id="1685" w:name="_Hlt59591577"/>
      <w:r>
        <w:rPr>
          <w:rStyle w:val="Hyperlink"/>
          <w:sz w:val="22"/>
        </w:rPr>
        <w:t>3</w:t>
      </w:r>
      <w:bookmarkStart w:id="1686" w:name="_Hlt530225306"/>
      <w:bookmarkEnd w:id="1685"/>
      <w:r>
        <w:rPr>
          <w:rStyle w:val="Hyperlink"/>
          <w:sz w:val="22"/>
        </w:rPr>
        <w:t>3</w:t>
      </w:r>
      <w:bookmarkEnd w:id="1686"/>
      <w:r>
        <w:rPr>
          <w:rStyle w:val="Hyperlink"/>
          <w:sz w:val="22"/>
        </w:rPr>
        <w:t>.</w:t>
      </w:r>
      <w:r>
        <w:fldChar w:fldCharType="end"/>
      </w:r>
      <w:bookmarkEnd w:id="1683"/>
      <w:bookmarkEnd w:id="1684"/>
      <w:r>
        <w:t xml:space="preserve"> Zwei Kugeln mit den Massen m</w:t>
      </w:r>
      <w:r>
        <w:rPr>
          <w:vertAlign w:val="subscript"/>
        </w:rPr>
        <w:t>1</w:t>
      </w:r>
      <w:r>
        <w:t xml:space="preserve"> = 5,0 kg und m</w:t>
      </w:r>
      <w:r>
        <w:rPr>
          <w:vertAlign w:val="subscript"/>
        </w:rPr>
        <w:t>2</w:t>
      </w:r>
      <w:r>
        <w:t xml:space="preserve"> = 10 kg stoßen mit den Geschwindigkeiten v</w:t>
      </w:r>
      <w:r>
        <w:rPr>
          <w:vertAlign w:val="subscript"/>
        </w:rPr>
        <w:t>1</w:t>
      </w:r>
      <w:r>
        <w:t xml:space="preserve"> = 5,0 m/s und v</w:t>
      </w:r>
      <w:r>
        <w:rPr>
          <w:vertAlign w:val="subscript"/>
        </w:rPr>
        <w:t xml:space="preserve">2 </w:t>
      </w:r>
      <w:r>
        <w:t xml:space="preserve">= 8,0 m/s gerade gegeneinander. Wie schnell sind die Kugeln nach dem Stoß, wenn dieser </w:t>
      </w:r>
      <w:r>
        <w:br/>
        <w:t>a) elastisch</w:t>
      </w:r>
      <w:r>
        <w:br/>
        <w:t>b) unelastisch ist?</w:t>
      </w:r>
      <w:r>
        <w:br/>
        <w:t>c) Wie viel Bewegungsenergie geht in beiden Fällen verloren?</w:t>
      </w:r>
      <w:r>
        <w:br/>
      </w:r>
      <w:r>
        <w:sym w:font="Symbol" w:char="F02A"/>
      </w:r>
      <w:r>
        <w:sym w:font="Symbol" w:char="F02A"/>
      </w:r>
      <w:r>
        <w:sym w:font="Symbol" w:char="F02A"/>
      </w:r>
      <w:r>
        <w:br/>
      </w:r>
      <w:r>
        <w:rPr>
          <w:color w:val="FF0000"/>
        </w:rPr>
        <w:sym w:font="Symbol" w:char="F02A"/>
      </w:r>
      <w:hyperlink r:id="rId980" w:anchor="m453" w:history="1">
        <w:r>
          <w:rPr>
            <w:rStyle w:val="Hyperlink"/>
            <w:sz w:val="22"/>
          </w:rPr>
          <w:t>4</w:t>
        </w:r>
        <w:bookmarkStart w:id="1687" w:name="_Hlt24892053"/>
        <w:r>
          <w:rPr>
            <w:rStyle w:val="Hyperlink"/>
            <w:sz w:val="22"/>
          </w:rPr>
          <w:t>5</w:t>
        </w:r>
        <w:bookmarkEnd w:id="1687"/>
        <w:r>
          <w:rPr>
            <w:rStyle w:val="Hyperlink"/>
            <w:sz w:val="22"/>
          </w:rPr>
          <w:t>3.</w:t>
        </w:r>
      </w:hyperlink>
      <w:r>
        <w:t xml:space="preserve"> Für den geraden, elastischen Stoß zweier Körper gilt sowohl der Energieerhaltungssatz als auch der Impulserhaltungssatz. Leiten Sie aus diesen beiden Erhaltungssätzen die Geschwindigkeiten beide</w:t>
      </w:r>
      <w:r w:rsidR="003E1047">
        <w:t>r</w:t>
      </w:r>
      <w:r>
        <w:t xml:space="preserve"> Körper nach dem Stoß her.</w:t>
      </w:r>
      <w:r>
        <w:br/>
      </w:r>
      <w:r>
        <w:sym w:font="Symbol" w:char="F02A"/>
      </w:r>
      <w:r>
        <w:sym w:font="Symbol" w:char="F02A"/>
      </w:r>
      <w:r>
        <w:sym w:font="Symbol" w:char="F02A"/>
      </w:r>
    </w:p>
    <w:p w14:paraId="71EC3138" w14:textId="70C2D083" w:rsidR="00E14754" w:rsidRDefault="00E14754" w:rsidP="00E14754">
      <w:pPr>
        <w:widowControl w:val="0"/>
      </w:pPr>
      <w:r>
        <w:rPr>
          <w:color w:val="FF0000"/>
        </w:rPr>
        <w:sym w:font="Symbol" w:char="F02A"/>
      </w:r>
      <w:bookmarkStart w:id="1688" w:name="_Hlt73508335"/>
      <w:r>
        <w:fldChar w:fldCharType="begin"/>
      </w:r>
      <w:r w:rsidR="00626526">
        <w:instrText>HYPERLINK "lsgmech.docx" \l "m504"</w:instrText>
      </w:r>
      <w:r>
        <w:fldChar w:fldCharType="separate"/>
      </w:r>
      <w:r>
        <w:rPr>
          <w:rStyle w:val="Hyperlink"/>
          <w:sz w:val="22"/>
        </w:rPr>
        <w:t>5</w:t>
      </w:r>
      <w:bookmarkStart w:id="1689" w:name="_Hlt73538508"/>
      <w:bookmarkStart w:id="1690" w:name="_Hlt73508320"/>
      <w:bookmarkEnd w:id="1689"/>
      <w:r>
        <w:rPr>
          <w:rStyle w:val="Hyperlink"/>
          <w:sz w:val="22"/>
        </w:rPr>
        <w:t>0</w:t>
      </w:r>
      <w:bookmarkStart w:id="1691" w:name="_Hlt181964141"/>
      <w:bookmarkStart w:id="1692" w:name="_Hlt181964054"/>
      <w:bookmarkEnd w:id="1690"/>
      <w:bookmarkEnd w:id="1691"/>
      <w:r>
        <w:rPr>
          <w:rStyle w:val="Hyperlink"/>
          <w:sz w:val="22"/>
        </w:rPr>
        <w:t>4</w:t>
      </w:r>
      <w:bookmarkEnd w:id="1692"/>
      <w:r>
        <w:rPr>
          <w:rStyle w:val="Hyperlink"/>
          <w:sz w:val="22"/>
        </w:rPr>
        <w:t>.</w:t>
      </w:r>
      <w:r>
        <w:fldChar w:fldCharType="end"/>
      </w:r>
      <w:bookmarkEnd w:id="1688"/>
      <w:r>
        <w:t xml:space="preserve"> (Grundkurs 2004) </w:t>
      </w:r>
      <w:r>
        <w:br/>
        <w:t>Auf einer geneigten Ebene bewegen sich zwei Gleiter A und B in entgegengesetzter Richtung aufeinander zu, der eine hoch und der andere runter. Die Gleiter bewegen sich reibungsfrei und sollen als Massepunkte betrachtet werden.</w:t>
      </w:r>
      <w:r>
        <w:br/>
        <w:t xml:space="preserve">Der Gleiter A mit der Masse 220 g bewegt sich zum Zeitpunkt 0 s durch den Punkt 0 m mit der Anfangsgeschwindigkeit 1,5 m/s nach oben. Zum gleichen Zeitpunkt beginnt der Gleiter B mit der </w:t>
      </w:r>
      <w:r>
        <w:lastRenderedPageBreak/>
        <w:t xml:space="preserve">Masse 120 g am Punkt 1,8 m aus der Ruhelage frei nach unten zu gleiten. </w:t>
      </w:r>
      <w:r>
        <w:br/>
        <w:t>Am Treffpunkt stoßen die Gleiter vollkommen unelastisch zusammen, sind dann also als ein Körper zu betrachten.</w:t>
      </w:r>
      <w:r>
        <w:br/>
        <w:t>Für die Bewegung der Gleiter bis zum Zusammenstoß gelten folgende Weg-Zeit-Gesetze:</w:t>
      </w:r>
      <w:r>
        <w:br/>
        <w:t>Gleiter A:</w:t>
      </w:r>
      <w:r>
        <w:tab/>
      </w:r>
      <w:r w:rsidR="00DA01E4" w:rsidRPr="00DA01E4">
        <w:rPr>
          <w:position w:val="-14"/>
        </w:rPr>
        <w:object w:dxaOrig="2340" w:dyaOrig="380" w14:anchorId="007EDA91">
          <v:shape id="_x0000_i1338" type="#_x0000_t75" style="width:114pt;height:24pt" o:ole="" fillcolor="window">
            <v:imagedata r:id="rId981" o:title=""/>
          </v:shape>
          <o:OLEObject Type="Embed" ProgID="Equation.DSMT4" ShapeID="_x0000_i1338" DrawAspect="Content" ObjectID="_1735305673" r:id="rId982"/>
        </w:object>
      </w:r>
      <w:r>
        <w:br/>
        <w:t>Gleiter B:</w:t>
      </w:r>
      <w:r>
        <w:tab/>
      </w:r>
      <w:r w:rsidR="00DA01E4" w:rsidRPr="00DA01E4">
        <w:rPr>
          <w:position w:val="-14"/>
        </w:rPr>
        <w:object w:dxaOrig="2160" w:dyaOrig="380" w14:anchorId="1D938E2C">
          <v:shape id="_x0000_i1339" type="#_x0000_t75" style="width:108pt;height:24pt" o:ole="" fillcolor="window">
            <v:imagedata r:id="rId983" o:title=""/>
          </v:shape>
          <o:OLEObject Type="Embed" ProgID="Equation.DSMT4" ShapeID="_x0000_i1339" DrawAspect="Content" ObjectID="_1735305674" r:id="rId984"/>
        </w:object>
      </w:r>
      <w:r>
        <w:br/>
        <w:t>a) Ermitteln Sie die Beschleunigung beider Gleiter.</w:t>
      </w:r>
      <w:bookmarkStart w:id="1693" w:name="_Hlt73508202"/>
      <w:bookmarkEnd w:id="1693"/>
      <w:r>
        <w:br/>
        <w:t>b) Weisen Sie nach, dass der Stoß zum Zeitpunkt 1,2 s bei der Koordinate 1,6 m erfolgt.</w:t>
      </w:r>
      <w:r>
        <w:br/>
        <w:t>c) Ermitteln Sie den Betrag der Geschwindigkeit, mit der sich beide Gleiter unmittelbar nach dem Stoß bewegen und geben Sie die Bewegungsrichtung an.</w:t>
      </w:r>
      <w:r>
        <w:br/>
        <w:t>d) Beschreiben Sie jeweils die Energieumwandlungen, die vor und während des Stoßes ablaufen.</w:t>
      </w:r>
      <w:r>
        <w:br/>
        <w:t>e) Skizzieren Sie in ein und demselben Koordinatensystem die v(t)-Diagramm für die Bewegung der Gleiter vor und nach dem Stoß.</w:t>
      </w:r>
      <w:r>
        <w:br/>
      </w:r>
      <w:r>
        <w:sym w:font="Symbol" w:char="F02A"/>
      </w:r>
      <w:r>
        <w:sym w:font="Symbol" w:char="F02A"/>
      </w:r>
      <w:r>
        <w:sym w:font="Symbol" w:char="F02A"/>
      </w:r>
      <w:r>
        <w:br/>
      </w:r>
    </w:p>
    <w:bookmarkStart w:id="1694" w:name="_Hlt121643021"/>
    <w:p w14:paraId="0D292111" w14:textId="60E85E77" w:rsidR="00E14754" w:rsidRDefault="00E14754" w:rsidP="00E14754">
      <w:pPr>
        <w:widowControl w:val="0"/>
      </w:pPr>
      <w:r>
        <w:fldChar w:fldCharType="begin"/>
      </w:r>
      <w:r w:rsidR="00626526">
        <w:instrText>HYPERLINK "lsgmech.docx" \l "m580"</w:instrText>
      </w:r>
      <w:r>
        <w:fldChar w:fldCharType="separate"/>
      </w:r>
      <w:r>
        <w:rPr>
          <w:rStyle w:val="Hyperlink"/>
          <w:sz w:val="22"/>
        </w:rPr>
        <w:t>5</w:t>
      </w:r>
      <w:bookmarkStart w:id="1695" w:name="_Hlt121630930"/>
      <w:bookmarkStart w:id="1696" w:name="_Hlt121630922"/>
      <w:bookmarkEnd w:id="1695"/>
      <w:r>
        <w:rPr>
          <w:rStyle w:val="Hyperlink"/>
          <w:sz w:val="22"/>
        </w:rPr>
        <w:t>8</w:t>
      </w:r>
      <w:bookmarkStart w:id="1697" w:name="_Hlt121637591"/>
      <w:bookmarkEnd w:id="1696"/>
      <w:r>
        <w:rPr>
          <w:rStyle w:val="Hyperlink"/>
          <w:sz w:val="22"/>
        </w:rPr>
        <w:t>0</w:t>
      </w:r>
      <w:bookmarkEnd w:id="1697"/>
      <w:r>
        <w:rPr>
          <w:rStyle w:val="Hyperlink"/>
          <w:sz w:val="22"/>
        </w:rPr>
        <w:t>.</w:t>
      </w:r>
      <w:r>
        <w:fldChar w:fldCharType="end"/>
      </w:r>
      <w:bookmarkEnd w:id="1694"/>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A7E10C2" w14:textId="77777777" w:rsidTr="00E14754">
        <w:tc>
          <w:tcPr>
            <w:tcW w:w="5030" w:type="dxa"/>
          </w:tcPr>
          <w:p w14:paraId="7DE6360E" w14:textId="77777777" w:rsidR="00E14754" w:rsidRPr="0071784C" w:rsidRDefault="00E14754" w:rsidP="00E14754">
            <w:pPr>
              <w:widowControl w:val="0"/>
            </w:pPr>
            <w:r w:rsidRPr="0071784C">
              <w:t>Wenn eine Rakete startet, strömen aus den Düsen in gleichen Zeiten gleiche Mengen Verbrennungsgase aus und treiben die Rakete an. Wie ändert sich die Beschleunigung der Rakete während der Startphase?</w:t>
            </w:r>
            <w:r w:rsidRPr="0071784C">
              <w:br/>
              <w:t>a) Die Beschleunigung wird kleiner.</w:t>
            </w:r>
            <w:r w:rsidRPr="0071784C">
              <w:br/>
              <w:t>b) Die Beschleunigung bleibt gleich.</w:t>
            </w:r>
            <w:r w:rsidRPr="0071784C">
              <w:br/>
              <w:t>c) Die Beschleunigung wird größer.</w:t>
            </w:r>
            <w:r w:rsidRPr="0071784C">
              <w:br/>
            </w:r>
            <w:r w:rsidRPr="0071784C">
              <w:sym w:font="Symbol" w:char="F02A"/>
            </w:r>
            <w:r w:rsidRPr="0071784C">
              <w:sym w:font="Symbol" w:char="F02A"/>
            </w:r>
          </w:p>
          <w:p w14:paraId="03B4AFB9" w14:textId="77777777" w:rsidR="00E14754" w:rsidRPr="0071784C" w:rsidRDefault="00E14754" w:rsidP="00E14754">
            <w:pPr>
              <w:widowControl w:val="0"/>
            </w:pPr>
          </w:p>
        </w:tc>
        <w:tc>
          <w:tcPr>
            <w:tcW w:w="5030" w:type="dxa"/>
          </w:tcPr>
          <w:p w14:paraId="45C610C4" w14:textId="77777777" w:rsidR="00E14754" w:rsidRPr="0071784C" w:rsidRDefault="00215B7B" w:rsidP="00E14754">
            <w:pPr>
              <w:widowControl w:val="0"/>
            </w:pPr>
            <w:r>
              <w:rPr>
                <w:noProof/>
              </w:rPr>
              <w:pict w14:anchorId="40C1E8E1">
                <v:shape id="Bild 223" o:spid="_x0000_i1340" type="#_x0000_t75" alt="m580" style="width:204pt;height:258pt;visibility:visible">
                  <v:imagedata r:id="rId985" o:title="m580"/>
                </v:shape>
              </w:pict>
            </w:r>
          </w:p>
        </w:tc>
      </w:tr>
    </w:tbl>
    <w:p w14:paraId="3155CF59" w14:textId="77777777" w:rsidR="00E14754" w:rsidRDefault="00E14754" w:rsidP="00E14754">
      <w:pPr>
        <w:widowControl w:val="0"/>
      </w:pPr>
    </w:p>
    <w:p w14:paraId="44006040" w14:textId="31266DDF" w:rsidR="00E14754" w:rsidRDefault="00E14754" w:rsidP="00E14754">
      <w:pPr>
        <w:widowControl w:val="0"/>
      </w:pPr>
      <w:r>
        <w:rPr>
          <w:color w:val="FF0000"/>
        </w:rPr>
        <w:sym w:font="Symbol" w:char="F02A"/>
      </w:r>
      <w:hyperlink r:id="rId986" w:anchor="m581" w:history="1">
        <w:r>
          <w:rPr>
            <w:rStyle w:val="Hyperlink"/>
            <w:sz w:val="22"/>
          </w:rPr>
          <w:t>5</w:t>
        </w:r>
        <w:bookmarkStart w:id="1698" w:name="_Hlt121649856"/>
        <w:bookmarkStart w:id="1699" w:name="_Hlt121649503"/>
        <w:bookmarkEnd w:id="1698"/>
        <w:r>
          <w:rPr>
            <w:rStyle w:val="Hyperlink"/>
            <w:sz w:val="22"/>
          </w:rPr>
          <w:t>8</w:t>
        </w:r>
        <w:bookmarkEnd w:id="1699"/>
        <w:r>
          <w:rPr>
            <w:rStyle w:val="Hyperlink"/>
            <w:sz w:val="22"/>
          </w:rPr>
          <w:t>1.</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58B2A3A" w14:textId="77777777" w:rsidTr="00E14754">
        <w:tc>
          <w:tcPr>
            <w:tcW w:w="5030" w:type="dxa"/>
          </w:tcPr>
          <w:p w14:paraId="5D7945B3" w14:textId="77777777" w:rsidR="00E14754" w:rsidRPr="0071784C" w:rsidRDefault="00E14754" w:rsidP="00E14754">
            <w:pPr>
              <w:widowControl w:val="0"/>
            </w:pPr>
            <w:r w:rsidRPr="0071784C">
              <w:t>Von zwei in gleicher Höhe pendelnd aufgehängten unelastischen Kugeln aus Knete ist die eine (m</w:t>
            </w:r>
            <w:r w:rsidRPr="0071784C">
              <w:rPr>
                <w:position w:val="-6"/>
                <w:vertAlign w:val="subscript"/>
              </w:rPr>
              <w:t>2</w:t>
            </w:r>
            <w:r w:rsidRPr="0071784C">
              <w:t>) dreimal so schwer wie die andere (m</w:t>
            </w:r>
            <w:r w:rsidRPr="0071784C">
              <w:rPr>
                <w:position w:val="-6"/>
                <w:vertAlign w:val="subscript"/>
              </w:rPr>
              <w:t>1</w:t>
            </w:r>
            <w:r w:rsidRPr="0071784C">
              <w:t>). Die leichtere Kugel wird um die Höhe h angehoben und losgelassen. Welche Höhe h</w:t>
            </w:r>
            <w:r w:rsidRPr="0071784C">
              <w:rPr>
                <w:vertAlign w:val="subscript"/>
              </w:rPr>
              <w:t>x</w:t>
            </w:r>
            <w:r w:rsidRPr="0071784C">
              <w:t xml:space="preserve"> erreichen die Kugeln nach dem Zusammenprall? Die neue Höhe h</w:t>
            </w:r>
            <w:r w:rsidRPr="0071784C">
              <w:rPr>
                <w:vertAlign w:val="subscript"/>
              </w:rPr>
              <w:t>x</w:t>
            </w:r>
            <w:r w:rsidRPr="0071784C">
              <w:t xml:space="preserve"> ist als Vielfaches der Höhe h anzugeben. </w:t>
            </w:r>
            <w:r w:rsidRPr="0071784C">
              <w:br/>
            </w:r>
            <w:r w:rsidRPr="0071784C">
              <w:sym w:font="Symbol" w:char="F02A"/>
            </w:r>
            <w:r w:rsidRPr="0071784C">
              <w:sym w:font="Symbol" w:char="F02A"/>
            </w:r>
            <w:r w:rsidRPr="0071784C">
              <w:sym w:font="Symbol" w:char="F02A"/>
            </w:r>
            <w:r w:rsidRPr="0071784C">
              <w:sym w:font="Symbol" w:char="F02A"/>
            </w:r>
          </w:p>
        </w:tc>
        <w:tc>
          <w:tcPr>
            <w:tcW w:w="5030" w:type="dxa"/>
          </w:tcPr>
          <w:p w14:paraId="1073C4B0" w14:textId="77777777" w:rsidR="00E14754" w:rsidRPr="0071784C" w:rsidRDefault="00215B7B" w:rsidP="00E14754">
            <w:r>
              <w:rPr>
                <w:noProof/>
              </w:rPr>
              <w:pict w14:anchorId="6A0FDC3C">
                <v:shape id="Bild 224" o:spid="_x0000_i1341" type="#_x0000_t75" alt="m237" style="width:210pt;height:156pt;visibility:visible">
                  <v:imagedata r:id="rId974" o:title="m237"/>
                </v:shape>
              </w:pict>
            </w:r>
          </w:p>
          <w:p w14:paraId="444D538D" w14:textId="77777777" w:rsidR="00E14754" w:rsidRPr="0071784C" w:rsidRDefault="00E14754" w:rsidP="00E14754">
            <w:pPr>
              <w:widowControl w:val="0"/>
            </w:pPr>
          </w:p>
        </w:tc>
      </w:tr>
    </w:tbl>
    <w:p w14:paraId="26DFE364" w14:textId="77777777" w:rsidR="00E14754" w:rsidRDefault="00E14754" w:rsidP="00E14754">
      <w:pPr>
        <w:widowControl w:val="0"/>
      </w:pPr>
    </w:p>
    <w:bookmarkStart w:id="1700" w:name="_Hlt121664885"/>
    <w:p w14:paraId="76233184" w14:textId="4541C96E" w:rsidR="00E14754" w:rsidRDefault="00E14754" w:rsidP="00E14754">
      <w:pPr>
        <w:widowControl w:val="0"/>
      </w:pPr>
      <w:r>
        <w:fldChar w:fldCharType="begin"/>
      </w:r>
      <w:r w:rsidR="00626526">
        <w:instrText>HYPERLINK "lsgmech.docx" \l "m582"</w:instrText>
      </w:r>
      <w:r>
        <w:fldChar w:fldCharType="separate"/>
      </w:r>
      <w:r>
        <w:rPr>
          <w:rStyle w:val="Hyperlink"/>
          <w:sz w:val="22"/>
        </w:rPr>
        <w:t>5</w:t>
      </w:r>
      <w:bookmarkStart w:id="1701" w:name="_Hlt160500000"/>
      <w:bookmarkStart w:id="1702" w:name="_Hlt122665395"/>
      <w:bookmarkEnd w:id="1701"/>
      <w:r>
        <w:rPr>
          <w:rStyle w:val="Hyperlink"/>
          <w:sz w:val="22"/>
        </w:rPr>
        <w:t>8</w:t>
      </w:r>
      <w:bookmarkEnd w:id="1702"/>
      <w:r>
        <w:rPr>
          <w:rStyle w:val="Hyperlink"/>
          <w:sz w:val="22"/>
        </w:rPr>
        <w:t>2.</w:t>
      </w:r>
      <w:r>
        <w:fldChar w:fldCharType="end"/>
      </w:r>
      <w:bookmarkEnd w:id="1700"/>
      <w:r>
        <w:t xml:space="preserve"> Eine Rakete bewegt sich beim Start, weil sie aus den Düsen die Abgase vom Verbrennen des Treibstoffs ausstößt. Diese Abgase haben eine recht hohe Geschwindigkeit. Wie groß kann die Endgeschwindigkeit der Rakete im Vergleich zur Ausströmgeschwindigkeit der Abgase werden?</w:t>
      </w:r>
      <w:r>
        <w:br/>
        <w:t>a) Die Endgeschwindigkeit kann größer werden.</w:t>
      </w:r>
    </w:p>
    <w:p w14:paraId="3F2F8C04" w14:textId="77777777" w:rsidR="00E14754" w:rsidRDefault="00E14754" w:rsidP="00E14754">
      <w:pPr>
        <w:widowControl w:val="0"/>
      </w:pPr>
      <w:r>
        <w:t>b) Die Endgeschwindigkeit kann höchstens genau so groß werden.</w:t>
      </w:r>
    </w:p>
    <w:p w14:paraId="1E1B410F" w14:textId="77777777" w:rsidR="00E14754" w:rsidRDefault="00E14754" w:rsidP="00E14754">
      <w:pPr>
        <w:widowControl w:val="0"/>
      </w:pPr>
      <w:r>
        <w:t>c) Die Endgeschwindigkeit bleibt immer kleiner.</w:t>
      </w:r>
    </w:p>
    <w:p w14:paraId="169B9A7E" w14:textId="77777777" w:rsidR="00E14754" w:rsidRDefault="00E14754" w:rsidP="00E14754">
      <w:pPr>
        <w:widowControl w:val="0"/>
      </w:pPr>
      <w:r>
        <w:sym w:font="Symbol" w:char="F02A"/>
      </w:r>
      <w:r>
        <w:sym w:font="Symbol" w:char="F02A"/>
      </w:r>
    </w:p>
    <w:p w14:paraId="6A829688" w14:textId="77777777" w:rsidR="00E14754" w:rsidRDefault="00E14754" w:rsidP="00E14754">
      <w:pPr>
        <w:widowControl w:val="0"/>
      </w:pPr>
    </w:p>
    <w:p w14:paraId="2ED5D98A" w14:textId="51AC7DA1" w:rsidR="00E14754" w:rsidRDefault="00E14754" w:rsidP="00E14754">
      <w:pPr>
        <w:widowControl w:val="0"/>
      </w:pPr>
      <w:r>
        <w:rPr>
          <w:color w:val="FF0000"/>
        </w:rPr>
        <w:sym w:font="Symbol" w:char="F02A"/>
      </w:r>
      <w:bookmarkStart w:id="1703" w:name="_Hlt158195320"/>
      <w:r>
        <w:fldChar w:fldCharType="begin"/>
      </w:r>
      <w:r w:rsidR="00626526">
        <w:instrText>HYPERLINK "lsgmech.docx" \l "m593"</w:instrText>
      </w:r>
      <w:r>
        <w:fldChar w:fldCharType="separate"/>
      </w:r>
      <w:r>
        <w:rPr>
          <w:rStyle w:val="Hyperlink"/>
          <w:sz w:val="22"/>
        </w:rPr>
        <w:t>5</w:t>
      </w:r>
      <w:bookmarkStart w:id="1704" w:name="_Hlt127677137"/>
      <w:r>
        <w:rPr>
          <w:rStyle w:val="Hyperlink"/>
          <w:sz w:val="22"/>
        </w:rPr>
        <w:t>9</w:t>
      </w:r>
      <w:bookmarkEnd w:id="1704"/>
      <w:r>
        <w:rPr>
          <w:rStyle w:val="Hyperlink"/>
          <w:sz w:val="22"/>
        </w:rPr>
        <w:t>3.</w:t>
      </w:r>
      <w:r>
        <w:fldChar w:fldCharType="end"/>
      </w:r>
      <w:bookmarkEnd w:id="1703"/>
      <w:r>
        <w:t xml:space="preserve"> Ein Wagen (Masse m</w:t>
      </w:r>
      <w:r>
        <w:rPr>
          <w:vertAlign w:val="subscript"/>
        </w:rPr>
        <w:t>1</w:t>
      </w:r>
      <w:r>
        <w:t xml:space="preserve"> = 4kg) prallt mit einer Geschwindigkeit v</w:t>
      </w:r>
      <w:r>
        <w:rPr>
          <w:vertAlign w:val="subscript"/>
        </w:rPr>
        <w:t>1</w:t>
      </w:r>
      <w:r>
        <w:t xml:space="preserve"> = 1,2 m/s auf einen zweiten (m</w:t>
      </w:r>
      <w:r>
        <w:rPr>
          <w:vertAlign w:val="subscript"/>
        </w:rPr>
        <w:t>2</w:t>
      </w:r>
      <w:r>
        <w:t xml:space="preserve"> = 5 kg), der sich in gleicher Richtung mit der Geschwindigkeit v</w:t>
      </w:r>
      <w:r>
        <w:rPr>
          <w:vertAlign w:val="subscript"/>
        </w:rPr>
        <w:t>2</w:t>
      </w:r>
      <w:r>
        <w:t xml:space="preserve"> = 0,6 m/s bewegt.</w:t>
      </w:r>
    </w:p>
    <w:p w14:paraId="5D075FD1" w14:textId="77777777" w:rsidR="00E14754" w:rsidRDefault="00E14754" w:rsidP="00E14754">
      <w:pPr>
        <w:widowControl w:val="0"/>
      </w:pPr>
      <w:r>
        <w:t>a) Wie groß sind die Geschwindigkeiten der beiden Wagen, wenn der Stoß elastisch ist?</w:t>
      </w:r>
      <w:r>
        <w:br/>
        <w:t>b) Wie ändern sich die kinetischen Energien beim zentralen elastischen Stoß?</w:t>
      </w:r>
    </w:p>
    <w:p w14:paraId="7EF3C936" w14:textId="77777777" w:rsidR="00E14754" w:rsidRDefault="00E14754" w:rsidP="00E14754">
      <w:pPr>
        <w:widowControl w:val="0"/>
      </w:pPr>
      <w:r>
        <w:t>c) Wie lauten die Lösungen, wenn die Wagen aufeinander zulaufen?</w:t>
      </w:r>
    </w:p>
    <w:p w14:paraId="697B1939" w14:textId="77777777" w:rsidR="00E14754" w:rsidRDefault="00E14754" w:rsidP="00E14754">
      <w:pPr>
        <w:widowControl w:val="0"/>
      </w:pPr>
    </w:p>
    <w:p w14:paraId="32837C3F" w14:textId="2A51DF20" w:rsidR="00E14754" w:rsidRDefault="00E14754" w:rsidP="00E14754">
      <w:pPr>
        <w:widowControl w:val="0"/>
      </w:pPr>
      <w:r>
        <w:rPr>
          <w:color w:val="FF0000"/>
        </w:rPr>
        <w:sym w:font="Symbol" w:char="F02A"/>
      </w:r>
      <w:hyperlink r:id="rId987" w:anchor="m594" w:history="1">
        <w:r>
          <w:rPr>
            <w:rStyle w:val="Hyperlink"/>
            <w:sz w:val="22"/>
          </w:rPr>
          <w:t>5</w:t>
        </w:r>
        <w:bookmarkStart w:id="1705" w:name="_Hlt127680749"/>
        <w:r>
          <w:rPr>
            <w:rStyle w:val="Hyperlink"/>
            <w:sz w:val="22"/>
          </w:rPr>
          <w:t>9</w:t>
        </w:r>
        <w:bookmarkStart w:id="1706" w:name="_Hlt127683784"/>
        <w:bookmarkEnd w:id="1705"/>
        <w:r>
          <w:rPr>
            <w:rStyle w:val="Hyperlink"/>
            <w:sz w:val="22"/>
          </w:rPr>
          <w:t>4</w:t>
        </w:r>
        <w:bookmarkEnd w:id="1706"/>
        <w:r>
          <w:rPr>
            <w:rStyle w:val="Hyperlink"/>
            <w:sz w:val="22"/>
          </w:rPr>
          <w:t>.</w:t>
        </w:r>
      </w:hyperlink>
    </w:p>
    <w:p w14:paraId="79423CDF" w14:textId="77777777" w:rsidR="00E14754" w:rsidRDefault="00E14754" w:rsidP="00E14754">
      <w:pPr>
        <w:widowControl w:val="0"/>
      </w:pPr>
      <w:r>
        <w:t>Ein leerer Güterwagen A mit der Masse m</w:t>
      </w:r>
      <w:r>
        <w:rPr>
          <w:vertAlign w:val="subscript"/>
        </w:rPr>
        <w:t>A</w:t>
      </w:r>
      <w:r>
        <w:t xml:space="preserve"> = 2,5 t rollt auf einer horizontalen Strecke mit v</w:t>
      </w:r>
      <w:r>
        <w:rPr>
          <w:vertAlign w:val="subscript"/>
        </w:rPr>
        <w:t>A</w:t>
      </w:r>
      <w:r>
        <w:t xml:space="preserve"> = 2 m/s gegen einen stehenden Wagen B mit der Masse m</w:t>
      </w:r>
      <w:r>
        <w:rPr>
          <w:vertAlign w:val="subscript"/>
        </w:rPr>
        <w:t>B</w:t>
      </w:r>
      <w:r>
        <w:t xml:space="preserve"> = 5 t. Beide Wagen sind sogleich gekoppelt. Welches ist die gesamte Energie vor und nach dem Stoß? Die Reibung bleibe unberücksichtigt.</w:t>
      </w:r>
    </w:p>
    <w:p w14:paraId="7D263BDB" w14:textId="77777777" w:rsidR="00E14754" w:rsidRDefault="00E14754" w:rsidP="00E14754">
      <w:pPr>
        <w:widowControl w:val="0"/>
      </w:pPr>
    </w:p>
    <w:p w14:paraId="3ED342B6" w14:textId="4C89E501" w:rsidR="00E14754" w:rsidRDefault="00E14754" w:rsidP="00E14754">
      <w:r>
        <w:rPr>
          <w:color w:val="FF0000"/>
        </w:rPr>
        <w:sym w:font="Symbol" w:char="F02A"/>
      </w:r>
      <w:bookmarkStart w:id="1707" w:name="_Hlt156978804"/>
      <w:r>
        <w:fldChar w:fldCharType="begin"/>
      </w:r>
      <w:r w:rsidR="00626526">
        <w:instrText>HYPERLINK "lsgmech.docx" \l "m622"</w:instrText>
      </w:r>
      <w:r>
        <w:fldChar w:fldCharType="separate"/>
      </w:r>
      <w:r>
        <w:rPr>
          <w:rStyle w:val="Hyperlink"/>
          <w:sz w:val="22"/>
        </w:rPr>
        <w:t>6</w:t>
      </w:r>
      <w:bookmarkStart w:id="1708" w:name="_Hlt158418695"/>
      <w:bookmarkStart w:id="1709" w:name="_Hlt156978811"/>
      <w:bookmarkEnd w:id="1708"/>
      <w:r>
        <w:rPr>
          <w:rStyle w:val="Hyperlink"/>
          <w:sz w:val="22"/>
        </w:rPr>
        <w:t>2</w:t>
      </w:r>
      <w:bookmarkStart w:id="1710" w:name="_Hlt157049529"/>
      <w:bookmarkEnd w:id="1709"/>
      <w:r>
        <w:rPr>
          <w:rStyle w:val="Hyperlink"/>
          <w:sz w:val="22"/>
        </w:rPr>
        <w:t>2</w:t>
      </w:r>
      <w:bookmarkEnd w:id="1710"/>
      <w:r>
        <w:rPr>
          <w:rStyle w:val="Hyperlink"/>
          <w:sz w:val="22"/>
        </w:rPr>
        <w:t>.</w:t>
      </w:r>
      <w:r>
        <w:fldChar w:fldCharType="end"/>
      </w:r>
      <w:bookmarkEnd w:id="1707"/>
      <w:r>
        <w:t xml:space="preserve"> Die experimentelle Bestimmung der Geschwindigkeit eines Geschosses soll unter Verwendung eines Fadenpendels erfolgen. Das Geschoss dringt in den in der Gleichgewichtslage ruhenden Pendelkörper ein und bleibt stecken. Das Pendel beginnt frei zu schwingen.</w:t>
      </w:r>
    </w:p>
    <w:p w14:paraId="49B30739" w14:textId="77777777" w:rsidR="00E14754" w:rsidRDefault="00E14754" w:rsidP="00E14754">
      <w:r>
        <w:t>a) Beschreiben Sie die auftretenden Energieumwandlungen für den Zeitraum vom Eindringen des Geschosses bis zum erstmaligen Erreichen der maximalen Auslenkung.</w:t>
      </w:r>
    </w:p>
    <w:p w14:paraId="7428FE01" w14:textId="77777777" w:rsidR="00E14754" w:rsidRDefault="00E14754" w:rsidP="00E14754">
      <w:r>
        <w:t xml:space="preserve">b) Die Masse des Geschosses beträgt 0,50 g. Der 0,10 kg schwere Körper wird auf die maximale Höhe 1,3 cm ausgelenkt. </w:t>
      </w:r>
    </w:p>
    <w:p w14:paraId="63A56692" w14:textId="77777777" w:rsidR="00E14754" w:rsidRDefault="00E14754" w:rsidP="00E14754">
      <w:r>
        <w:t>Berechnen Sie die Geschossgeschwindigkeit.</w:t>
      </w:r>
    </w:p>
    <w:p w14:paraId="5B5CD2C4" w14:textId="77777777" w:rsidR="00E14754" w:rsidRDefault="00E14754" w:rsidP="00E14754"/>
    <w:p w14:paraId="2075F74B" w14:textId="21D40FB6" w:rsidR="00B920F4" w:rsidRDefault="00E14754" w:rsidP="00E14754">
      <w:r>
        <w:rPr>
          <w:color w:val="FF0000"/>
        </w:rPr>
        <w:sym w:font="Symbol" w:char="F02A"/>
      </w:r>
      <w:bookmarkStart w:id="1711" w:name="_Hlt158355395"/>
      <w:bookmarkStart w:id="1712" w:name="_Hlt158194915"/>
      <w:bookmarkEnd w:id="1711"/>
      <w:r>
        <w:fldChar w:fldCharType="begin"/>
      </w:r>
      <w:r w:rsidR="00626526">
        <w:instrText>HYPERLINK "lsgmech.docx" \l "m623"</w:instrText>
      </w:r>
      <w:r>
        <w:fldChar w:fldCharType="separate"/>
      </w:r>
      <w:r>
        <w:rPr>
          <w:rStyle w:val="Hyperlink"/>
          <w:sz w:val="22"/>
        </w:rPr>
        <w:t>6</w:t>
      </w:r>
      <w:bookmarkStart w:id="1713" w:name="_Hlt157380771"/>
      <w:bookmarkStart w:id="1714" w:name="_Hlt158195405"/>
      <w:bookmarkEnd w:id="1713"/>
      <w:r>
        <w:rPr>
          <w:rStyle w:val="Hyperlink"/>
          <w:sz w:val="22"/>
        </w:rPr>
        <w:t>2</w:t>
      </w:r>
      <w:bookmarkStart w:id="1715" w:name="_Hlt158196645"/>
      <w:bookmarkStart w:id="1716" w:name="_Hlt158196591"/>
      <w:bookmarkEnd w:id="1714"/>
      <w:bookmarkEnd w:id="1715"/>
      <w:r>
        <w:rPr>
          <w:rStyle w:val="Hyperlink"/>
          <w:sz w:val="22"/>
        </w:rPr>
        <w:t>3</w:t>
      </w:r>
      <w:bookmarkEnd w:id="1716"/>
      <w:r>
        <w:fldChar w:fldCharType="end"/>
      </w:r>
      <w:bookmarkEnd w:id="1712"/>
      <w:r>
        <w:t xml:space="preserve">. </w:t>
      </w:r>
      <w:r w:rsidR="00B920F4">
        <w:t xml:space="preserve">(LK Sachsen 2006) </w:t>
      </w:r>
    </w:p>
    <w:p w14:paraId="130EA058" w14:textId="689CC5A5" w:rsidR="00E14754" w:rsidRDefault="00E14754" w:rsidP="00E14754">
      <w:r>
        <w:t xml:space="preserve">In zwei verschiedenen Experimenten werden auf horizontaler Bahn Stöße zwischen dem Körper 1 </w:t>
      </w:r>
      <w:r w:rsidR="000A5F73">
        <w:t xml:space="preserve">(schwarz) </w:t>
      </w:r>
      <w:r>
        <w:t xml:space="preserve">mit der Masse 100 g und dem Körper 2 </w:t>
      </w:r>
      <w:r w:rsidR="000A5F73">
        <w:t>(blau) m</w:t>
      </w:r>
      <w:r>
        <w:t>it der Masse 200 g experimentell untersucht. An Körper 1 ist in Stoßrichtung eine elastisch verformbare Feder angebracht. Die Masse der Feder ist vernachlässigbar.</w:t>
      </w:r>
    </w:p>
    <w:tbl>
      <w:tblPr>
        <w:tblW w:w="0" w:type="auto"/>
        <w:tblLayout w:type="fixed"/>
        <w:tblCellMar>
          <w:left w:w="70" w:type="dxa"/>
          <w:right w:w="70" w:type="dxa"/>
        </w:tblCellMar>
        <w:tblLook w:val="0000" w:firstRow="0" w:lastRow="0" w:firstColumn="0" w:lastColumn="0" w:noHBand="0" w:noVBand="0"/>
      </w:tblPr>
      <w:tblGrid>
        <w:gridCol w:w="4323"/>
        <w:gridCol w:w="5737"/>
      </w:tblGrid>
      <w:tr w:rsidR="00E14754" w:rsidRPr="0071784C" w14:paraId="1AB46A7B" w14:textId="77777777" w:rsidTr="007D6EDC">
        <w:trPr>
          <w:trHeight w:val="3722"/>
        </w:trPr>
        <w:tc>
          <w:tcPr>
            <w:tcW w:w="4323" w:type="dxa"/>
          </w:tcPr>
          <w:p w14:paraId="3329FC1A" w14:textId="77777777" w:rsidR="00E14754" w:rsidRPr="0071784C" w:rsidRDefault="00E14754" w:rsidP="00E14754">
            <w:r w:rsidRPr="0071784C">
              <w:t>Bei Experiment 1 ergab sich folgendes s(t)-Diagramm.</w:t>
            </w:r>
          </w:p>
          <w:p w14:paraId="6CB94AC2" w14:textId="77777777" w:rsidR="00E14754" w:rsidRPr="0071784C" w:rsidRDefault="00E14754" w:rsidP="00E14754">
            <w:r w:rsidRPr="0071784C">
              <w:t>a) Weisen Sie nach, dass näherungsweise sowohl kinetische Energie als auch der Impuls erhalten bleiben.</w:t>
            </w:r>
          </w:p>
          <w:p w14:paraId="1B75E219" w14:textId="77777777" w:rsidR="00E14754" w:rsidRPr="0071784C" w:rsidRDefault="00E14754" w:rsidP="00E14754"/>
        </w:tc>
        <w:tc>
          <w:tcPr>
            <w:tcW w:w="5737" w:type="dxa"/>
          </w:tcPr>
          <w:p w14:paraId="146FA909" w14:textId="77777777" w:rsidR="00E14754" w:rsidRPr="0071784C" w:rsidRDefault="00215B7B" w:rsidP="00E14754">
            <w:r>
              <w:rPr>
                <w:noProof/>
              </w:rPr>
              <w:pict w14:anchorId="7D80DFE1">
                <v:shape id="Bild 225" o:spid="_x0000_i1342" type="#_x0000_t75" alt="m623_1" style="width:282pt;height:168pt;visibility:visible">
                  <v:imagedata r:id="rId988" o:title="m623_1"/>
                </v:shape>
              </w:pict>
            </w:r>
          </w:p>
        </w:tc>
      </w:tr>
    </w:tbl>
    <w:p w14:paraId="1665AA9B"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4039"/>
        <w:gridCol w:w="6021"/>
      </w:tblGrid>
      <w:tr w:rsidR="00E14754" w:rsidRPr="0071784C" w14:paraId="6AB36327" w14:textId="77777777" w:rsidTr="007D6EDC">
        <w:trPr>
          <w:trHeight w:val="3265"/>
        </w:trPr>
        <w:tc>
          <w:tcPr>
            <w:tcW w:w="4039" w:type="dxa"/>
          </w:tcPr>
          <w:p w14:paraId="554EBF72" w14:textId="77777777" w:rsidR="00E14754" w:rsidRPr="0071784C" w:rsidRDefault="00E14754" w:rsidP="00E14754">
            <w:r w:rsidRPr="0071784C">
              <w:t>Bei Experiment 2 ergab sich folgendes v(t)-Diagramm.</w:t>
            </w:r>
          </w:p>
          <w:p w14:paraId="491348A9" w14:textId="77777777" w:rsidR="00E14754" w:rsidRPr="0071784C" w:rsidRDefault="00E14754" w:rsidP="00E14754"/>
          <w:p w14:paraId="03D769D8" w14:textId="77777777" w:rsidR="00E14754" w:rsidRPr="0071784C" w:rsidRDefault="00E14754" w:rsidP="00E14754">
            <w:r w:rsidRPr="0071784C">
              <w:t>b) Beschreiben Sie den Bewegungsablauf der Körper.</w:t>
            </w:r>
          </w:p>
          <w:p w14:paraId="7A042CE7" w14:textId="77777777" w:rsidR="00E14754" w:rsidRPr="0071784C" w:rsidRDefault="00E14754" w:rsidP="00E14754"/>
          <w:p w14:paraId="0D3B84EB" w14:textId="77777777" w:rsidR="00E14754" w:rsidRPr="0071784C" w:rsidRDefault="00E14754" w:rsidP="00E14754">
            <w:r w:rsidRPr="0071784C">
              <w:t xml:space="preserve">c) Zu einem bestimmten Zeitpunkt haben die beiden Körper die gleiche Geschwindigkeit. </w:t>
            </w:r>
            <w:r w:rsidRPr="0071784C">
              <w:br/>
              <w:t>Berechnen Sie die in diesem Moment in der Feder gespeicherte Energie.</w:t>
            </w:r>
          </w:p>
        </w:tc>
        <w:tc>
          <w:tcPr>
            <w:tcW w:w="6021" w:type="dxa"/>
          </w:tcPr>
          <w:p w14:paraId="3F66ED88" w14:textId="77777777" w:rsidR="00E14754" w:rsidRPr="0071784C" w:rsidRDefault="00215B7B" w:rsidP="00E14754">
            <w:r>
              <w:rPr>
                <w:noProof/>
              </w:rPr>
              <w:pict w14:anchorId="5419C521">
                <v:shape id="Bild 226" o:spid="_x0000_i1343" type="#_x0000_t75" alt="m623_3" style="width:294pt;height:180pt;visibility:visible">
                  <v:imagedata r:id="rId989" o:title="m623_3"/>
                </v:shape>
              </w:pict>
            </w:r>
          </w:p>
        </w:tc>
      </w:tr>
    </w:tbl>
    <w:p w14:paraId="7EEFCCD2" w14:textId="77777777" w:rsidR="00E14754" w:rsidRDefault="00E14754" w:rsidP="00E14754"/>
    <w:p w14:paraId="50918594" w14:textId="21E9A3AC" w:rsidR="00E14754" w:rsidRDefault="00E14754" w:rsidP="00E14754">
      <w:r>
        <w:rPr>
          <w:color w:val="FF0000"/>
        </w:rPr>
        <w:sym w:font="Symbol" w:char="F02A"/>
      </w:r>
      <w:hyperlink r:id="rId990" w:anchor="m654" w:history="1">
        <w:r>
          <w:rPr>
            <w:rStyle w:val="Hyperlink"/>
            <w:sz w:val="22"/>
          </w:rPr>
          <w:t>65</w:t>
        </w:r>
        <w:bookmarkStart w:id="1717" w:name="_Hlt183763665"/>
        <w:bookmarkStart w:id="1718" w:name="_Hlt183761890"/>
        <w:bookmarkEnd w:id="1717"/>
        <w:r>
          <w:rPr>
            <w:rStyle w:val="Hyperlink"/>
            <w:sz w:val="22"/>
          </w:rPr>
          <w:t>4</w:t>
        </w:r>
        <w:bookmarkEnd w:id="1718"/>
        <w:r>
          <w:rPr>
            <w:rStyle w:val="Hyperlink"/>
            <w:sz w:val="22"/>
          </w:rPr>
          <w:t>.</w:t>
        </w:r>
      </w:hyperlink>
      <w:r>
        <w:t xml:space="preserve"> </w:t>
      </w:r>
    </w:p>
    <w:p w14:paraId="79BE712E" w14:textId="77777777" w:rsidR="00E14754" w:rsidRDefault="00E14754" w:rsidP="00E14754">
      <w:r>
        <w:t>Ein Luftgewehr schießt ein kleines Bleigeschoss von 0,5 g Masse mit 300 m/s Geschwindigkeit heraus. Ein Fußgänger mit 80 kg Masse bewegt sich recht gemächlich mit 0,75 m/s.  Berechne von beiden Körpern die kinetische Energie und den Impuls. Vergleich die Werte und interpretiere sie.</w:t>
      </w:r>
    </w:p>
    <w:p w14:paraId="1A08D990" w14:textId="77777777" w:rsidR="00E14754" w:rsidRDefault="00E14754" w:rsidP="00E14754"/>
    <w:p w14:paraId="608F39DC" w14:textId="1B38B72F" w:rsidR="00E14754" w:rsidRDefault="00E14754" w:rsidP="00E14754">
      <w:pPr>
        <w:widowControl w:val="0"/>
        <w:ind w:right="567"/>
      </w:pPr>
      <w:r>
        <w:rPr>
          <w:color w:val="FF0000"/>
        </w:rPr>
        <w:sym w:font="Symbol" w:char="F02A"/>
      </w:r>
      <w:hyperlink r:id="rId991" w:anchor="m716" w:history="1">
        <w:r>
          <w:rPr>
            <w:rStyle w:val="Hyperlink"/>
            <w:sz w:val="22"/>
          </w:rPr>
          <w:t>7</w:t>
        </w:r>
        <w:bookmarkStart w:id="1719" w:name="_Hlt216931707"/>
        <w:r>
          <w:rPr>
            <w:rStyle w:val="Hyperlink"/>
            <w:sz w:val="22"/>
          </w:rPr>
          <w:t>1</w:t>
        </w:r>
        <w:bookmarkEnd w:id="1719"/>
        <w:r>
          <w:rPr>
            <w:rStyle w:val="Hyperlink"/>
            <w:sz w:val="22"/>
          </w:rPr>
          <w:t>6.</w:t>
        </w:r>
      </w:hyperlink>
      <w:r>
        <w:t xml:space="preserve"> Auf einem Güterbahnhof läuft ein Waggon mit einer Masse von 15,0 t von einem 1,8 m hohen Ablaufberg ab. Dabei werden 92% der potentiellen Energie des Waggons in kinetische Energie umgewandelt. Anschließend rollt er auf einer horizontalen Strecke 270 m weiter, die Reibungszahl beträgt 6,00*10</w:t>
      </w:r>
      <w:r>
        <w:rPr>
          <w:vertAlign w:val="superscript"/>
        </w:rPr>
        <w:t>-3</w:t>
      </w:r>
      <w:r>
        <w:t>. Danach stößt er auf einen dort haltenden zweiten Waggon der Masse 22,0 t, wobei die Kupplung einrastet.</w:t>
      </w:r>
      <w:r>
        <w:br/>
      </w:r>
      <w:r w:rsidRPr="00F85584">
        <w:rPr>
          <w:b/>
        </w:rPr>
        <w:t>a)</w:t>
      </w:r>
      <w:r>
        <w:t xml:space="preserve"> Beschreiben Sie die Energieumwandlungen.</w:t>
      </w:r>
      <w:r>
        <w:br/>
      </w:r>
      <w:r w:rsidRPr="00F85584">
        <w:rPr>
          <w:b/>
        </w:rPr>
        <w:t>b)</w:t>
      </w:r>
      <w:r>
        <w:t xml:space="preserve"> Berechnen Sie die Geschwindigkeitsbeträge der beiden Waggons nach dem Ankoppeln.</w:t>
      </w:r>
    </w:p>
    <w:p w14:paraId="71AB90E0"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78F2CD82" w14:textId="77777777" w:rsidTr="00E14754">
        <w:tc>
          <w:tcPr>
            <w:tcW w:w="10061" w:type="dxa"/>
          </w:tcPr>
          <w:p w14:paraId="5DE1C70D" w14:textId="69D8344E" w:rsidR="00E14754" w:rsidRPr="0071784C" w:rsidRDefault="00E14754" w:rsidP="00E14754">
            <w:r>
              <w:rPr>
                <w:color w:val="FF0000"/>
              </w:rPr>
              <w:sym w:font="Symbol" w:char="F02A"/>
            </w:r>
            <w:hyperlink r:id="rId992" w:anchor="m742" w:history="1">
              <w:r>
                <w:rPr>
                  <w:rStyle w:val="Hyperlink"/>
                </w:rPr>
                <w:t>7</w:t>
              </w:r>
              <w:bookmarkStart w:id="1720" w:name="_Hlt228950591"/>
              <w:bookmarkStart w:id="1721" w:name="_Hlt228854187"/>
              <w:bookmarkEnd w:id="1720"/>
              <w:r>
                <w:rPr>
                  <w:rStyle w:val="Hyperlink"/>
                </w:rPr>
                <w:t>4</w:t>
              </w:r>
              <w:bookmarkStart w:id="1722" w:name="_Hlt228929559"/>
              <w:bookmarkEnd w:id="1721"/>
              <w:r>
                <w:rPr>
                  <w:rStyle w:val="Hyperlink"/>
                </w:rPr>
                <w:t>2</w:t>
              </w:r>
              <w:bookmarkEnd w:id="1722"/>
              <w:r>
                <w:rPr>
                  <w:rStyle w:val="Hyperlink"/>
                </w:rPr>
                <w:t>.</w:t>
              </w:r>
            </w:hyperlink>
            <w:r w:rsidRPr="0071784C">
              <w:t xml:space="preserve"> Die Experimentierwagen 1 und 2 befinden sich auf einer Bahn, die aus zwei geneigten Ebenen und einem horizontalen Abschnitt besteht. (Abbildung nicht maßstäblich). Es gilt:</w:t>
            </w:r>
          </w:p>
          <w:p w14:paraId="399E2A4B" w14:textId="50357645" w:rsidR="00E14754" w:rsidRPr="0071784C" w:rsidRDefault="00357B88" w:rsidP="00E14754">
            <w:r w:rsidRPr="00E0446C">
              <w:rPr>
                <w:position w:val="-10"/>
              </w:rPr>
              <w:object w:dxaOrig="3680" w:dyaOrig="380" w14:anchorId="7637A803">
                <v:shape id="_x0000_i1344" type="#_x0000_t75" style="width:186pt;height:18pt" o:ole="">
                  <v:imagedata r:id="rId993" o:title=""/>
                </v:shape>
                <o:OLEObject Type="Embed" ProgID="Equation.DSMT4" ShapeID="_x0000_i1344" DrawAspect="Content" ObjectID="_1735305675" r:id="rId994"/>
              </w:object>
            </w:r>
          </w:p>
          <w:p w14:paraId="03C960A8" w14:textId="77777777" w:rsidR="00E14754" w:rsidRPr="0071784C" w:rsidRDefault="00E14754" w:rsidP="00E14754">
            <w:r w:rsidRPr="0071784C">
              <w:t>Die Masse des Wagens 2 ist doppelt so groß wie die des Wagens 1.</w:t>
            </w:r>
          </w:p>
          <w:p w14:paraId="5F8DC59A" w14:textId="77777777" w:rsidR="00E14754" w:rsidRPr="0071784C" w:rsidRDefault="00E14754" w:rsidP="00E14754">
            <w:r w:rsidRPr="0071784C">
              <w:t>Sie starten zu verschiedenen Zeitenpunkten vom Punkt a bzw. D aus der Ruhe heraus, so dass Wagen 1 den Punkt B zum gleichen Zeitpunkt passiert wie Wagen 2 den Punkt C.</w:t>
            </w:r>
          </w:p>
          <w:p w14:paraId="5CE2841A" w14:textId="77777777" w:rsidR="00E14754" w:rsidRPr="0071784C" w:rsidRDefault="00E14754" w:rsidP="00E14754">
            <w:r w:rsidRPr="0071784C">
              <w:t>Auf dem horizontalen Abschnitt stoßen beide Wagen gegeneinander.</w:t>
            </w:r>
          </w:p>
        </w:tc>
      </w:tr>
      <w:tr w:rsidR="00E14754" w:rsidRPr="0071784C" w14:paraId="6F7BFBEB" w14:textId="77777777" w:rsidTr="00E14754">
        <w:tc>
          <w:tcPr>
            <w:tcW w:w="10061" w:type="dxa"/>
          </w:tcPr>
          <w:p w14:paraId="15C2DBEE" w14:textId="77777777" w:rsidR="00E14754" w:rsidRPr="0071784C" w:rsidRDefault="00215B7B" w:rsidP="00E14754">
            <w:r>
              <w:rPr>
                <w:noProof/>
              </w:rPr>
              <w:pict w14:anchorId="21466219">
                <v:shape id="Bild 228" o:spid="_x0000_i1345" type="#_x0000_t75" alt="m742" style="width:474pt;height:114pt;visibility:visible">
                  <v:imagedata r:id="rId995" o:title="m742"/>
                </v:shape>
              </w:pict>
            </w:r>
          </w:p>
        </w:tc>
      </w:tr>
      <w:tr w:rsidR="00E14754" w:rsidRPr="0071784C" w14:paraId="7A523F81" w14:textId="77777777" w:rsidTr="00E14754">
        <w:tc>
          <w:tcPr>
            <w:tcW w:w="10061" w:type="dxa"/>
          </w:tcPr>
          <w:p w14:paraId="027C6B00" w14:textId="77777777" w:rsidR="00E14754" w:rsidRPr="0071784C" w:rsidRDefault="00E14754" w:rsidP="00E14754">
            <w:r w:rsidRPr="00F85584">
              <w:rPr>
                <w:b/>
              </w:rPr>
              <w:t>a)</w:t>
            </w:r>
            <w:r w:rsidRPr="0071784C">
              <w:t xml:space="preserve"> Berechnen Sie die Differenz der Startzeiten der zwei Wagen.</w:t>
            </w:r>
          </w:p>
          <w:p w14:paraId="7A217F97" w14:textId="400335D1" w:rsidR="00E14754" w:rsidRPr="0071784C" w:rsidRDefault="00E14754" w:rsidP="00E14754">
            <w:r w:rsidRPr="00F85584">
              <w:rPr>
                <w:b/>
              </w:rPr>
              <w:t>b)</w:t>
            </w:r>
            <w:r w:rsidRPr="0071784C">
              <w:t xml:space="preserve"> Ermitteln Sie den Ort, an dem die beiden Wagen gegeneinanderstoßen.</w:t>
            </w:r>
          </w:p>
          <w:p w14:paraId="7228C495" w14:textId="77777777" w:rsidR="00E14754" w:rsidRPr="0071784C" w:rsidRDefault="00E14754" w:rsidP="00E14754">
            <w:r w:rsidRPr="00F85584">
              <w:rPr>
                <w:b/>
              </w:rPr>
              <w:t>c)</w:t>
            </w:r>
            <w:r w:rsidRPr="0071784C">
              <w:t xml:space="preserve"> Der Stoß erfolgt unelastisch. Geben Sie den Richtungssinn für die Bewegung nach dem Stoß an. Begründen Sie.</w:t>
            </w:r>
          </w:p>
          <w:p w14:paraId="210A7B4C" w14:textId="77777777" w:rsidR="00E14754" w:rsidRPr="0071784C" w:rsidRDefault="00E14754" w:rsidP="00E14754">
            <w:r w:rsidRPr="00F85584">
              <w:rPr>
                <w:b/>
              </w:rPr>
              <w:t>d)</w:t>
            </w:r>
            <w:r w:rsidRPr="0071784C">
              <w:t xml:space="preserve"> Es soll entweder der Winkel Alpha oder der Winkel Beta so verändert werden, dass die gesamte kinetische Energie beim Zusammenstoß vollständig in thermische Energie umgewandelt wird. Alle anderen oben genannten Ausgangsbedingungen bleiben unverändert.</w:t>
            </w:r>
          </w:p>
          <w:p w14:paraId="2A28CD21" w14:textId="77777777" w:rsidR="00E14754" w:rsidRPr="0071784C" w:rsidRDefault="00E14754" w:rsidP="00E14754">
            <w:r w:rsidRPr="0071784C">
              <w:t>Wählen Sie eine Möglichkeit und berechnen sie den zugehörigen Winkel.</w:t>
            </w:r>
          </w:p>
        </w:tc>
      </w:tr>
    </w:tbl>
    <w:p w14:paraId="405B33DF" w14:textId="77777777" w:rsidR="00E14754" w:rsidRDefault="00E14754" w:rsidP="00E14754"/>
    <w:p w14:paraId="05E1BD2B" w14:textId="265B70F3" w:rsidR="00E14754" w:rsidRDefault="00215B7B" w:rsidP="00E14754">
      <w:hyperlink r:id="rId996" w:anchor="m792" w:history="1">
        <w:r w:rsidR="00E14754" w:rsidRPr="00C00E66">
          <w:rPr>
            <w:rStyle w:val="Hyperlink"/>
            <w:sz w:val="22"/>
          </w:rPr>
          <w:t>792.</w:t>
        </w:r>
      </w:hyperlink>
      <w:r w:rsidR="00E14754">
        <w:t xml:space="preserve"> (LK 2010, ohne Hilfsmittel) </w:t>
      </w:r>
    </w:p>
    <w:p w14:paraId="4022D537" w14:textId="56346951" w:rsidR="00E14754" w:rsidRPr="00F2705F" w:rsidRDefault="00E14754" w:rsidP="00E14754">
      <w:r>
        <w:t>Auf einer horizontalen Luftkissenbahn befinden sich zwei Gleiter der Massen m</w:t>
      </w:r>
      <w:r w:rsidRPr="00643924">
        <w:rPr>
          <w:vertAlign w:val="subscript"/>
        </w:rPr>
        <w:t>1</w:t>
      </w:r>
      <w:r>
        <w:t xml:space="preserve"> und m</w:t>
      </w:r>
      <w:r w:rsidRPr="00643924">
        <w:rPr>
          <w:vertAlign w:val="subscript"/>
        </w:rPr>
        <w:t>2</w:t>
      </w:r>
      <w:r>
        <w:t xml:space="preserve"> in der Ruhelage. Zwischen diesen ist eine gespannte Feder angebracht. Nach dem Entspannen der Feder bewegen sich die Gleiter gleichförmig mit den Geschwindigkeiten u</w:t>
      </w:r>
      <w:r w:rsidRPr="00703FBC">
        <w:rPr>
          <w:vertAlign w:val="subscript"/>
        </w:rPr>
        <w:t>1</w:t>
      </w:r>
      <w:r>
        <w:t xml:space="preserve"> und u</w:t>
      </w:r>
      <w:r w:rsidRPr="00703FBC">
        <w:rPr>
          <w:vertAlign w:val="subscript"/>
        </w:rPr>
        <w:t>2</w:t>
      </w:r>
      <w:r>
        <w:t xml:space="preserve"> sowie den kinetischen </w:t>
      </w:r>
      <w:r w:rsidRPr="00F2705F">
        <w:t>Energien E</w:t>
      </w:r>
      <w:r w:rsidRPr="00F2705F">
        <w:rPr>
          <w:vertAlign w:val="subscript"/>
        </w:rPr>
        <w:t>1</w:t>
      </w:r>
      <w:r w:rsidRPr="00F2705F">
        <w:t xml:space="preserve"> und E</w:t>
      </w:r>
      <w:r w:rsidRPr="00F2705F">
        <w:rPr>
          <w:vertAlign w:val="subscript"/>
        </w:rPr>
        <w:t>2</w:t>
      </w:r>
      <w:r w:rsidRPr="00F2705F">
        <w:t xml:space="preserve"> in entgegengesetzte Richtungen voneinander weg. </w:t>
      </w:r>
    </w:p>
    <w:p w14:paraId="135A7A79" w14:textId="77777777" w:rsidR="00E14754" w:rsidRPr="00F2705F" w:rsidRDefault="00E14754" w:rsidP="00E14754">
      <w:r w:rsidRPr="00F2705F">
        <w:t xml:space="preserve">Reibungsverluste werden vernachlässigt. </w:t>
      </w:r>
    </w:p>
    <w:p w14:paraId="11191F1E" w14:textId="77777777" w:rsidR="00E14754" w:rsidRPr="00F2705F" w:rsidRDefault="00E14754" w:rsidP="00E14754">
      <w:r w:rsidRPr="003A3790">
        <w:rPr>
          <w:b/>
        </w:rPr>
        <w:t xml:space="preserve">a) </w:t>
      </w:r>
      <w:r w:rsidRPr="00F2705F">
        <w:t xml:space="preserve">Es gelten die Gleichungen </w:t>
      </w:r>
    </w:p>
    <w:p w14:paraId="0BCB8D5B" w14:textId="77777777" w:rsidR="00E14754" w:rsidRPr="00F2705F" w:rsidRDefault="00E14754" w:rsidP="00E14754">
      <w:pPr>
        <w:pStyle w:val="MTDisplayEquation"/>
        <w:numPr>
          <w:ilvl w:val="0"/>
          <w:numId w:val="0"/>
        </w:numPr>
      </w:pPr>
      <w:r w:rsidRPr="00F2705F">
        <w:rPr>
          <w:position w:val="-30"/>
        </w:rPr>
        <w:object w:dxaOrig="1040" w:dyaOrig="700" w14:anchorId="242E2FED">
          <v:shape id="_x0000_i1346" type="#_x0000_t75" style="width:48pt;height:36pt" o:ole="">
            <v:imagedata r:id="rId997" o:title=""/>
          </v:shape>
          <o:OLEObject Type="Embed" ProgID="Equation.DSMT4" ShapeID="_x0000_i1346" DrawAspect="Content" ObjectID="_1735305676" r:id="rId998"/>
        </w:object>
      </w:r>
    </w:p>
    <w:p w14:paraId="1AFA8C2A" w14:textId="77777777" w:rsidR="00E14754" w:rsidRPr="00F2705F" w:rsidRDefault="00E14754" w:rsidP="00E14754">
      <w:r w:rsidRPr="00F2705F">
        <w:t xml:space="preserve">und </w:t>
      </w:r>
    </w:p>
    <w:p w14:paraId="18DFF244" w14:textId="77777777" w:rsidR="00E14754" w:rsidRPr="00F2705F" w:rsidRDefault="00E14754" w:rsidP="00E14754">
      <w:r w:rsidRPr="00F2705F">
        <w:rPr>
          <w:position w:val="-30"/>
        </w:rPr>
        <w:object w:dxaOrig="900" w:dyaOrig="700" w14:anchorId="1AF15E95">
          <v:shape id="_x0000_i1347" type="#_x0000_t75" style="width:42pt;height:36pt" o:ole="">
            <v:imagedata r:id="rId999" o:title=""/>
          </v:shape>
          <o:OLEObject Type="Embed" ProgID="Equation.DSMT4" ShapeID="_x0000_i1347" DrawAspect="Content" ObjectID="_1735305677" r:id="rId1000"/>
        </w:object>
      </w:r>
    </w:p>
    <w:p w14:paraId="625DC75C" w14:textId="77777777" w:rsidR="00E14754" w:rsidRPr="00F2705F" w:rsidRDefault="00E14754" w:rsidP="00E14754">
      <w:r w:rsidRPr="00F2705F">
        <w:t>Leiten Sie diese Gleichungen her. Nutzen Sie dabei auch die Gleichungen</w:t>
      </w:r>
    </w:p>
    <w:p w14:paraId="42B5F827" w14:textId="77777777" w:rsidR="00E14754" w:rsidRPr="00F2705F" w:rsidRDefault="00E14754" w:rsidP="00E14754">
      <w:r w:rsidRPr="00F2705F">
        <w:rPr>
          <w:position w:val="-24"/>
        </w:rPr>
        <w:object w:dxaOrig="2520" w:dyaOrig="620" w14:anchorId="38C6388C">
          <v:shape id="_x0000_i1348" type="#_x0000_t75" style="width:132pt;height:30pt" o:ole="">
            <v:imagedata r:id="rId1001" o:title=""/>
          </v:shape>
          <o:OLEObject Type="Embed" ProgID="Equation.DSMT4" ShapeID="_x0000_i1348" DrawAspect="Content" ObjectID="_1735305678" r:id="rId1002"/>
        </w:object>
      </w:r>
    </w:p>
    <w:p w14:paraId="59FDC0F0" w14:textId="77777777" w:rsidR="00E14754" w:rsidRPr="00F2705F" w:rsidRDefault="00E14754" w:rsidP="00E14754">
      <w:r w:rsidRPr="003A3790">
        <w:rPr>
          <w:b/>
        </w:rPr>
        <w:t>b)</w:t>
      </w:r>
      <w:r w:rsidRPr="00F2705F">
        <w:t xml:space="preserve"> Unter welcher Bedingung ist die kinetische Energie des Gleiter 1 nach dem Stoß ungefähr Null?</w:t>
      </w:r>
    </w:p>
    <w:p w14:paraId="76DFB00B" w14:textId="77777777" w:rsidR="00E14754" w:rsidRPr="00F2705F" w:rsidRDefault="00E14754" w:rsidP="00E14754"/>
    <w:tbl>
      <w:tblPr>
        <w:tblW w:w="0" w:type="auto"/>
        <w:tblLook w:val="01E0" w:firstRow="1" w:lastRow="1" w:firstColumn="1" w:lastColumn="1" w:noHBand="0" w:noVBand="0"/>
      </w:tblPr>
      <w:tblGrid>
        <w:gridCol w:w="10137"/>
      </w:tblGrid>
      <w:tr w:rsidR="00F2705F" w:rsidRPr="0071784C" w14:paraId="24B2B10D" w14:textId="77777777" w:rsidTr="00290065">
        <w:tc>
          <w:tcPr>
            <w:tcW w:w="10061" w:type="dxa"/>
            <w:shd w:val="clear" w:color="auto" w:fill="auto"/>
          </w:tcPr>
          <w:p w14:paraId="7E7195AC" w14:textId="1D08E13D" w:rsidR="00F2705F" w:rsidRPr="0071784C" w:rsidRDefault="00215B7B" w:rsidP="00F2705F">
            <w:hyperlink r:id="rId1003" w:anchor="m864" w:history="1">
              <w:r w:rsidR="00F2705F" w:rsidRPr="00290065">
                <w:rPr>
                  <w:rStyle w:val="Hyperlink"/>
                  <w:sz w:val="22"/>
                </w:rPr>
                <w:t>864.</w:t>
              </w:r>
            </w:hyperlink>
            <w:r w:rsidR="00F2705F" w:rsidRPr="0071784C">
              <w:t xml:space="preserve"> (LK 2013)</w:t>
            </w:r>
          </w:p>
          <w:p w14:paraId="6687D51A" w14:textId="33B932D3" w:rsidR="00F2705F" w:rsidRPr="0071784C" w:rsidRDefault="00F2705F" w:rsidP="00F2705F">
            <w:r w:rsidRPr="0071784C">
              <w:t xml:space="preserve">Ein Körper 1 bewegt sich waagerecht und trifft vollkommen elastisch auf einen 2. Körper. Von dem Stoßvorgang wird das untenstehende v(t)-Diagramm aufgenommen. </w:t>
            </w:r>
            <w:r w:rsidRPr="0071784C">
              <w:rPr>
                <w:rStyle w:val="rot"/>
              </w:rPr>
              <w:t>In welchem Verhältnis stehen die Massen der beiden Körper?</w:t>
            </w:r>
          </w:p>
          <w:p w14:paraId="04073CC3" w14:textId="77777777" w:rsidR="00F2705F" w:rsidRPr="0071784C" w:rsidRDefault="00F2705F" w:rsidP="00290065">
            <w:pPr>
              <w:widowControl w:val="0"/>
            </w:pPr>
          </w:p>
        </w:tc>
      </w:tr>
      <w:tr w:rsidR="00F2705F" w:rsidRPr="0071784C" w14:paraId="68FBF213" w14:textId="77777777" w:rsidTr="00290065">
        <w:tc>
          <w:tcPr>
            <w:tcW w:w="10061" w:type="dxa"/>
            <w:shd w:val="clear" w:color="auto" w:fill="auto"/>
          </w:tcPr>
          <w:p w14:paraId="763EF9A4" w14:textId="77777777" w:rsidR="00F2705F" w:rsidRPr="0071784C" w:rsidRDefault="00215B7B" w:rsidP="00290065">
            <w:pPr>
              <w:widowControl w:val="0"/>
            </w:pPr>
            <w:r>
              <w:rPr>
                <w:noProof/>
              </w:rPr>
              <w:pict w14:anchorId="2774121A">
                <v:shape id="Bild 232" o:spid="_x0000_i1349" type="#_x0000_t75" alt="m864" style="width:498pt;height:294pt;visibility:visible">
                  <v:imagedata r:id="rId1004" o:title="m864"/>
                </v:shape>
              </w:pict>
            </w:r>
          </w:p>
        </w:tc>
      </w:tr>
    </w:tbl>
    <w:p w14:paraId="2482B984" w14:textId="77777777" w:rsidR="00E14754" w:rsidRPr="00957860" w:rsidRDefault="00E14754" w:rsidP="00E14754">
      <w:pPr>
        <w:widowControl w:val="0"/>
      </w:pPr>
    </w:p>
    <w:p w14:paraId="4613C509" w14:textId="78B59528" w:rsidR="00E14754" w:rsidRDefault="00215B7B" w:rsidP="00E14754">
      <w:pPr>
        <w:widowControl w:val="0"/>
      </w:pPr>
      <w:hyperlink r:id="rId1005" w:anchor="m934" w:history="1">
        <w:r w:rsidR="00593A40" w:rsidRPr="000D3128">
          <w:rPr>
            <w:rStyle w:val="Hyperlink"/>
            <w:sz w:val="22"/>
          </w:rPr>
          <w:t>934.</w:t>
        </w:r>
      </w:hyperlink>
      <w:r w:rsidR="00593A40">
        <w:t xml:space="preserve"> Eine Stahlkugel rollt durch ein leicht geneigtes Rohr </w:t>
      </w:r>
      <w:r w:rsidR="00316AF9">
        <w:t xml:space="preserve">nach unten </w:t>
      </w:r>
      <w:r w:rsidR="00593A40">
        <w:t xml:space="preserve">und </w:t>
      </w:r>
      <w:r w:rsidR="00316AF9">
        <w:t>dann</w:t>
      </w:r>
      <w:r w:rsidR="00593A40">
        <w:t xml:space="preserve"> auf einem waagerechten, glatten Tisch weiter. Kurz nach dem Verlassen des Rohres stößt sie </w:t>
      </w:r>
      <w:r w:rsidR="00316AF9">
        <w:t xml:space="preserve">zentral </w:t>
      </w:r>
      <w:r w:rsidR="00593A40">
        <w:t>auf eine ruhende, gleichgroße</w:t>
      </w:r>
      <w:r w:rsidR="00C86029">
        <w:t xml:space="preserve"> und deutlich leichtere </w:t>
      </w:r>
      <w:r w:rsidR="00316AF9">
        <w:t>Holzkugel. Wie bewegen sich die beiden Kugeln nach dem Stoß weiter?</w:t>
      </w:r>
    </w:p>
    <w:p w14:paraId="7F7ABA11" w14:textId="77777777" w:rsidR="00316AF9" w:rsidRDefault="00316AF9" w:rsidP="00E14754">
      <w:pPr>
        <w:widowControl w:val="0"/>
      </w:pPr>
      <w:r>
        <w:t>a) Beide haben die gleiche Geschwindigkeit, die etwas kleiner ist als die Geschwindigkeit der Stahlkugel vor dem Stoß.</w:t>
      </w:r>
    </w:p>
    <w:p w14:paraId="2241092D" w14:textId="77777777" w:rsidR="00950418" w:rsidRDefault="00950418" w:rsidP="00950418">
      <w:pPr>
        <w:widowControl w:val="0"/>
      </w:pPr>
      <w:r>
        <w:t>b) Beide haben die gleiche Geschwindigkeit, die halb so groß ist wie die Geschwindigkeit der Stahlkugel vor dem Stoß.</w:t>
      </w:r>
    </w:p>
    <w:p w14:paraId="3409C583" w14:textId="77777777" w:rsidR="00316AF9" w:rsidRDefault="00B00652" w:rsidP="00E14754">
      <w:pPr>
        <w:widowControl w:val="0"/>
      </w:pPr>
      <w:r>
        <w:t>c</w:t>
      </w:r>
      <w:r w:rsidR="00316AF9">
        <w:t xml:space="preserve">) Die Stahlkugel behält ihre Geschwindigkeit etwa bei und die Holzkugel bewegt sich etwa </w:t>
      </w:r>
      <w:r w:rsidR="00950418">
        <w:t>mit der doppelten Geschwindigkeit der Stahlkugel weiter.</w:t>
      </w:r>
    </w:p>
    <w:p w14:paraId="75EAF4F9" w14:textId="77777777" w:rsidR="00950418" w:rsidRDefault="00B00652" w:rsidP="00E14754">
      <w:pPr>
        <w:widowControl w:val="0"/>
      </w:pPr>
      <w:r>
        <w:t>d</w:t>
      </w:r>
      <w:r w:rsidR="00950418">
        <w:t>) Die Stahlkugel bleibt stehen und die Holzkugel bewegt sich mit etwa der vierfachen Geschwindigkeit der Stahlkugel weiter.</w:t>
      </w:r>
    </w:p>
    <w:p w14:paraId="51C4F21C" w14:textId="77777777" w:rsidR="00950418" w:rsidRDefault="00950418" w:rsidP="00E14754">
      <w:pPr>
        <w:widowControl w:val="0"/>
      </w:pPr>
    </w:p>
    <w:p w14:paraId="0B890D8B" w14:textId="692821FB" w:rsidR="006075C3" w:rsidRDefault="00215B7B" w:rsidP="00E14754">
      <w:pPr>
        <w:widowControl w:val="0"/>
      </w:pPr>
      <w:hyperlink r:id="rId1006" w:anchor="m941" w:history="1">
        <w:r w:rsidR="006075C3" w:rsidRPr="00874BDD">
          <w:rPr>
            <w:rStyle w:val="Hyperlink"/>
            <w:sz w:val="22"/>
          </w:rPr>
          <w:t>941.</w:t>
        </w:r>
      </w:hyperlink>
      <w:r w:rsidR="006075C3">
        <w:t xml:space="preserve"> (LK 201</w:t>
      </w:r>
      <w:r w:rsidR="00384275">
        <w:t>6</w:t>
      </w:r>
      <w:r w:rsidR="006075C3">
        <w:t>)</w:t>
      </w:r>
    </w:p>
    <w:p w14:paraId="23D93A28" w14:textId="77777777" w:rsidR="006075C3" w:rsidRDefault="006075C3" w:rsidP="00E14754">
      <w:pPr>
        <w:widowControl w:val="0"/>
      </w:pPr>
      <w:r>
        <w:t xml:space="preserve">Während eines Eishockey-Spiels wird der Puck von einem Spieler flach über das Eis geschlagen. Ein Puck ist eine zylinderförmige Hartgummischeibe. </w:t>
      </w:r>
    </w:p>
    <w:p w14:paraId="5F98CDE5" w14:textId="77777777" w:rsidR="006075C3" w:rsidRDefault="006075C3" w:rsidP="00E14754">
      <w:pPr>
        <w:widowControl w:val="0"/>
      </w:pPr>
      <w:r>
        <w:t>In dieser körperbetonten Sportart kommt es häufig sowohl zu provozierten Zusammenstößen zwischen den Spielern als auch zwischen den Spielern und der Bande.</w:t>
      </w:r>
    </w:p>
    <w:p w14:paraId="041FC155" w14:textId="77777777" w:rsidR="002E1C4C" w:rsidRPr="002E1C4C" w:rsidRDefault="006075C3" w:rsidP="00E14754">
      <w:pPr>
        <w:widowControl w:val="0"/>
      </w:pPr>
      <w:r w:rsidRPr="004B0B85">
        <w:rPr>
          <w:b/>
        </w:rPr>
        <w:t>a)</w:t>
      </w:r>
      <w:r w:rsidRPr="002E1C4C">
        <w:t xml:space="preserve"> </w:t>
      </w:r>
      <w:r w:rsidR="002E1C4C" w:rsidRPr="002E1C4C">
        <w:t>Ein Spieler prallt gegen die Bande und ruht.</w:t>
      </w:r>
    </w:p>
    <w:p w14:paraId="51488603" w14:textId="77777777" w:rsidR="002E1C4C" w:rsidRDefault="002E1C4C" w:rsidP="00E14754">
      <w:pPr>
        <w:widowControl w:val="0"/>
      </w:pPr>
      <w:r>
        <w:t xml:space="preserve">Wenden Sie das Newton’sche Grundgesetz </w:t>
      </w:r>
      <w:r w:rsidRPr="002E1C4C">
        <w:rPr>
          <w:position w:val="-22"/>
        </w:rPr>
        <w:object w:dxaOrig="1240" w:dyaOrig="580" w14:anchorId="2AE72E9D">
          <v:shape id="_x0000_i1350" type="#_x0000_t75" style="width:66pt;height:30pt" o:ole="">
            <v:imagedata r:id="rId1007" o:title=""/>
          </v:shape>
          <o:OLEObject Type="Embed" ProgID="Equation.DSMT4" ShapeID="_x0000_i1350" DrawAspect="Content" ObjectID="_1735305679" r:id="rId1008"/>
        </w:object>
      </w:r>
      <w:r>
        <w:t xml:space="preserve"> unter Nutzung der Zusammenhänge zwischen Kraft, Beschleunigung und Impulsänderung auf diesen Vorgang an.</w:t>
      </w:r>
    </w:p>
    <w:p w14:paraId="6649FA67" w14:textId="77777777" w:rsidR="003B617E" w:rsidRDefault="002E1C4C" w:rsidP="00E14754">
      <w:pPr>
        <w:widowControl w:val="0"/>
      </w:pPr>
      <w:r w:rsidRPr="004B0B85">
        <w:rPr>
          <w:b/>
        </w:rPr>
        <w:t>b)</w:t>
      </w:r>
      <w:r w:rsidR="003B617E">
        <w:t xml:space="preserve"> Ein Spieler (105 kg) stößt vollkommen unelastisch mit der Geschwindigkeit 15 km/h auf einen ruhenden Spieler mit 120 kg Masse. Ermitteln Sie den Betrag der Geschwindigkeit, die die beiden Körper unmittelbar nach dem Stoß haben.</w:t>
      </w:r>
    </w:p>
    <w:p w14:paraId="3F182F0A" w14:textId="77777777" w:rsidR="003B617E" w:rsidRDefault="003B617E" w:rsidP="00E14754">
      <w:pPr>
        <w:widowControl w:val="0"/>
      </w:pPr>
      <w:r>
        <w:t>Berechnen Sie den Prozentsatz der Bewegungsenergie, der durch den Stoß entwertet wird.</w:t>
      </w:r>
    </w:p>
    <w:p w14:paraId="1DD16282" w14:textId="77777777" w:rsidR="003B617E" w:rsidRDefault="003B617E" w:rsidP="00E14754">
      <w:pPr>
        <w:widowControl w:val="0"/>
      </w:pPr>
      <w:r w:rsidRPr="004B0B85">
        <w:rPr>
          <w:b/>
        </w:rPr>
        <w:t>c)</w:t>
      </w:r>
      <w:r>
        <w:t xml:space="preserve"> Eine Kraft wirkt kurzzeitig auf den ruhenden Puck. Die während des Kraftstoßes wirkende als konstant angenommene Kraft beträgt 150 N. Der Puck der Masse 163 g erreicht dadurch die maximale Geschwindigkeit 167 km/h</w:t>
      </w:r>
    </w:p>
    <w:p w14:paraId="04BCE0D5" w14:textId="77777777" w:rsidR="003B617E" w:rsidRDefault="003B617E" w:rsidP="00E14754">
      <w:pPr>
        <w:widowControl w:val="0"/>
      </w:pPr>
      <w:r>
        <w:t>Berechnen Sie die Dauer der Krafteinwirkung.</w:t>
      </w:r>
    </w:p>
    <w:p w14:paraId="5D0A096B" w14:textId="77777777" w:rsidR="00874BDD" w:rsidRDefault="00874BDD" w:rsidP="00E14754">
      <w:pPr>
        <w:widowControl w:val="0"/>
      </w:pPr>
      <w:r w:rsidRPr="004B0B85">
        <w:rPr>
          <w:b/>
        </w:rPr>
        <w:t>d)</w:t>
      </w:r>
      <w:r>
        <w:t xml:space="preserve"> Eine Kraft wirkt kurzzeitig auf den ruhenden Puck. Die Kraft wirkt genau 0,05 s und ist während des Kraftstoßes nicht konstant. Der Körper bewegt sich reibungsfrei.</w:t>
      </w:r>
    </w:p>
    <w:p w14:paraId="651836FE" w14:textId="77777777" w:rsidR="00874BDD" w:rsidRDefault="00874BDD" w:rsidP="00E14754">
      <w:pPr>
        <w:widowControl w:val="0"/>
      </w:pPr>
      <w:r>
        <w:t>Eine Messung während des Kraftstoßes ergab das folgende p(t)-Diagramm.</w:t>
      </w:r>
    </w:p>
    <w:p w14:paraId="6D02A867" w14:textId="77777777" w:rsidR="002C03B5" w:rsidRDefault="008B66C6" w:rsidP="00E14754">
      <w:pPr>
        <w:widowControl w:val="0"/>
      </w:pPr>
      <w:r w:rsidRPr="009A6350">
        <w:rPr>
          <w:noProof/>
        </w:rPr>
        <w:object w:dxaOrig="9668" w:dyaOrig="4656" w14:anchorId="01F3F53C">
          <v:shape id="Objekt 234" o:spid="_x0000_i1351" type="#_x0000_t75" style="width:480pt;height:228pt;visibility:visible" o:ole="">
            <v:imagedata r:id="rId1009" o:title=""/>
          </v:shape>
          <o:OLEObject Type="Embed" ProgID="Excel.Sheet.8" ShapeID="Objekt 234" DrawAspect="Content" ObjectID="_1735305680" r:id="rId1010">
            <o:FieldCodes>\s</o:FieldCodes>
          </o:OLEObject>
        </w:object>
      </w:r>
    </w:p>
    <w:p w14:paraId="1A037A78" w14:textId="43AC7D2A" w:rsidR="00486E57" w:rsidRPr="003E7469" w:rsidRDefault="00215B7B" w:rsidP="00E14754">
      <w:pPr>
        <w:widowControl w:val="0"/>
      </w:pPr>
      <w:hyperlink r:id="rId1011" w:history="1">
        <w:r w:rsidR="00486E57" w:rsidRPr="003E7469">
          <w:rPr>
            <w:rStyle w:val="Hyperlink"/>
            <w:sz w:val="22"/>
          </w:rPr>
          <w:t>Diagrammquelle</w:t>
        </w:r>
      </w:hyperlink>
    </w:p>
    <w:p w14:paraId="127E1B99" w14:textId="77777777" w:rsidR="00944870" w:rsidRPr="003E7469" w:rsidRDefault="002C03B5" w:rsidP="00E14754">
      <w:pPr>
        <w:widowControl w:val="0"/>
      </w:pPr>
      <w:r w:rsidRPr="003E7469">
        <w:t xml:space="preserve">Ermitteln Sie die maximale Kraft und skizzieren Sie den Graphen </w:t>
      </w:r>
      <w:r w:rsidR="00A21553" w:rsidRPr="003E7469">
        <w:t xml:space="preserve">F=F(t) für das </w:t>
      </w:r>
      <w:r w:rsidR="00944870" w:rsidRPr="003E7469">
        <w:t>Intervall</w:t>
      </w:r>
      <w:r w:rsidR="00A21553" w:rsidRPr="003E7469">
        <w:rPr>
          <w:position w:val="-10"/>
        </w:rPr>
        <w:object w:dxaOrig="1200" w:dyaOrig="300" w14:anchorId="0713BB1E">
          <v:shape id="_x0000_i1352" type="#_x0000_t75" style="width:60pt;height:12pt" o:ole="">
            <v:imagedata r:id="rId1012" o:title=""/>
          </v:shape>
          <o:OLEObject Type="Embed" ProgID="Equation.DSMT4" ShapeID="_x0000_i1352" DrawAspect="Content" ObjectID="_1735305681" r:id="rId1013"/>
        </w:object>
      </w:r>
      <w:r w:rsidR="00A21553" w:rsidRPr="003E7469">
        <w:t>.</w:t>
      </w:r>
    </w:p>
    <w:p w14:paraId="0AF5736F" w14:textId="77777777" w:rsidR="00944870" w:rsidRPr="003E7469" w:rsidRDefault="00944870" w:rsidP="00E14754">
      <w:pPr>
        <w:widowControl w:val="0"/>
      </w:pPr>
    </w:p>
    <w:p w14:paraId="055A1B4E" w14:textId="4B4A8C13" w:rsidR="00F15385" w:rsidRDefault="00215B7B" w:rsidP="00E14754">
      <w:pPr>
        <w:widowControl w:val="0"/>
      </w:pPr>
      <w:hyperlink r:id="rId1014" w:anchor="m959" w:history="1">
        <w:r w:rsidR="00944870" w:rsidRPr="003E7469">
          <w:rPr>
            <w:rStyle w:val="Hyperlink"/>
            <w:sz w:val="22"/>
          </w:rPr>
          <w:t>9</w:t>
        </w:r>
        <w:r w:rsidR="003E7469" w:rsidRPr="003E7469">
          <w:rPr>
            <w:rStyle w:val="Hyperlink"/>
            <w:sz w:val="22"/>
          </w:rPr>
          <w:t>59</w:t>
        </w:r>
        <w:r w:rsidR="00944870" w:rsidRPr="003E7469">
          <w:rPr>
            <w:rStyle w:val="Hyperlink"/>
            <w:sz w:val="22"/>
          </w:rPr>
          <w:t>.</w:t>
        </w:r>
      </w:hyperlink>
      <w:r w:rsidR="00944870" w:rsidRPr="003E7469">
        <w:t xml:space="preserve"> </w:t>
      </w:r>
      <w:r w:rsidR="003E7469">
        <w:t xml:space="preserve">Ein Schlittschuhläufer mit einer Masse von 75 kg steht auf dem Eis und wirft einen großen Schneeball mit einer Masse von 5 kg in waagerechter Richtung mit einer Geschwindigkeit von 5 m/s weg. </w:t>
      </w:r>
      <w:r w:rsidR="00F15385">
        <w:t xml:space="preserve">Er hält den Ball beim Wurf so, dass der Ball 1m Höhe zur Eisfläche hat. </w:t>
      </w:r>
    </w:p>
    <w:p w14:paraId="6CD638BB" w14:textId="77777777" w:rsidR="00F15385" w:rsidRDefault="00F15385" w:rsidP="00E14754">
      <w:pPr>
        <w:widowControl w:val="0"/>
      </w:pPr>
      <w:r w:rsidRPr="007A20C8">
        <w:rPr>
          <w:b/>
        </w:rPr>
        <w:t>a)</w:t>
      </w:r>
      <w:r>
        <w:t xml:space="preserve"> </w:t>
      </w:r>
      <w:r w:rsidR="003E7469">
        <w:t xml:space="preserve">Welche Strecke gleitet </w:t>
      </w:r>
      <w:r>
        <w:t>d</w:t>
      </w:r>
      <w:r w:rsidR="003E7469">
        <w:t xml:space="preserve">er </w:t>
      </w:r>
      <w:r>
        <w:t xml:space="preserve">Schlittschuhläufer </w:t>
      </w:r>
      <w:r w:rsidR="003E7469">
        <w:t>durch diesen Stoß zurück, wenn die Reibungszahl der Schlittschuhe auf Eis 0,02 beträgt?</w:t>
      </w:r>
      <w:r w:rsidR="007A20C8">
        <w:t xml:space="preserve"> (5)</w:t>
      </w:r>
      <w:r w:rsidR="003E7469">
        <w:t xml:space="preserve"> </w:t>
      </w:r>
    </w:p>
    <w:p w14:paraId="714B3D04" w14:textId="77777777" w:rsidR="00701FB9" w:rsidRDefault="00F15385" w:rsidP="00E14754">
      <w:pPr>
        <w:widowControl w:val="0"/>
      </w:pPr>
      <w:r w:rsidRPr="007A20C8">
        <w:rPr>
          <w:b/>
        </w:rPr>
        <w:t>b)</w:t>
      </w:r>
      <w:r>
        <w:t xml:space="preserve"> Wie weit fliegt der Ball, bis er auf dem Eis aufschlägt?</w:t>
      </w:r>
      <w:r w:rsidR="007A20C8">
        <w:t xml:space="preserve"> (2)</w:t>
      </w:r>
    </w:p>
    <w:p w14:paraId="6E70AF9F" w14:textId="77777777" w:rsidR="00701FB9" w:rsidRDefault="00701FB9" w:rsidP="00E14754">
      <w:pPr>
        <w:widowControl w:val="0"/>
      </w:pPr>
    </w:p>
    <w:p w14:paraId="740E59A0" w14:textId="05EC8A40" w:rsidR="00701FB9" w:rsidRDefault="00215B7B" w:rsidP="00E14754">
      <w:pPr>
        <w:widowControl w:val="0"/>
      </w:pPr>
      <w:hyperlink r:id="rId1015" w:anchor="m962" w:history="1">
        <w:r w:rsidR="00701FB9" w:rsidRPr="00753EFB">
          <w:rPr>
            <w:rStyle w:val="Hyperlink"/>
            <w:sz w:val="22"/>
          </w:rPr>
          <w:t>962.</w:t>
        </w:r>
      </w:hyperlink>
      <w:r w:rsidR="00701FB9">
        <w:t xml:space="preserve"> </w:t>
      </w:r>
      <w:r w:rsidR="00A44F34">
        <w:t>(LK, ohne Hilfsmittel)</w:t>
      </w:r>
      <w:r w:rsidR="00F85584">
        <w:t xml:space="preserve"> </w:t>
      </w:r>
      <w:r w:rsidR="00701FB9">
        <w:t xml:space="preserve">Ein PKW mit einer Masse vom 1000 kg fährt </w:t>
      </w:r>
      <w:r w:rsidR="007B1901">
        <w:t xml:space="preserve">ungebremst </w:t>
      </w:r>
      <w:r w:rsidR="00701FB9">
        <w:t xml:space="preserve">mit einer Geschwindigkeit von 10 m/s auf einen vor ihm fahrenden Transporter auf. Der Transporter hat eine Masse von 2t und bewegt sich aufgrund von zähfließendem Verkehr nur mit einer Geschwindigkeit von 5 m/s. Beide Fahrzeuge verkeilen sich ineinander und bewegen sich gemeinsam weiter. </w:t>
      </w:r>
    </w:p>
    <w:p w14:paraId="65913A7F" w14:textId="427D43BD" w:rsidR="007B1901" w:rsidRDefault="007B1901" w:rsidP="00E14754">
      <w:pPr>
        <w:widowControl w:val="0"/>
      </w:pPr>
      <w:r w:rsidRPr="00753EFB">
        <w:rPr>
          <w:b/>
        </w:rPr>
        <w:t>a)</w:t>
      </w:r>
      <w:r>
        <w:t xml:space="preserve"> Berechnen Sie die Geschwindigkeit, mit der sich die beiden Fahrzeuge nach dem Unfall gemeinsam weiterbewegen.</w:t>
      </w:r>
    </w:p>
    <w:p w14:paraId="0F7DFF38" w14:textId="77777777" w:rsidR="006450D9" w:rsidRDefault="007B1901" w:rsidP="00E14754">
      <w:pPr>
        <w:widowControl w:val="0"/>
      </w:pPr>
      <w:r w:rsidRPr="00753EFB">
        <w:rPr>
          <w:b/>
        </w:rPr>
        <w:t>b)</w:t>
      </w:r>
      <w:r>
        <w:t xml:space="preserve"> Skizzieren Sie den Vorgang in einem v(t)-Diagramm. In der Darstellung sollen die Geschwindigkeiten vor und nach dem Unfall dargestellt werden.</w:t>
      </w:r>
    </w:p>
    <w:p w14:paraId="6FB4BC17" w14:textId="77777777" w:rsidR="006450D9" w:rsidRDefault="006450D9" w:rsidP="00E14754">
      <w:pPr>
        <w:widowControl w:val="0"/>
      </w:pPr>
    </w:p>
    <w:tbl>
      <w:tblPr>
        <w:tblW w:w="0" w:type="auto"/>
        <w:tblLook w:val="04A0" w:firstRow="1" w:lastRow="0" w:firstColumn="1" w:lastColumn="0" w:noHBand="0" w:noVBand="1"/>
      </w:tblPr>
      <w:tblGrid>
        <w:gridCol w:w="10061"/>
      </w:tblGrid>
      <w:tr w:rsidR="00AC0EFD" w:rsidRPr="0071784C" w14:paraId="48034DF9" w14:textId="77777777" w:rsidTr="00D26EB7">
        <w:tc>
          <w:tcPr>
            <w:tcW w:w="10061" w:type="dxa"/>
            <w:shd w:val="clear" w:color="auto" w:fill="auto"/>
          </w:tcPr>
          <w:p w14:paraId="03A0B9C4" w14:textId="5E806874" w:rsidR="00AC0EFD" w:rsidRPr="0071784C" w:rsidRDefault="00215B7B" w:rsidP="00D26EB7">
            <w:pPr>
              <w:widowControl w:val="0"/>
            </w:pPr>
            <w:hyperlink r:id="rId1016" w:anchor="m969" w:history="1">
              <w:r w:rsidR="00AC0EFD" w:rsidRPr="00D26EB7">
                <w:rPr>
                  <w:rStyle w:val="Hyperlink"/>
                  <w:sz w:val="22"/>
                </w:rPr>
                <w:t>969.</w:t>
              </w:r>
            </w:hyperlink>
            <w:r w:rsidR="00AC0EFD" w:rsidRPr="0071784C">
              <w:t xml:space="preserve"> Ein </w:t>
            </w:r>
            <w:r w:rsidR="006C45BE" w:rsidRPr="0071784C">
              <w:t>Wagen 1</w:t>
            </w:r>
            <w:r w:rsidR="00AC0EFD" w:rsidRPr="0071784C">
              <w:t xml:space="preserve"> der Masse m</w:t>
            </w:r>
            <w:r w:rsidR="00AC0EFD" w:rsidRPr="0071784C">
              <w:rPr>
                <w:vertAlign w:val="subscript"/>
              </w:rPr>
              <w:t>1</w:t>
            </w:r>
            <w:r w:rsidR="00AC0EFD" w:rsidRPr="0071784C">
              <w:t xml:space="preserve"> stößt zentral auf einen ruhenden</w:t>
            </w:r>
            <w:r w:rsidR="006C45BE" w:rsidRPr="0071784C">
              <w:t xml:space="preserve"> Wagen 2</w:t>
            </w:r>
            <w:r w:rsidR="00AC0EFD" w:rsidRPr="0071784C">
              <w:t xml:space="preserve"> der Masse m</w:t>
            </w:r>
            <w:r w:rsidR="00AC0EFD" w:rsidRPr="0071784C">
              <w:rPr>
                <w:vertAlign w:val="subscript"/>
              </w:rPr>
              <w:t>2</w:t>
            </w:r>
            <w:r w:rsidR="00AC0EFD" w:rsidRPr="0071784C">
              <w:t xml:space="preserve">. Nach dem elastischen Stoß bewegt sich der </w:t>
            </w:r>
            <w:r w:rsidR="006C45BE" w:rsidRPr="0071784C">
              <w:t>Wagen</w:t>
            </w:r>
            <w:r w:rsidR="00AC0EFD" w:rsidRPr="0071784C">
              <w:t xml:space="preserve"> 1 mit 2/3 seiner ursprünglichen Geschwindigkeit weiter. Um wieviel ist der </w:t>
            </w:r>
            <w:r w:rsidR="006C45BE" w:rsidRPr="0071784C">
              <w:t>Wagen</w:t>
            </w:r>
            <w:r w:rsidR="00AC0EFD" w:rsidRPr="0071784C">
              <w:t xml:space="preserve"> 1 schwerer als der </w:t>
            </w:r>
            <w:r w:rsidR="006C45BE" w:rsidRPr="0071784C">
              <w:t>Wagen</w:t>
            </w:r>
            <w:r w:rsidR="00AC0EFD" w:rsidRPr="0071784C">
              <w:t xml:space="preserve"> 2?</w:t>
            </w:r>
            <w:r w:rsidR="006C45BE" w:rsidRPr="0071784C">
              <w:br/>
              <w:t>(Alles ist glatt und prima geölt, so dass die Reibung vernachlässigt werden kann.)</w:t>
            </w:r>
          </w:p>
        </w:tc>
      </w:tr>
      <w:tr w:rsidR="00AC0EFD" w:rsidRPr="0071784C" w14:paraId="5C40094E" w14:textId="77777777" w:rsidTr="00D26EB7">
        <w:tc>
          <w:tcPr>
            <w:tcW w:w="10061" w:type="dxa"/>
            <w:shd w:val="clear" w:color="auto" w:fill="auto"/>
          </w:tcPr>
          <w:p w14:paraId="41D32505" w14:textId="77777777" w:rsidR="00AC0EFD" w:rsidRPr="0071784C" w:rsidRDefault="00215B7B" w:rsidP="00D26EB7">
            <w:pPr>
              <w:widowControl w:val="0"/>
              <w:tabs>
                <w:tab w:val="left" w:pos="8940"/>
              </w:tabs>
            </w:pPr>
            <w:r>
              <w:rPr>
                <w:noProof/>
              </w:rPr>
              <w:pict w14:anchorId="1AFE29D9">
                <v:shape id="Bild 236" o:spid="_x0000_i1353" type="#_x0000_t75" alt="m969" style="width:390pt;height:186pt;visibility:visible">
                  <v:imagedata r:id="rId1017" o:title="m969"/>
                </v:shape>
              </w:pict>
            </w:r>
            <w:r w:rsidR="00AC0EFD" w:rsidRPr="0071784C">
              <w:tab/>
            </w:r>
          </w:p>
        </w:tc>
      </w:tr>
    </w:tbl>
    <w:p w14:paraId="1FB1E309" w14:textId="7F34149C" w:rsidR="00B124EA" w:rsidRDefault="00593A40" w:rsidP="00E14754">
      <w:pPr>
        <w:widowControl w:val="0"/>
      </w:pPr>
      <w:r w:rsidRPr="003E7469">
        <w:br/>
      </w:r>
      <w:hyperlink r:id="rId1018" w:anchor="m977" w:history="1">
        <w:r w:rsidR="00B124EA" w:rsidRPr="00083B2B">
          <w:rPr>
            <w:rStyle w:val="Hyperlink"/>
            <w:sz w:val="22"/>
          </w:rPr>
          <w:t>977.</w:t>
        </w:r>
      </w:hyperlink>
    </w:p>
    <w:p w14:paraId="065F80C1" w14:textId="77777777" w:rsidR="00B124EA" w:rsidRDefault="00B124EA" w:rsidP="00E14754">
      <w:pPr>
        <w:widowControl w:val="0"/>
      </w:pPr>
      <w:r w:rsidRPr="00B124EA">
        <w:t>Ein Auto mit der Masse 1,1 t fährt mit unbekannter Geschwindigkeit auf ein 500 kg schweres Hindernis. Nach dem Zusammenstoß schiebt das Auto das Hindernis vor sich her und kommt nach 7</w:t>
      </w:r>
      <w:r w:rsidR="00083B2B">
        <w:t>,0</w:t>
      </w:r>
      <w:r w:rsidRPr="00B124EA">
        <w:t>m zum Stehen. Nehmen Sie an, dass der Reibungskoeffizient nach dem Zusammenstoß für das Auto 0 ist und 0,2 für das Hindernis. Mit welcher Geschwindigkeit hat das Auto das Hindernis angefahren?</w:t>
      </w:r>
    </w:p>
    <w:p w14:paraId="18DB0D3C" w14:textId="77777777" w:rsidR="00430B16" w:rsidRDefault="00430B16" w:rsidP="00E14754">
      <w:pPr>
        <w:widowControl w:val="0"/>
      </w:pPr>
    </w:p>
    <w:tbl>
      <w:tblPr>
        <w:tblW w:w="0" w:type="auto"/>
        <w:tblLook w:val="04A0" w:firstRow="1" w:lastRow="0" w:firstColumn="1" w:lastColumn="0" w:noHBand="0" w:noVBand="1"/>
      </w:tblPr>
      <w:tblGrid>
        <w:gridCol w:w="5030"/>
        <w:gridCol w:w="5031"/>
      </w:tblGrid>
      <w:tr w:rsidR="009475D9" w:rsidRPr="0071784C" w14:paraId="512F0FDE" w14:textId="77777777" w:rsidTr="006F4032">
        <w:tc>
          <w:tcPr>
            <w:tcW w:w="10061" w:type="dxa"/>
            <w:gridSpan w:val="2"/>
            <w:shd w:val="clear" w:color="auto" w:fill="auto"/>
          </w:tcPr>
          <w:p w14:paraId="26977537" w14:textId="0C07A926" w:rsidR="009475D9" w:rsidRPr="0071784C" w:rsidRDefault="00215B7B" w:rsidP="006F4032">
            <w:pPr>
              <w:widowControl w:val="0"/>
            </w:pPr>
            <w:hyperlink r:id="rId1019" w:anchor="m987" w:history="1">
              <w:r w:rsidR="009475D9" w:rsidRPr="006F4032">
                <w:rPr>
                  <w:rStyle w:val="Hyperlink"/>
                  <w:sz w:val="22"/>
                </w:rPr>
                <w:t>987.</w:t>
              </w:r>
            </w:hyperlink>
            <w:r w:rsidR="009475D9" w:rsidRPr="0071784C">
              <w:t xml:space="preserve"> Trifft ein Ball auf unter einem Winkel </w:t>
            </w:r>
            <w:r w:rsidR="009475D9" w:rsidRPr="0071784C">
              <w:rPr>
                <w:rFonts w:ascii="Symbol" w:hAnsi="Symbol"/>
              </w:rPr>
              <w:t></w:t>
            </w:r>
            <w:r w:rsidR="009475D9" w:rsidRPr="0071784C">
              <w:t xml:space="preserve"> auf eine Wand, so wird er mit dem gleich großen Winkel </w:t>
            </w:r>
            <w:r w:rsidR="009475D9" w:rsidRPr="0071784C">
              <w:rPr>
                <w:rFonts w:ascii="Symbol" w:hAnsi="Symbol"/>
              </w:rPr>
              <w:t></w:t>
            </w:r>
            <w:r w:rsidR="009475D9" w:rsidRPr="0071784C">
              <w:t>‘ reflektiert. Soweit die Theorie. Wie sieht es aber in der Realität unter Berücksichtigung der unvermeidlichen Reibungsverluste auf?</w:t>
            </w:r>
            <w:r w:rsidR="00C76581" w:rsidRPr="0071784C">
              <w:t xml:space="preserve"> Wie verhält sich der Reflexionswinkel im Vergleich zum Einfallswinkel?</w:t>
            </w:r>
          </w:p>
          <w:p w14:paraId="1B787E39" w14:textId="77777777" w:rsidR="00C76581" w:rsidRPr="0071784C" w:rsidRDefault="00C76581" w:rsidP="006F4032">
            <w:pPr>
              <w:widowControl w:val="0"/>
            </w:pPr>
            <w:r w:rsidRPr="0071784C">
              <w:t>a) Er ist kleiner.</w:t>
            </w:r>
          </w:p>
          <w:p w14:paraId="788F0FDE" w14:textId="77777777" w:rsidR="00C76581" w:rsidRPr="0071784C" w:rsidRDefault="00C76581" w:rsidP="006F4032">
            <w:pPr>
              <w:widowControl w:val="0"/>
            </w:pPr>
            <w:r w:rsidRPr="0071784C">
              <w:t>b) Es ist genau so groß.</w:t>
            </w:r>
          </w:p>
          <w:p w14:paraId="2360BC93" w14:textId="77777777" w:rsidR="00C76581" w:rsidRPr="0071784C" w:rsidRDefault="00C76581" w:rsidP="006F4032">
            <w:pPr>
              <w:widowControl w:val="0"/>
            </w:pPr>
            <w:r w:rsidRPr="0071784C">
              <w:t>c) Er ist größer.</w:t>
            </w:r>
          </w:p>
        </w:tc>
      </w:tr>
      <w:tr w:rsidR="009475D9" w:rsidRPr="0071784C" w14:paraId="6CB0BE53" w14:textId="77777777" w:rsidTr="006F4032">
        <w:tc>
          <w:tcPr>
            <w:tcW w:w="5030" w:type="dxa"/>
            <w:shd w:val="clear" w:color="auto" w:fill="auto"/>
          </w:tcPr>
          <w:p w14:paraId="1580A7E5" w14:textId="77777777" w:rsidR="009475D9" w:rsidRPr="0071784C" w:rsidRDefault="00215B7B" w:rsidP="006F4032">
            <w:pPr>
              <w:widowControl w:val="0"/>
            </w:pPr>
            <w:r>
              <w:pict w14:anchorId="239819EE">
                <v:shape id="_x0000_i1354" type="#_x0000_t75" style="width:222pt;height:2in">
                  <v:imagedata r:id="rId1020" o:title="m987_1"/>
                </v:shape>
              </w:pict>
            </w:r>
          </w:p>
        </w:tc>
        <w:tc>
          <w:tcPr>
            <w:tcW w:w="5031" w:type="dxa"/>
            <w:shd w:val="clear" w:color="auto" w:fill="auto"/>
          </w:tcPr>
          <w:p w14:paraId="03B5B36B" w14:textId="77777777" w:rsidR="009475D9" w:rsidRPr="0071784C" w:rsidRDefault="00215B7B" w:rsidP="006F4032">
            <w:pPr>
              <w:widowControl w:val="0"/>
            </w:pPr>
            <w:r>
              <w:pict w14:anchorId="1D277B38">
                <v:shape id="_x0000_i1355" type="#_x0000_t75" style="width:240pt;height:168pt">
                  <v:imagedata r:id="rId1021" o:title="m987_2"/>
                </v:shape>
              </w:pict>
            </w:r>
          </w:p>
        </w:tc>
      </w:tr>
    </w:tbl>
    <w:p w14:paraId="538267AB" w14:textId="77777777" w:rsidR="00430B16" w:rsidRPr="003E7469" w:rsidRDefault="00430B16" w:rsidP="00E14754">
      <w:pPr>
        <w:widowControl w:val="0"/>
      </w:pPr>
    </w:p>
    <w:p w14:paraId="4CCFEC27" w14:textId="77777777" w:rsidR="00593A40" w:rsidRDefault="00593A40" w:rsidP="00E14754">
      <w:pPr>
        <w:widowControl w:val="0"/>
      </w:pPr>
    </w:p>
    <w:tbl>
      <w:tblPr>
        <w:tblW w:w="0" w:type="auto"/>
        <w:tblLook w:val="04A0" w:firstRow="1" w:lastRow="0" w:firstColumn="1" w:lastColumn="0" w:noHBand="0" w:noVBand="1"/>
      </w:tblPr>
      <w:tblGrid>
        <w:gridCol w:w="10061"/>
      </w:tblGrid>
      <w:tr w:rsidR="00174481" w:rsidRPr="0071784C" w14:paraId="1D0AA587" w14:textId="77777777" w:rsidTr="00F043FB">
        <w:tc>
          <w:tcPr>
            <w:tcW w:w="10061" w:type="dxa"/>
            <w:shd w:val="clear" w:color="auto" w:fill="auto"/>
          </w:tcPr>
          <w:p w14:paraId="5FA3769F" w14:textId="1CF0CFAD" w:rsidR="00174481" w:rsidRPr="0071784C" w:rsidRDefault="00215B7B" w:rsidP="00F043FB">
            <w:pPr>
              <w:widowControl w:val="0"/>
            </w:pPr>
            <w:hyperlink r:id="rId1022" w:anchor="m1006" w:history="1">
              <w:r w:rsidR="007A7070" w:rsidRPr="00F043FB">
                <w:rPr>
                  <w:rStyle w:val="Hyperlink"/>
                  <w:sz w:val="22"/>
                </w:rPr>
                <w:t>1006.</w:t>
              </w:r>
            </w:hyperlink>
            <w:r w:rsidR="007A7070" w:rsidRPr="0071784C">
              <w:t xml:space="preserve"> Auf einer horizontalen Luftkissenbahn befinden sich zwei Gleiter. Gleiter 1 hat eine Masse von 400 g und Gleiter 2 von 600 g. Am Gleiter 1 befindet sich ein Stück Knetmasse, so dass die Gleiter nach einem Stoß zusammen weiterfahren.</w:t>
            </w:r>
          </w:p>
        </w:tc>
      </w:tr>
      <w:tr w:rsidR="00174481" w:rsidRPr="0071784C" w14:paraId="213DF8F6" w14:textId="77777777" w:rsidTr="00F043FB">
        <w:tc>
          <w:tcPr>
            <w:tcW w:w="10061" w:type="dxa"/>
            <w:shd w:val="clear" w:color="auto" w:fill="auto"/>
          </w:tcPr>
          <w:p w14:paraId="3C7CF7DF" w14:textId="77777777" w:rsidR="00174481" w:rsidRPr="0071784C" w:rsidRDefault="00215B7B" w:rsidP="00F043FB">
            <w:pPr>
              <w:widowControl w:val="0"/>
            </w:pPr>
            <w:r>
              <w:pict w14:anchorId="0EAED492">
                <v:shape id="_x0000_i1356" type="#_x0000_t75" style="width:468pt;height:66pt">
                  <v:imagedata r:id="rId1023" o:title="m1006_1"/>
                </v:shape>
              </w:pict>
            </w:r>
          </w:p>
        </w:tc>
      </w:tr>
    </w:tbl>
    <w:p w14:paraId="6184ABC3" w14:textId="77777777" w:rsidR="00766911" w:rsidRDefault="00766911" w:rsidP="00E14754">
      <w:pPr>
        <w:widowControl w:val="0"/>
      </w:pPr>
      <w:r>
        <w:t>Gehen Sie bei allen Lösungen immer vom Impulserhaltungssatz aus.</w:t>
      </w:r>
    </w:p>
    <w:p w14:paraId="39BE5319" w14:textId="77777777" w:rsidR="00174481" w:rsidRDefault="006372ED" w:rsidP="00E14754">
      <w:pPr>
        <w:widowControl w:val="0"/>
      </w:pPr>
      <w:r w:rsidRPr="00766911">
        <w:rPr>
          <w:b/>
        </w:rPr>
        <w:t>a)</w:t>
      </w:r>
      <w:r>
        <w:t xml:space="preserve"> Gleiter 2 fährt auf den ruhenden Gleiter 1 auf. Beide bewegen sich mit dem Geschwindigkeitsbetrag von </w:t>
      </w:r>
      <w:r w:rsidRPr="006372ED">
        <w:rPr>
          <w:position w:val="-24"/>
        </w:rPr>
        <w:object w:dxaOrig="780" w:dyaOrig="620" w14:anchorId="641DB03A">
          <v:shape id="_x0000_i1357" type="#_x0000_t75" style="width:36pt;height:30pt" o:ole="">
            <v:imagedata r:id="rId1024" o:title=""/>
          </v:shape>
          <o:OLEObject Type="Embed" ProgID="Equation.DSMT4" ShapeID="_x0000_i1357" DrawAspect="Content" ObjectID="_1735305682" r:id="rId1025"/>
        </w:object>
      </w:r>
      <w:r>
        <w:t xml:space="preserve"> weiter.</w:t>
      </w:r>
    </w:p>
    <w:p w14:paraId="5586B834" w14:textId="77777777" w:rsidR="006372ED" w:rsidRDefault="006372ED" w:rsidP="00E14754">
      <w:pPr>
        <w:widowControl w:val="0"/>
      </w:pPr>
      <w:r>
        <w:t>Berechnen Sie den Geschwindigkeitsbetrag des Gleiters 2 vor dem Stoß.</w:t>
      </w:r>
    </w:p>
    <w:p w14:paraId="2C557FBA" w14:textId="77777777" w:rsidR="00DA60B9" w:rsidRDefault="00DA60B9" w:rsidP="00E14754">
      <w:pPr>
        <w:widowControl w:val="0"/>
      </w:pPr>
      <w:r w:rsidRPr="00751416">
        <w:rPr>
          <w:b/>
        </w:rPr>
        <w:t>b)</w:t>
      </w:r>
      <w:r>
        <w:t xml:space="preserve"> Man lässt nun den Gleiter 1 mit einem Geschwindigkeitsbetrag von </w:t>
      </w:r>
      <w:r w:rsidRPr="00DA60B9">
        <w:rPr>
          <w:position w:val="-24"/>
        </w:rPr>
        <w:object w:dxaOrig="780" w:dyaOrig="620" w14:anchorId="61FE98B1">
          <v:shape id="_x0000_i1358" type="#_x0000_t75" style="width:36pt;height:30pt" o:ole="">
            <v:imagedata r:id="rId1026" o:title=""/>
          </v:shape>
          <o:OLEObject Type="Embed" ProgID="Equation.DSMT4" ShapeID="_x0000_i1358" DrawAspect="Content" ObjectID="_1735305683" r:id="rId1027"/>
        </w:object>
      </w:r>
      <w:r>
        <w:t xml:space="preserve"> nach rechts und den Gleiter 2 mit </w:t>
      </w:r>
      <w:r w:rsidRPr="00DA60B9">
        <w:rPr>
          <w:position w:val="-24"/>
        </w:rPr>
        <w:object w:dxaOrig="800" w:dyaOrig="620" w14:anchorId="7F34AAF1">
          <v:shape id="_x0000_i1359" type="#_x0000_t75" style="width:42pt;height:30pt" o:ole="">
            <v:imagedata r:id="rId1028" o:title=""/>
          </v:shape>
          <o:OLEObject Type="Embed" ProgID="Equation.DSMT4" ShapeID="_x0000_i1359" DrawAspect="Content" ObjectID="_1735305684" r:id="rId1029"/>
        </w:object>
      </w:r>
      <w:r>
        <w:t xml:space="preserve"> nach links fahren.</w:t>
      </w:r>
    </w:p>
    <w:p w14:paraId="6711DE6E" w14:textId="77777777" w:rsidR="00DA60B9" w:rsidRDefault="00DA60B9" w:rsidP="00E14754">
      <w:pPr>
        <w:widowControl w:val="0"/>
      </w:pPr>
      <w:r>
        <w:t>Mit welchen Geschwindigkeitsbetrag bewegen sich die Gleiter nach dem Zusammenstoß weiter? In welche Richtung fahren sie?</w:t>
      </w:r>
    </w:p>
    <w:p w14:paraId="338F1653" w14:textId="77777777" w:rsidR="00324F9E" w:rsidRDefault="00324F9E" w:rsidP="00E14754">
      <w:pPr>
        <w:widowControl w:val="0"/>
      </w:pPr>
    </w:p>
    <w:p w14:paraId="13584B5E" w14:textId="77777777" w:rsidR="00324F9E" w:rsidRDefault="00324F9E" w:rsidP="00E14754">
      <w:pPr>
        <w:widowControl w:val="0"/>
      </w:pPr>
      <w:r w:rsidRPr="00324F9E">
        <w:rPr>
          <w:b/>
        </w:rPr>
        <w:t>c)</w:t>
      </w:r>
      <w:r>
        <w:t xml:space="preserve"> Der Gleiter 1 bewegt sich mit </w:t>
      </w:r>
      <w:r w:rsidRPr="00324F9E">
        <w:rPr>
          <w:position w:val="-24"/>
        </w:rPr>
        <w:object w:dxaOrig="800" w:dyaOrig="620" w14:anchorId="228EEE4B">
          <v:shape id="_x0000_i1360" type="#_x0000_t75" style="width:42pt;height:30pt" o:ole="">
            <v:imagedata r:id="rId1030" o:title=""/>
          </v:shape>
          <o:OLEObject Type="Embed" ProgID="Equation.DSMT4" ShapeID="_x0000_i1360" DrawAspect="Content" ObjectID="_1735305685" r:id="rId1031"/>
        </w:object>
      </w:r>
      <w:r>
        <w:t xml:space="preserve"> nach rechts. Mit welchem Geschwindigkeitsbetrag muss sich der 2. Gleiter nach links bewegen, damit die Gleiter nach dem Stoß stehen bleiben?</w:t>
      </w:r>
    </w:p>
    <w:p w14:paraId="3D500720" w14:textId="77777777" w:rsidR="00324F9E" w:rsidRDefault="00324F9E" w:rsidP="00E14754">
      <w:pPr>
        <w:widowControl w:val="0"/>
      </w:pPr>
    </w:p>
    <w:p w14:paraId="422E3662" w14:textId="77777777" w:rsidR="00324F9E" w:rsidRDefault="00324F9E" w:rsidP="00E14754">
      <w:pPr>
        <w:widowControl w:val="0"/>
      </w:pPr>
      <w:r w:rsidRPr="008F0015">
        <w:rPr>
          <w:b/>
        </w:rPr>
        <w:t>d)</w:t>
      </w:r>
      <w:r>
        <w:t xml:space="preserve"> Beim letzten Versuch dauert der Zusammenstoß 0,05 s. Das heißt, diese Zeit vergeht vom ersten Berühren der beiden Gleiter bis zum Stillstand. </w:t>
      </w:r>
      <w:r>
        <w:br/>
        <w:t>Welche Kraft wirkt während dieser Stoßzeit auf Gleiter 1 und welche Kraft auf Gleiter 2?</w:t>
      </w:r>
    </w:p>
    <w:p w14:paraId="01E92CB1" w14:textId="77777777" w:rsidR="00324F9E" w:rsidRDefault="00324F9E" w:rsidP="00E14754">
      <w:pPr>
        <w:widowControl w:val="0"/>
      </w:pPr>
    </w:p>
    <w:p w14:paraId="696422AB" w14:textId="5D5BF484" w:rsidR="005C11FB" w:rsidRDefault="00215B7B" w:rsidP="00E14754">
      <w:pPr>
        <w:widowControl w:val="0"/>
      </w:pPr>
      <w:hyperlink r:id="rId1032" w:anchor="m1024" w:history="1">
        <w:r w:rsidR="005C11FB" w:rsidRPr="005C11FB">
          <w:rPr>
            <w:rStyle w:val="Hyperlink"/>
            <w:sz w:val="22"/>
          </w:rPr>
          <w:t>1024.</w:t>
        </w:r>
      </w:hyperlink>
      <w:r w:rsidR="005C11FB" w:rsidRPr="005C11FB">
        <w:t xml:space="preserve"> Eine Kugel der Masse 2,0 kg stößt mit 8,0 m/s zentral auf eine ruhende Kugel unbekannter Masse. Nach dem vollkommen elastischen Stoß bewegen sich die beiden Kugeln mit je 4,0 m/s in entgegengesetzte Richtung. Bestimmen Sie die Masse der zweiten Kugel! </w:t>
      </w:r>
    </w:p>
    <w:p w14:paraId="4192E5F2" w14:textId="77777777" w:rsidR="00074700" w:rsidRPr="00074700" w:rsidRDefault="00074700" w:rsidP="00E14754">
      <w:pPr>
        <w:widowControl w:val="0"/>
      </w:pPr>
    </w:p>
    <w:p w14:paraId="3B8C4E01" w14:textId="2BC04F89" w:rsidR="00074700" w:rsidRDefault="00215B7B" w:rsidP="00E14754">
      <w:pPr>
        <w:widowControl w:val="0"/>
      </w:pPr>
      <w:hyperlink r:id="rId1033" w:anchor="m1031" w:history="1">
        <w:r w:rsidR="00074700" w:rsidRPr="00074700">
          <w:rPr>
            <w:rStyle w:val="Hyperlink"/>
            <w:sz w:val="22"/>
          </w:rPr>
          <w:t>1031.</w:t>
        </w:r>
      </w:hyperlink>
      <w:r w:rsidR="00074700" w:rsidRPr="00074700">
        <w:t xml:space="preserve"> Eine Stahlkugel hat die Masse m</w:t>
      </w:r>
      <w:r w:rsidR="00074700" w:rsidRPr="00074700">
        <w:rPr>
          <w:vertAlign w:val="subscript"/>
        </w:rPr>
        <w:t>1</w:t>
      </w:r>
      <w:r w:rsidR="00074700" w:rsidRPr="00074700">
        <w:t>. Sie stößt mit der Geschwindigkeit v</w:t>
      </w:r>
      <w:r w:rsidR="00074700" w:rsidRPr="00074700">
        <w:rPr>
          <w:vertAlign w:val="subscript"/>
        </w:rPr>
        <w:t>1</w:t>
      </w:r>
      <w:r w:rsidR="00074700" w:rsidRPr="00074700">
        <w:t xml:space="preserve"> gerade, zentral und elastisch auf eine ruhende Glaskugel</w:t>
      </w:r>
      <w:r w:rsidR="00D11CB2">
        <w:t>, die ein Drittel der Masse der Stahlkugel hat</w:t>
      </w:r>
      <w:r w:rsidR="00A451C1">
        <w:t xml:space="preserve">. </w:t>
      </w:r>
      <w:r w:rsidR="00074700" w:rsidRPr="00074700">
        <w:t>Nach dem Stoß bewegt sich die Glaskugel mit 9m/s. Berechnen Sie die Geschwindigkeiten der Stahlkugel vor und nach dem Stoß.</w:t>
      </w:r>
    </w:p>
    <w:p w14:paraId="3F6818DA" w14:textId="178E3372" w:rsidR="00AB4246" w:rsidRDefault="00AB4246" w:rsidP="00E14754">
      <w:pPr>
        <w:widowControl w:val="0"/>
      </w:pPr>
    </w:p>
    <w:p w14:paraId="4558647F" w14:textId="0BB7FD9C" w:rsidR="00AB4246" w:rsidRDefault="00215B7B" w:rsidP="00E14754">
      <w:pPr>
        <w:widowControl w:val="0"/>
      </w:pPr>
      <w:hyperlink r:id="rId1034" w:anchor="m1040" w:history="1">
        <w:r w:rsidR="00AB4246" w:rsidRPr="005F7EF3">
          <w:rPr>
            <w:rStyle w:val="Hyperlink"/>
            <w:sz w:val="22"/>
          </w:rPr>
          <w:t>1040.</w:t>
        </w:r>
      </w:hyperlink>
    </w:p>
    <w:p w14:paraId="65F9292A" w14:textId="2E4B6976" w:rsidR="00AB4246" w:rsidRDefault="004E7FC7" w:rsidP="00E14754">
      <w:pPr>
        <w:widowControl w:val="0"/>
      </w:pPr>
      <w:r>
        <w:t>Bei einem Radrennen rollt der Fahrer 1 mit der Geschwindigkeit v</w:t>
      </w:r>
      <w:r w:rsidRPr="004E7FC7">
        <w:rPr>
          <w:vertAlign w:val="subscript"/>
        </w:rPr>
        <w:t>1</w:t>
      </w:r>
      <w:r>
        <w:t>. Ein Teamkollege (Fahrer 2) schließt von hinten kommend mit größerer Geschwindigkeit v</w:t>
      </w:r>
      <w:r w:rsidRPr="005F7EF3">
        <w:rPr>
          <w:vertAlign w:val="subscript"/>
        </w:rPr>
        <w:t>2</w:t>
      </w:r>
      <w:r>
        <w:t xml:space="preserve"> zu Fahrer 1 auf und hält </w:t>
      </w:r>
      <w:r w:rsidR="00527CAB">
        <w:t>ihn</w:t>
      </w:r>
      <w:r>
        <w:t xml:space="preserve"> fest. Infolgedessen rollen </w:t>
      </w:r>
      <w:r w:rsidR="00D17365">
        <w:t>beide mit gemeinsamer Geschwindigkeit weiter.</w:t>
      </w:r>
    </w:p>
    <w:p w14:paraId="251467B9" w14:textId="161385A5" w:rsidR="00D17365" w:rsidRDefault="00D17365" w:rsidP="00E14754">
      <w:pPr>
        <w:widowControl w:val="0"/>
      </w:pPr>
      <w:r>
        <w:t xml:space="preserve">Die Wechselwirkung wird als Stoß betrachtet. </w:t>
      </w:r>
    </w:p>
    <w:p w14:paraId="28F4EF0A" w14:textId="77777777" w:rsidR="00F13CED" w:rsidRDefault="00F13CED" w:rsidP="00E14754">
      <w:pPr>
        <w:widowControl w:val="0"/>
      </w:pPr>
      <w:r w:rsidRPr="005F7EF3">
        <w:rPr>
          <w:b/>
        </w:rPr>
        <w:t>a)</w:t>
      </w:r>
      <w:r>
        <w:t xml:space="preserve"> Geben Sie die Art des Stoßes an und charakterisieren sie ihn bezüglich der Impulse und der kinetischen Energien.</w:t>
      </w:r>
    </w:p>
    <w:p w14:paraId="16CFE846" w14:textId="023A5BC9" w:rsidR="00527CAB" w:rsidRDefault="003C7ED3" w:rsidP="00E14754">
      <w:pPr>
        <w:widowControl w:val="0"/>
      </w:pPr>
      <w:r w:rsidRPr="005F7EF3">
        <w:rPr>
          <w:b/>
        </w:rPr>
        <w:t>b)</w:t>
      </w:r>
      <w:r>
        <w:t xml:space="preserve"> Durch den Stoß wird der Fahrer 1 schneller</w:t>
      </w:r>
      <w:r w:rsidR="00527CAB">
        <w:t>. Das heißt, seine kinetische Energie wird größer. Leiten Sie eine Gleichung zur Berechnung dieses Energiezuwachses in Abhängigkeit von der Geschwindigkeit v</w:t>
      </w:r>
      <w:r w:rsidR="00527CAB" w:rsidRPr="00527CAB">
        <w:rPr>
          <w:vertAlign w:val="subscript"/>
        </w:rPr>
        <w:t>1</w:t>
      </w:r>
      <w:r w:rsidR="00527CAB">
        <w:t xml:space="preserve"> und v</w:t>
      </w:r>
      <w:r w:rsidR="00527CAB" w:rsidRPr="00527CAB">
        <w:rPr>
          <w:vertAlign w:val="subscript"/>
        </w:rPr>
        <w:t>2</w:t>
      </w:r>
      <w:r w:rsidR="00527CAB">
        <w:t xml:space="preserve"> sowie den jeweiligen Gesamtmassen m</w:t>
      </w:r>
      <w:r w:rsidR="00527CAB" w:rsidRPr="00527CAB">
        <w:rPr>
          <w:vertAlign w:val="subscript"/>
        </w:rPr>
        <w:t>1</w:t>
      </w:r>
      <w:r w:rsidR="00527CAB">
        <w:t xml:space="preserve"> und m</w:t>
      </w:r>
      <w:r w:rsidR="00527CAB" w:rsidRPr="005F7EF3">
        <w:rPr>
          <w:vertAlign w:val="subscript"/>
        </w:rPr>
        <w:t>2</w:t>
      </w:r>
      <w:r w:rsidR="00527CAB">
        <w:t xml:space="preserve"> (jeweils Fahrer mit Rennrad) her.</w:t>
      </w:r>
    </w:p>
    <w:p w14:paraId="13DFD4E9" w14:textId="41BD7A16" w:rsidR="00702656" w:rsidRDefault="00702656" w:rsidP="00E14754">
      <w:pPr>
        <w:widowControl w:val="0"/>
      </w:pPr>
      <w:r w:rsidRPr="00677058">
        <w:rPr>
          <w:b/>
        </w:rPr>
        <w:t>c)</w:t>
      </w:r>
      <w:r>
        <w:t xml:space="preserve"> Die Tabelle zeigt einige Beispiele für die beiden Fahrer vor dem Stoß. </w:t>
      </w:r>
      <w:r w:rsidR="00763C7C">
        <w:t>Berechnen Sie jeweils den Energiezuwachs von Fahrer 1.</w:t>
      </w:r>
    </w:p>
    <w:tbl>
      <w:tblPr>
        <w:tblW w:w="0" w:type="auto"/>
        <w:tblLook w:val="04A0" w:firstRow="1" w:lastRow="0" w:firstColumn="1" w:lastColumn="0" w:noHBand="0" w:noVBand="1"/>
      </w:tblPr>
      <w:tblGrid>
        <w:gridCol w:w="2012"/>
        <w:gridCol w:w="2012"/>
        <w:gridCol w:w="2012"/>
        <w:gridCol w:w="2012"/>
        <w:gridCol w:w="2013"/>
      </w:tblGrid>
      <w:tr w:rsidR="0071784C" w:rsidRPr="0071784C" w14:paraId="7C8252C6" w14:textId="77777777" w:rsidTr="0071784C">
        <w:trPr>
          <w:trHeight w:val="340"/>
        </w:trPr>
        <w:tc>
          <w:tcPr>
            <w:tcW w:w="2012" w:type="dxa"/>
            <w:tcBorders>
              <w:top w:val="single" w:sz="6" w:space="0" w:color="000000"/>
              <w:bottom w:val="single" w:sz="12" w:space="0" w:color="000000"/>
              <w:right w:val="single" w:sz="12" w:space="0" w:color="000000"/>
            </w:tcBorders>
            <w:shd w:val="clear" w:color="auto" w:fill="auto"/>
            <w:vAlign w:val="center"/>
          </w:tcPr>
          <w:p w14:paraId="30A9DEC5" w14:textId="77777777" w:rsidR="00763C7C" w:rsidRPr="0071784C" w:rsidRDefault="00763C7C" w:rsidP="0071784C">
            <w:pPr>
              <w:widowControl w:val="0"/>
            </w:pPr>
          </w:p>
        </w:tc>
        <w:tc>
          <w:tcPr>
            <w:tcW w:w="4024" w:type="dxa"/>
            <w:gridSpan w:val="2"/>
            <w:tcBorders>
              <w:top w:val="single" w:sz="6" w:space="0" w:color="000000"/>
              <w:bottom w:val="single" w:sz="12" w:space="0" w:color="000000"/>
            </w:tcBorders>
            <w:shd w:val="clear" w:color="auto" w:fill="auto"/>
            <w:vAlign w:val="center"/>
          </w:tcPr>
          <w:p w14:paraId="7F9909B9" w14:textId="24AD3C2A" w:rsidR="00763C7C" w:rsidRPr="0071784C" w:rsidRDefault="00763C7C" w:rsidP="0071784C">
            <w:pPr>
              <w:widowControl w:val="0"/>
              <w:jc w:val="center"/>
            </w:pPr>
            <w:r w:rsidRPr="0071784C">
              <w:t>Fahrer 1</w:t>
            </w:r>
          </w:p>
        </w:tc>
        <w:tc>
          <w:tcPr>
            <w:tcW w:w="4025" w:type="dxa"/>
            <w:gridSpan w:val="2"/>
            <w:tcBorders>
              <w:top w:val="single" w:sz="6" w:space="0" w:color="000000"/>
              <w:bottom w:val="single" w:sz="12" w:space="0" w:color="000000"/>
            </w:tcBorders>
            <w:shd w:val="clear" w:color="auto" w:fill="auto"/>
            <w:vAlign w:val="center"/>
          </w:tcPr>
          <w:p w14:paraId="65B21952" w14:textId="3D68D9D0" w:rsidR="00763C7C" w:rsidRPr="0071784C" w:rsidRDefault="00763C7C" w:rsidP="0071784C">
            <w:pPr>
              <w:widowControl w:val="0"/>
              <w:jc w:val="center"/>
            </w:pPr>
            <w:r w:rsidRPr="0071784C">
              <w:t>Fahrer 2</w:t>
            </w:r>
          </w:p>
        </w:tc>
      </w:tr>
      <w:tr w:rsidR="0071784C" w:rsidRPr="0071784C" w14:paraId="08AA0107" w14:textId="77777777" w:rsidTr="0071784C">
        <w:trPr>
          <w:trHeight w:val="340"/>
        </w:trPr>
        <w:tc>
          <w:tcPr>
            <w:tcW w:w="2012" w:type="dxa"/>
            <w:tcBorders>
              <w:bottom w:val="single" w:sz="6" w:space="0" w:color="000000"/>
              <w:right w:val="single" w:sz="12" w:space="0" w:color="000000"/>
            </w:tcBorders>
            <w:shd w:val="pct25" w:color="808000" w:fill="FFFFFF"/>
            <w:vAlign w:val="center"/>
          </w:tcPr>
          <w:p w14:paraId="2EAE7D07" w14:textId="77777777" w:rsidR="00763C7C" w:rsidRPr="0071784C" w:rsidRDefault="00763C7C" w:rsidP="0071784C">
            <w:pPr>
              <w:widowControl w:val="0"/>
            </w:pPr>
          </w:p>
        </w:tc>
        <w:tc>
          <w:tcPr>
            <w:tcW w:w="2012" w:type="dxa"/>
            <w:tcBorders>
              <w:bottom w:val="single" w:sz="6" w:space="0" w:color="000000"/>
            </w:tcBorders>
            <w:shd w:val="pct25" w:color="808000" w:fill="FFFFFF"/>
            <w:vAlign w:val="center"/>
          </w:tcPr>
          <w:p w14:paraId="76FF3C33" w14:textId="493259D3" w:rsidR="00763C7C" w:rsidRPr="0071784C" w:rsidRDefault="00763C7C" w:rsidP="0071784C">
            <w:pPr>
              <w:widowControl w:val="0"/>
              <w:jc w:val="center"/>
            </w:pPr>
            <w:r w:rsidRPr="0071784C">
              <w:t>m</w:t>
            </w:r>
            <w:r w:rsidRPr="0071784C">
              <w:rPr>
                <w:vertAlign w:val="subscript"/>
              </w:rPr>
              <w:t>1</w:t>
            </w:r>
            <w:r w:rsidRPr="0071784C">
              <w:t xml:space="preserve"> in kg</w:t>
            </w:r>
          </w:p>
        </w:tc>
        <w:tc>
          <w:tcPr>
            <w:tcW w:w="2012" w:type="dxa"/>
            <w:tcBorders>
              <w:bottom w:val="single" w:sz="6" w:space="0" w:color="000000"/>
            </w:tcBorders>
            <w:shd w:val="pct25" w:color="808000" w:fill="FFFFFF"/>
            <w:vAlign w:val="center"/>
          </w:tcPr>
          <w:p w14:paraId="38B55562" w14:textId="74E9EB7A" w:rsidR="00763C7C" w:rsidRPr="0071784C" w:rsidRDefault="00763C7C" w:rsidP="0071784C">
            <w:pPr>
              <w:widowControl w:val="0"/>
              <w:jc w:val="center"/>
            </w:pPr>
            <w:r w:rsidRPr="0071784C">
              <w:t>v</w:t>
            </w:r>
            <w:r w:rsidRPr="0071784C">
              <w:rPr>
                <w:vertAlign w:val="subscript"/>
              </w:rPr>
              <w:t>1</w:t>
            </w:r>
            <w:r w:rsidRPr="0071784C">
              <w:t xml:space="preserve"> in m∙s</w:t>
            </w:r>
            <w:r w:rsidRPr="0071784C">
              <w:rPr>
                <w:vertAlign w:val="superscript"/>
              </w:rPr>
              <w:t>-1</w:t>
            </w:r>
          </w:p>
        </w:tc>
        <w:tc>
          <w:tcPr>
            <w:tcW w:w="2012" w:type="dxa"/>
            <w:tcBorders>
              <w:bottom w:val="single" w:sz="6" w:space="0" w:color="000000"/>
            </w:tcBorders>
            <w:shd w:val="pct25" w:color="808000" w:fill="FFFFFF"/>
            <w:vAlign w:val="center"/>
          </w:tcPr>
          <w:p w14:paraId="1F9956F6" w14:textId="2D4452E2" w:rsidR="00763C7C" w:rsidRPr="0071784C" w:rsidRDefault="00763C7C" w:rsidP="0071784C">
            <w:pPr>
              <w:widowControl w:val="0"/>
              <w:jc w:val="center"/>
            </w:pPr>
            <w:r w:rsidRPr="0071784C">
              <w:t>m</w:t>
            </w:r>
            <w:r w:rsidRPr="0071784C">
              <w:rPr>
                <w:vertAlign w:val="subscript"/>
              </w:rPr>
              <w:t>2</w:t>
            </w:r>
            <w:r w:rsidRPr="0071784C">
              <w:t xml:space="preserve"> in kg</w:t>
            </w:r>
          </w:p>
        </w:tc>
        <w:tc>
          <w:tcPr>
            <w:tcW w:w="2013" w:type="dxa"/>
            <w:tcBorders>
              <w:bottom w:val="single" w:sz="6" w:space="0" w:color="000000"/>
            </w:tcBorders>
            <w:shd w:val="pct25" w:color="808000" w:fill="FFFFFF"/>
            <w:vAlign w:val="center"/>
          </w:tcPr>
          <w:p w14:paraId="58A9E459" w14:textId="1D590650" w:rsidR="00763C7C" w:rsidRPr="0071784C" w:rsidRDefault="00763C7C" w:rsidP="0071784C">
            <w:pPr>
              <w:widowControl w:val="0"/>
              <w:jc w:val="center"/>
            </w:pPr>
            <w:r w:rsidRPr="0071784C">
              <w:t>v</w:t>
            </w:r>
            <w:r w:rsidRPr="0071784C">
              <w:rPr>
                <w:vertAlign w:val="subscript"/>
              </w:rPr>
              <w:t>2</w:t>
            </w:r>
            <w:r w:rsidRPr="0071784C">
              <w:t xml:space="preserve"> in m∙s</w:t>
            </w:r>
            <w:r w:rsidRPr="0071784C">
              <w:rPr>
                <w:vertAlign w:val="superscript"/>
              </w:rPr>
              <w:t>-1</w:t>
            </w:r>
          </w:p>
        </w:tc>
      </w:tr>
      <w:tr w:rsidR="0071784C" w:rsidRPr="0071784C" w14:paraId="3491FA42" w14:textId="77777777" w:rsidTr="0071784C">
        <w:trPr>
          <w:trHeight w:val="340"/>
        </w:trPr>
        <w:tc>
          <w:tcPr>
            <w:tcW w:w="2012" w:type="dxa"/>
            <w:tcBorders>
              <w:right w:val="single" w:sz="12" w:space="0" w:color="000000"/>
            </w:tcBorders>
            <w:shd w:val="clear" w:color="auto" w:fill="auto"/>
            <w:vAlign w:val="center"/>
          </w:tcPr>
          <w:p w14:paraId="7CF62316" w14:textId="2D6B3197" w:rsidR="00763C7C" w:rsidRPr="0071784C" w:rsidRDefault="00763C7C" w:rsidP="0071784C">
            <w:pPr>
              <w:widowControl w:val="0"/>
            </w:pPr>
            <w:r w:rsidRPr="0071784C">
              <w:t>Fall1</w:t>
            </w:r>
          </w:p>
        </w:tc>
        <w:tc>
          <w:tcPr>
            <w:tcW w:w="2012" w:type="dxa"/>
            <w:shd w:val="clear" w:color="auto" w:fill="auto"/>
            <w:vAlign w:val="center"/>
          </w:tcPr>
          <w:p w14:paraId="09ACF004" w14:textId="53BA6411" w:rsidR="00763C7C" w:rsidRPr="0071784C" w:rsidRDefault="007C2D32" w:rsidP="0071784C">
            <w:pPr>
              <w:widowControl w:val="0"/>
              <w:jc w:val="center"/>
            </w:pPr>
            <w:r w:rsidRPr="0071784C">
              <w:t>80</w:t>
            </w:r>
          </w:p>
        </w:tc>
        <w:tc>
          <w:tcPr>
            <w:tcW w:w="2012" w:type="dxa"/>
            <w:shd w:val="clear" w:color="auto" w:fill="auto"/>
            <w:vAlign w:val="center"/>
          </w:tcPr>
          <w:p w14:paraId="4A808805" w14:textId="38E85420" w:rsidR="00763C7C" w:rsidRPr="0071784C" w:rsidRDefault="007C2D32" w:rsidP="0071784C">
            <w:pPr>
              <w:widowControl w:val="0"/>
              <w:jc w:val="center"/>
            </w:pPr>
            <w:r w:rsidRPr="0071784C">
              <w:t>16</w:t>
            </w:r>
          </w:p>
        </w:tc>
        <w:tc>
          <w:tcPr>
            <w:tcW w:w="2012" w:type="dxa"/>
            <w:shd w:val="clear" w:color="auto" w:fill="auto"/>
            <w:vAlign w:val="center"/>
          </w:tcPr>
          <w:p w14:paraId="3FEEF4FE" w14:textId="7766D969" w:rsidR="00763C7C" w:rsidRPr="0071784C" w:rsidRDefault="007C2D32" w:rsidP="0071784C">
            <w:pPr>
              <w:widowControl w:val="0"/>
              <w:jc w:val="center"/>
            </w:pPr>
            <w:r w:rsidRPr="0071784C">
              <w:t>80</w:t>
            </w:r>
          </w:p>
        </w:tc>
        <w:tc>
          <w:tcPr>
            <w:tcW w:w="2013" w:type="dxa"/>
            <w:shd w:val="clear" w:color="auto" w:fill="auto"/>
            <w:vAlign w:val="center"/>
          </w:tcPr>
          <w:p w14:paraId="4D39918F" w14:textId="27D0B046" w:rsidR="00763C7C" w:rsidRPr="0071784C" w:rsidRDefault="007C2D32" w:rsidP="0071784C">
            <w:pPr>
              <w:widowControl w:val="0"/>
              <w:jc w:val="center"/>
            </w:pPr>
            <w:r w:rsidRPr="0071784C">
              <w:t>17</w:t>
            </w:r>
          </w:p>
        </w:tc>
      </w:tr>
      <w:tr w:rsidR="0071784C" w:rsidRPr="0071784C" w14:paraId="22D4DB40" w14:textId="77777777" w:rsidTr="0071784C">
        <w:trPr>
          <w:trHeight w:val="340"/>
        </w:trPr>
        <w:tc>
          <w:tcPr>
            <w:tcW w:w="2012" w:type="dxa"/>
            <w:tcBorders>
              <w:bottom w:val="single" w:sz="6" w:space="0" w:color="000000"/>
              <w:right w:val="single" w:sz="12" w:space="0" w:color="000000"/>
            </w:tcBorders>
            <w:shd w:val="pct25" w:color="808000" w:fill="FFFFFF"/>
            <w:vAlign w:val="center"/>
          </w:tcPr>
          <w:p w14:paraId="5F3A919D" w14:textId="6EA076AB" w:rsidR="00763C7C" w:rsidRPr="0071784C" w:rsidRDefault="00763C7C" w:rsidP="0071784C">
            <w:pPr>
              <w:widowControl w:val="0"/>
            </w:pPr>
            <w:r w:rsidRPr="0071784C">
              <w:t>Fall 2</w:t>
            </w:r>
          </w:p>
        </w:tc>
        <w:tc>
          <w:tcPr>
            <w:tcW w:w="2012" w:type="dxa"/>
            <w:tcBorders>
              <w:bottom w:val="single" w:sz="6" w:space="0" w:color="000000"/>
            </w:tcBorders>
            <w:shd w:val="pct25" w:color="808000" w:fill="FFFFFF"/>
            <w:vAlign w:val="center"/>
          </w:tcPr>
          <w:p w14:paraId="64F1137E" w14:textId="32096E2E" w:rsidR="00763C7C" w:rsidRPr="0071784C" w:rsidRDefault="007C2D32" w:rsidP="0071784C">
            <w:pPr>
              <w:widowControl w:val="0"/>
              <w:jc w:val="center"/>
            </w:pPr>
            <w:r w:rsidRPr="0071784C">
              <w:t>80</w:t>
            </w:r>
          </w:p>
        </w:tc>
        <w:tc>
          <w:tcPr>
            <w:tcW w:w="2012" w:type="dxa"/>
            <w:tcBorders>
              <w:bottom w:val="single" w:sz="6" w:space="0" w:color="000000"/>
            </w:tcBorders>
            <w:shd w:val="pct25" w:color="808000" w:fill="FFFFFF"/>
            <w:vAlign w:val="center"/>
          </w:tcPr>
          <w:p w14:paraId="0F85B25A" w14:textId="6D40253F" w:rsidR="00763C7C" w:rsidRPr="0071784C" w:rsidRDefault="007C2D32" w:rsidP="0071784C">
            <w:pPr>
              <w:widowControl w:val="0"/>
              <w:jc w:val="center"/>
            </w:pPr>
            <w:r w:rsidRPr="0071784C">
              <w:t>16</w:t>
            </w:r>
          </w:p>
        </w:tc>
        <w:tc>
          <w:tcPr>
            <w:tcW w:w="2012" w:type="dxa"/>
            <w:tcBorders>
              <w:bottom w:val="single" w:sz="6" w:space="0" w:color="000000"/>
            </w:tcBorders>
            <w:shd w:val="pct25" w:color="808000" w:fill="FFFFFF"/>
            <w:vAlign w:val="center"/>
          </w:tcPr>
          <w:p w14:paraId="1717D78D" w14:textId="3486EE1B" w:rsidR="00763C7C" w:rsidRPr="0071784C" w:rsidRDefault="007C2D32" w:rsidP="0071784C">
            <w:pPr>
              <w:widowControl w:val="0"/>
              <w:jc w:val="center"/>
            </w:pPr>
            <w:r w:rsidRPr="0071784C">
              <w:t>95</w:t>
            </w:r>
          </w:p>
        </w:tc>
        <w:tc>
          <w:tcPr>
            <w:tcW w:w="2013" w:type="dxa"/>
            <w:tcBorders>
              <w:bottom w:val="single" w:sz="6" w:space="0" w:color="000000"/>
            </w:tcBorders>
            <w:shd w:val="pct25" w:color="808000" w:fill="FFFFFF"/>
            <w:vAlign w:val="center"/>
          </w:tcPr>
          <w:p w14:paraId="08B50030" w14:textId="7E06475F" w:rsidR="00763C7C" w:rsidRPr="0071784C" w:rsidRDefault="007C2D32" w:rsidP="0071784C">
            <w:pPr>
              <w:widowControl w:val="0"/>
              <w:jc w:val="center"/>
            </w:pPr>
            <w:r w:rsidRPr="0071784C">
              <w:t>17</w:t>
            </w:r>
          </w:p>
        </w:tc>
      </w:tr>
      <w:tr w:rsidR="0071784C" w:rsidRPr="0071784C" w14:paraId="6CB8AF2B" w14:textId="77777777" w:rsidTr="0071784C">
        <w:trPr>
          <w:trHeight w:val="340"/>
        </w:trPr>
        <w:tc>
          <w:tcPr>
            <w:tcW w:w="2012" w:type="dxa"/>
            <w:tcBorders>
              <w:right w:val="single" w:sz="12" w:space="0" w:color="000000"/>
            </w:tcBorders>
            <w:shd w:val="clear" w:color="auto" w:fill="auto"/>
            <w:vAlign w:val="center"/>
          </w:tcPr>
          <w:p w14:paraId="5AEBE75D" w14:textId="1BEADD50" w:rsidR="00763C7C" w:rsidRPr="0071784C" w:rsidRDefault="00763C7C" w:rsidP="0071784C">
            <w:pPr>
              <w:widowControl w:val="0"/>
            </w:pPr>
            <w:r w:rsidRPr="0071784C">
              <w:t>Fall 3</w:t>
            </w:r>
          </w:p>
        </w:tc>
        <w:tc>
          <w:tcPr>
            <w:tcW w:w="2012" w:type="dxa"/>
            <w:shd w:val="clear" w:color="auto" w:fill="auto"/>
            <w:vAlign w:val="center"/>
          </w:tcPr>
          <w:p w14:paraId="2717AEB5" w14:textId="3116B749" w:rsidR="00763C7C" w:rsidRPr="0071784C" w:rsidRDefault="007C2D32" w:rsidP="0071784C">
            <w:pPr>
              <w:widowControl w:val="0"/>
              <w:jc w:val="center"/>
            </w:pPr>
            <w:r w:rsidRPr="0071784C">
              <w:t>80</w:t>
            </w:r>
          </w:p>
        </w:tc>
        <w:tc>
          <w:tcPr>
            <w:tcW w:w="2012" w:type="dxa"/>
            <w:shd w:val="clear" w:color="auto" w:fill="auto"/>
            <w:vAlign w:val="center"/>
          </w:tcPr>
          <w:p w14:paraId="52961A03" w14:textId="57ECF342" w:rsidR="00763C7C" w:rsidRPr="0071784C" w:rsidRDefault="007C2D32" w:rsidP="0071784C">
            <w:pPr>
              <w:widowControl w:val="0"/>
              <w:jc w:val="center"/>
            </w:pPr>
            <w:r w:rsidRPr="0071784C">
              <w:t>16</w:t>
            </w:r>
          </w:p>
        </w:tc>
        <w:tc>
          <w:tcPr>
            <w:tcW w:w="2012" w:type="dxa"/>
            <w:shd w:val="clear" w:color="auto" w:fill="auto"/>
            <w:vAlign w:val="center"/>
          </w:tcPr>
          <w:p w14:paraId="6370D122" w14:textId="5D433AE1" w:rsidR="00763C7C" w:rsidRPr="0071784C" w:rsidRDefault="007C2D32" w:rsidP="0071784C">
            <w:pPr>
              <w:widowControl w:val="0"/>
              <w:jc w:val="center"/>
            </w:pPr>
            <w:r w:rsidRPr="0071784C">
              <w:t>80</w:t>
            </w:r>
          </w:p>
        </w:tc>
        <w:tc>
          <w:tcPr>
            <w:tcW w:w="2013" w:type="dxa"/>
            <w:shd w:val="clear" w:color="auto" w:fill="auto"/>
            <w:vAlign w:val="center"/>
          </w:tcPr>
          <w:p w14:paraId="7A1402B4" w14:textId="0B651F37" w:rsidR="00763C7C" w:rsidRPr="0071784C" w:rsidRDefault="007C2D32" w:rsidP="0071784C">
            <w:pPr>
              <w:widowControl w:val="0"/>
              <w:jc w:val="center"/>
            </w:pPr>
            <w:r w:rsidRPr="0071784C">
              <w:t>18</w:t>
            </w:r>
          </w:p>
        </w:tc>
      </w:tr>
      <w:tr w:rsidR="0071784C" w:rsidRPr="0071784C" w14:paraId="7298A058" w14:textId="77777777" w:rsidTr="0071784C">
        <w:trPr>
          <w:trHeight w:val="340"/>
        </w:trPr>
        <w:tc>
          <w:tcPr>
            <w:tcW w:w="2012" w:type="dxa"/>
            <w:tcBorders>
              <w:bottom w:val="single" w:sz="6" w:space="0" w:color="000000"/>
              <w:right w:val="single" w:sz="12" w:space="0" w:color="000000"/>
            </w:tcBorders>
            <w:shd w:val="pct25" w:color="808000" w:fill="FFFFFF"/>
            <w:vAlign w:val="center"/>
          </w:tcPr>
          <w:p w14:paraId="04250786" w14:textId="2C8E036D" w:rsidR="00763C7C" w:rsidRPr="0071784C" w:rsidRDefault="00763C7C" w:rsidP="0071784C">
            <w:pPr>
              <w:widowControl w:val="0"/>
            </w:pPr>
            <w:r w:rsidRPr="0071784C">
              <w:t>Fall 4</w:t>
            </w:r>
          </w:p>
        </w:tc>
        <w:tc>
          <w:tcPr>
            <w:tcW w:w="2012" w:type="dxa"/>
            <w:tcBorders>
              <w:bottom w:val="single" w:sz="6" w:space="0" w:color="000000"/>
            </w:tcBorders>
            <w:shd w:val="pct25" w:color="808000" w:fill="FFFFFF"/>
            <w:vAlign w:val="center"/>
          </w:tcPr>
          <w:p w14:paraId="1B9E5FBF" w14:textId="00C4B31B" w:rsidR="00763C7C" w:rsidRPr="0071784C" w:rsidRDefault="007C2D32" w:rsidP="0071784C">
            <w:pPr>
              <w:widowControl w:val="0"/>
              <w:jc w:val="center"/>
            </w:pPr>
            <w:r w:rsidRPr="0071784C">
              <w:t>70</w:t>
            </w:r>
          </w:p>
        </w:tc>
        <w:tc>
          <w:tcPr>
            <w:tcW w:w="2012" w:type="dxa"/>
            <w:tcBorders>
              <w:bottom w:val="single" w:sz="6" w:space="0" w:color="000000"/>
            </w:tcBorders>
            <w:shd w:val="pct25" w:color="808000" w:fill="FFFFFF"/>
            <w:vAlign w:val="center"/>
          </w:tcPr>
          <w:p w14:paraId="25CBE17A" w14:textId="56878BD3" w:rsidR="00763C7C" w:rsidRPr="0071784C" w:rsidRDefault="007C2D32" w:rsidP="0071784C">
            <w:pPr>
              <w:widowControl w:val="0"/>
              <w:jc w:val="center"/>
            </w:pPr>
            <w:r w:rsidRPr="0071784C">
              <w:t>16</w:t>
            </w:r>
          </w:p>
        </w:tc>
        <w:tc>
          <w:tcPr>
            <w:tcW w:w="2012" w:type="dxa"/>
            <w:tcBorders>
              <w:bottom w:val="single" w:sz="6" w:space="0" w:color="000000"/>
            </w:tcBorders>
            <w:shd w:val="pct25" w:color="808000" w:fill="FFFFFF"/>
            <w:vAlign w:val="center"/>
          </w:tcPr>
          <w:p w14:paraId="1995DCEA" w14:textId="1263F9B7" w:rsidR="00763C7C" w:rsidRPr="0071784C" w:rsidRDefault="007C2D32" w:rsidP="0071784C">
            <w:pPr>
              <w:widowControl w:val="0"/>
              <w:jc w:val="center"/>
            </w:pPr>
            <w:r w:rsidRPr="0071784C">
              <w:t>80</w:t>
            </w:r>
          </w:p>
        </w:tc>
        <w:tc>
          <w:tcPr>
            <w:tcW w:w="2013" w:type="dxa"/>
            <w:tcBorders>
              <w:bottom w:val="single" w:sz="6" w:space="0" w:color="000000"/>
            </w:tcBorders>
            <w:shd w:val="pct25" w:color="808000" w:fill="FFFFFF"/>
            <w:vAlign w:val="center"/>
          </w:tcPr>
          <w:p w14:paraId="2548BD73" w14:textId="601C8528" w:rsidR="00763C7C" w:rsidRPr="0071784C" w:rsidRDefault="007C2D32" w:rsidP="0071784C">
            <w:pPr>
              <w:widowControl w:val="0"/>
              <w:jc w:val="center"/>
            </w:pPr>
            <w:r w:rsidRPr="0071784C">
              <w:t>17</w:t>
            </w:r>
          </w:p>
        </w:tc>
      </w:tr>
      <w:tr w:rsidR="0071784C" w:rsidRPr="0071784C" w14:paraId="38367603" w14:textId="77777777" w:rsidTr="0071784C">
        <w:trPr>
          <w:trHeight w:val="340"/>
        </w:trPr>
        <w:tc>
          <w:tcPr>
            <w:tcW w:w="2012" w:type="dxa"/>
            <w:tcBorders>
              <w:right w:val="single" w:sz="12" w:space="0" w:color="000000"/>
            </w:tcBorders>
            <w:shd w:val="clear" w:color="auto" w:fill="auto"/>
            <w:vAlign w:val="center"/>
          </w:tcPr>
          <w:p w14:paraId="644C3951" w14:textId="69FC92DE" w:rsidR="00763C7C" w:rsidRPr="0071784C" w:rsidRDefault="00763C7C" w:rsidP="0071784C">
            <w:pPr>
              <w:widowControl w:val="0"/>
            </w:pPr>
            <w:r w:rsidRPr="0071784C">
              <w:t>Fall 5</w:t>
            </w:r>
          </w:p>
        </w:tc>
        <w:tc>
          <w:tcPr>
            <w:tcW w:w="2012" w:type="dxa"/>
            <w:shd w:val="clear" w:color="auto" w:fill="auto"/>
            <w:vAlign w:val="center"/>
          </w:tcPr>
          <w:p w14:paraId="5B3FC140" w14:textId="146A45EB" w:rsidR="00763C7C" w:rsidRPr="0071784C" w:rsidRDefault="007C2D32" w:rsidP="0071784C">
            <w:pPr>
              <w:widowControl w:val="0"/>
              <w:jc w:val="center"/>
            </w:pPr>
            <w:r w:rsidRPr="0071784C">
              <w:t>80</w:t>
            </w:r>
          </w:p>
        </w:tc>
        <w:tc>
          <w:tcPr>
            <w:tcW w:w="2012" w:type="dxa"/>
            <w:shd w:val="clear" w:color="auto" w:fill="auto"/>
            <w:vAlign w:val="center"/>
          </w:tcPr>
          <w:p w14:paraId="37E59283" w14:textId="30C835EE" w:rsidR="00763C7C" w:rsidRPr="0071784C" w:rsidRDefault="007C2D32" w:rsidP="0071784C">
            <w:pPr>
              <w:widowControl w:val="0"/>
              <w:jc w:val="center"/>
            </w:pPr>
            <w:r w:rsidRPr="0071784C">
              <w:t>15</w:t>
            </w:r>
          </w:p>
        </w:tc>
        <w:tc>
          <w:tcPr>
            <w:tcW w:w="2012" w:type="dxa"/>
            <w:shd w:val="clear" w:color="auto" w:fill="auto"/>
            <w:vAlign w:val="center"/>
          </w:tcPr>
          <w:p w14:paraId="7D327265" w14:textId="744131E7" w:rsidR="00763C7C" w:rsidRPr="0071784C" w:rsidRDefault="007C2D32" w:rsidP="0071784C">
            <w:pPr>
              <w:widowControl w:val="0"/>
              <w:jc w:val="center"/>
            </w:pPr>
            <w:r w:rsidRPr="0071784C">
              <w:t>80</w:t>
            </w:r>
          </w:p>
        </w:tc>
        <w:tc>
          <w:tcPr>
            <w:tcW w:w="2013" w:type="dxa"/>
            <w:shd w:val="clear" w:color="auto" w:fill="auto"/>
            <w:vAlign w:val="center"/>
          </w:tcPr>
          <w:p w14:paraId="135B7F7C" w14:textId="6A5A2C31" w:rsidR="00763C7C" w:rsidRPr="0071784C" w:rsidRDefault="007C2D32" w:rsidP="0071784C">
            <w:pPr>
              <w:widowControl w:val="0"/>
              <w:jc w:val="center"/>
            </w:pPr>
            <w:r w:rsidRPr="0071784C">
              <w:t>17</w:t>
            </w:r>
          </w:p>
        </w:tc>
      </w:tr>
    </w:tbl>
    <w:p w14:paraId="1D017A4E" w14:textId="6072820F" w:rsidR="00763C7C" w:rsidRDefault="00677058" w:rsidP="00E14754">
      <w:pPr>
        <w:widowControl w:val="0"/>
      </w:pPr>
      <w:r>
        <w:t>Finden Sie eine allgemeine Aussage für einen besonders großen Energiezuwachs.</w:t>
      </w:r>
    </w:p>
    <w:p w14:paraId="23F463DA" w14:textId="71A769F9" w:rsidR="00E97FDD" w:rsidRDefault="00E97FDD" w:rsidP="00E14754">
      <w:pPr>
        <w:widowControl w:val="0"/>
      </w:pPr>
    </w:p>
    <w:p w14:paraId="7DDFADC7" w14:textId="76108FD1" w:rsidR="006369DA" w:rsidRDefault="006369DA"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4926"/>
      </w:tblGrid>
      <w:tr w:rsidR="006369DA" w14:paraId="1D7CB21D" w14:textId="77777777" w:rsidTr="00325729">
        <w:tc>
          <w:tcPr>
            <w:tcW w:w="5211" w:type="dxa"/>
            <w:tcBorders>
              <w:top w:val="nil"/>
              <w:left w:val="nil"/>
              <w:bottom w:val="nil"/>
              <w:right w:val="nil"/>
            </w:tcBorders>
            <w:shd w:val="clear" w:color="auto" w:fill="auto"/>
          </w:tcPr>
          <w:p w14:paraId="06375080" w14:textId="2C88FE0C" w:rsidR="006369DA" w:rsidRDefault="00215B7B" w:rsidP="0020675F">
            <w:pPr>
              <w:widowControl w:val="0"/>
            </w:pPr>
            <w:hyperlink r:id="rId1035" w:anchor="m1072" w:history="1">
              <w:r w:rsidR="006369DA" w:rsidRPr="0020675F">
                <w:rPr>
                  <w:rStyle w:val="Hyperlink"/>
                  <w:sz w:val="22"/>
                </w:rPr>
                <w:t>1072.</w:t>
              </w:r>
            </w:hyperlink>
            <w:r w:rsidR="006369DA">
              <w:t xml:space="preserve"> Vater und Tochter fahren mit dem Schlitten einen Abhang hinunter. Sie haben mit dem Schlitten zusammen eine Masse von 100 kg. Oben werden sie auf dem waagerechten Teil angeschoben und </w:t>
            </w:r>
            <w:r w:rsidR="00AA0C21">
              <w:t>starten</w:t>
            </w:r>
            <w:r w:rsidR="006369DA">
              <w:t xml:space="preserve"> die Abfahrt </w:t>
            </w:r>
            <w:r w:rsidR="003023E0">
              <w:t xml:space="preserve">bei A </w:t>
            </w:r>
            <w:r w:rsidR="006369DA">
              <w:t>mit einer Anfangsgeschwindigkeit von 2 m/s.</w:t>
            </w:r>
          </w:p>
          <w:p w14:paraId="4EB1635E" w14:textId="3A4C707B" w:rsidR="006369DA" w:rsidRDefault="006369DA" w:rsidP="0020675F">
            <w:pPr>
              <w:widowControl w:val="0"/>
            </w:pPr>
            <w:r>
              <w:t xml:space="preserve">Die Reibungskraft ist während der Abfahrt konstant und beträgt </w:t>
            </w:r>
            <w:r w:rsidR="003023E0">
              <w:t>200</w:t>
            </w:r>
            <w:r>
              <w:t xml:space="preserve"> N.</w:t>
            </w:r>
          </w:p>
          <w:p w14:paraId="653214A7" w14:textId="4F03C4EF" w:rsidR="006369DA" w:rsidRDefault="003023E0" w:rsidP="0020675F">
            <w:pPr>
              <w:widowControl w:val="0"/>
            </w:pPr>
            <w:r w:rsidRPr="0020675F">
              <w:rPr>
                <w:b/>
              </w:rPr>
              <w:t>a)</w:t>
            </w:r>
            <w:r>
              <w:t xml:space="preserve"> </w:t>
            </w:r>
            <w:r w:rsidR="006369DA">
              <w:t>Zeigen Sie, dass die beiden unten</w:t>
            </w:r>
            <w:r>
              <w:t xml:space="preserve"> bei B</w:t>
            </w:r>
            <w:r w:rsidR="006369DA">
              <w:t xml:space="preserve"> </w:t>
            </w:r>
            <w:r w:rsidR="00AA0C21">
              <w:t xml:space="preserve">mit </w:t>
            </w:r>
            <w:r>
              <w:t>etwa 14 m/s ankommen.</w:t>
            </w:r>
          </w:p>
          <w:p w14:paraId="269A8D49" w14:textId="2C609FE9" w:rsidR="003023E0" w:rsidRDefault="003023E0" w:rsidP="0020675F">
            <w:pPr>
              <w:widowControl w:val="0"/>
            </w:pPr>
            <w:r w:rsidRPr="0020675F">
              <w:rPr>
                <w:b/>
              </w:rPr>
              <w:t>b)</w:t>
            </w:r>
            <w:r>
              <w:t xml:space="preserve"> </w:t>
            </w:r>
            <w:r w:rsidR="00EF125F">
              <w:t>Im Auslauf kommen die beiden bei C zum Stillstand. Wie groß ist die Bremskraft im Auslauf</w:t>
            </w:r>
            <w:r w:rsidR="00097601">
              <w:t>, die der Vater mit den Schuhen aufbringt</w:t>
            </w:r>
            <w:r w:rsidR="00EF125F">
              <w:t>?</w:t>
            </w:r>
          </w:p>
          <w:p w14:paraId="32F17015" w14:textId="7881354F" w:rsidR="00445D06" w:rsidRDefault="00445D06" w:rsidP="0020675F">
            <w:pPr>
              <w:widowControl w:val="0"/>
            </w:pPr>
          </w:p>
        </w:tc>
        <w:tc>
          <w:tcPr>
            <w:tcW w:w="4926" w:type="dxa"/>
            <w:tcBorders>
              <w:top w:val="nil"/>
              <w:left w:val="nil"/>
              <w:bottom w:val="nil"/>
              <w:right w:val="nil"/>
            </w:tcBorders>
            <w:shd w:val="clear" w:color="auto" w:fill="auto"/>
          </w:tcPr>
          <w:p w14:paraId="7365A520" w14:textId="088D3A8C" w:rsidR="006369DA" w:rsidRDefault="00215B7B" w:rsidP="0020675F">
            <w:pPr>
              <w:widowControl w:val="0"/>
            </w:pPr>
            <w:r>
              <w:pict w14:anchorId="5A816206">
                <v:shape id="_x0000_i1361" type="#_x0000_t75" style="width:192pt;height:180pt">
                  <v:imagedata r:id="rId1036" o:title="m1072"/>
                </v:shape>
              </w:pict>
            </w:r>
          </w:p>
        </w:tc>
      </w:tr>
    </w:tbl>
    <w:p w14:paraId="3E99761C" w14:textId="76EC7D0D" w:rsidR="00E97FDD" w:rsidRDefault="00D650D6" w:rsidP="00E14754">
      <w:pPr>
        <w:widowControl w:val="0"/>
      </w:pPr>
      <w:r w:rsidRPr="009014CA">
        <w:rPr>
          <w:b/>
        </w:rPr>
        <w:t>c)</w:t>
      </w:r>
      <w:r>
        <w:t xml:space="preserve"> Bei einer weiteren Fahrt unter gleichen Bedingungen vergisst der Vater im Auslauf zu Bremsen und knallt in D auf einen vor ihm fahrenden Schlitten</w:t>
      </w:r>
      <w:r w:rsidR="00901957">
        <w:t xml:space="preserve"> mit 120 kg Masse</w:t>
      </w:r>
      <w:r>
        <w:t xml:space="preserve">. D liegt genau in der Mitte zwischen B und C. </w:t>
      </w:r>
    </w:p>
    <w:p w14:paraId="0DE89D0C" w14:textId="16EA2E6B" w:rsidR="00D650D6" w:rsidRDefault="00BB19BB" w:rsidP="00E14754">
      <w:pPr>
        <w:widowControl w:val="0"/>
      </w:pPr>
      <w:r>
        <w:t xml:space="preserve">Der vorn fahrende Schlitten hat zum Zeitpunkt des Zusammenstoßes eine Geschwindigkeit von 5 m/s. </w:t>
      </w:r>
    </w:p>
    <w:p w14:paraId="31036A8E" w14:textId="5EE9B448" w:rsidR="00BB19BB" w:rsidRDefault="00BB19BB" w:rsidP="00E14754">
      <w:pPr>
        <w:widowControl w:val="0"/>
      </w:pPr>
      <w:r>
        <w:t>Mit welcher Geschwindigkeit fahren die beiden beim Zusammenstoß verkeilten Schlitten danach weiter.</w:t>
      </w:r>
    </w:p>
    <w:p w14:paraId="27D27A34" w14:textId="50A6D6F6" w:rsidR="000E4E47" w:rsidRDefault="000E4E47" w:rsidP="00E14754">
      <w:pPr>
        <w:widowControl w:val="0"/>
      </w:pPr>
    </w:p>
    <w:p w14:paraId="2B916C71" w14:textId="77777777" w:rsidR="000E4E47" w:rsidRDefault="000E4E47" w:rsidP="00E14754">
      <w:pPr>
        <w:widowControl w:val="0"/>
      </w:pPr>
    </w:p>
    <w:p w14:paraId="5EECBCE4" w14:textId="5899557A" w:rsidR="005F7EF3" w:rsidRDefault="005F7EF3" w:rsidP="00E14754">
      <w:pPr>
        <w:widowControl w:val="0"/>
      </w:pPr>
    </w:p>
    <w:tbl>
      <w:tblPr>
        <w:tblW w:w="0" w:type="auto"/>
        <w:tblLook w:val="04A0" w:firstRow="1" w:lastRow="0" w:firstColumn="1" w:lastColumn="0" w:noHBand="0" w:noVBand="1"/>
      </w:tblPr>
      <w:tblGrid>
        <w:gridCol w:w="10061"/>
      </w:tblGrid>
      <w:tr w:rsidR="00596674" w14:paraId="228952EA" w14:textId="77777777" w:rsidTr="0020675F">
        <w:tc>
          <w:tcPr>
            <w:tcW w:w="10061" w:type="dxa"/>
            <w:shd w:val="clear" w:color="auto" w:fill="auto"/>
          </w:tcPr>
          <w:p w14:paraId="681FAEFF" w14:textId="1E86EAED" w:rsidR="00596674" w:rsidRDefault="00215B7B" w:rsidP="0020675F">
            <w:pPr>
              <w:widowControl w:val="0"/>
            </w:pPr>
            <w:hyperlink r:id="rId1037" w:anchor="m1073" w:history="1">
              <w:r w:rsidR="00596674" w:rsidRPr="0020675F">
                <w:rPr>
                  <w:rStyle w:val="Hyperlink"/>
                  <w:sz w:val="22"/>
                </w:rPr>
                <w:t>1073.</w:t>
              </w:r>
            </w:hyperlink>
            <w:r w:rsidR="00596674">
              <w:t xml:space="preserve"> Auf einer horizontalen Luftkissenbahn befinden sich zwei Gleiter A und B. Beide Gleiter haben als Puffer Federringe, so dass jeder Stoß vollkommen elastisch verläuft.</w:t>
            </w:r>
          </w:p>
        </w:tc>
      </w:tr>
      <w:tr w:rsidR="00596674" w14:paraId="45539E83" w14:textId="77777777" w:rsidTr="0020675F">
        <w:tc>
          <w:tcPr>
            <w:tcW w:w="10061" w:type="dxa"/>
            <w:shd w:val="clear" w:color="auto" w:fill="auto"/>
          </w:tcPr>
          <w:p w14:paraId="093EB287" w14:textId="466D2CB8" w:rsidR="00596674" w:rsidRDefault="00215B7B" w:rsidP="0020675F">
            <w:pPr>
              <w:widowControl w:val="0"/>
            </w:pPr>
            <w:r>
              <w:pict w14:anchorId="65595D4B">
                <v:shape id="_x0000_i1362" type="#_x0000_t75" style="width:486pt;height:1in">
                  <v:imagedata r:id="rId1038" o:title="m1073"/>
                </v:shape>
              </w:pict>
            </w:r>
          </w:p>
        </w:tc>
      </w:tr>
      <w:tr w:rsidR="003B7934" w14:paraId="5E7B3B9F" w14:textId="77777777" w:rsidTr="0020675F">
        <w:tc>
          <w:tcPr>
            <w:tcW w:w="10061" w:type="dxa"/>
            <w:shd w:val="clear" w:color="auto" w:fill="auto"/>
          </w:tcPr>
          <w:p w14:paraId="6F692DB8" w14:textId="77777777" w:rsidR="003B7934" w:rsidRDefault="00682500" w:rsidP="0020675F">
            <w:pPr>
              <w:widowControl w:val="0"/>
            </w:pPr>
            <w:r w:rsidRPr="0020675F">
              <w:rPr>
                <w:b/>
              </w:rPr>
              <w:t>a)</w:t>
            </w:r>
            <w:r>
              <w:t xml:space="preserve"> Gleiter A und B haben jeweils die gleiche Masse von 0,1 kg. Gleiter A bewegt sich mit 2 m/s nach rechts und stößt auf dem ruhenden Gleiter B.  </w:t>
            </w:r>
          </w:p>
          <w:p w14:paraId="598A52CD" w14:textId="601BE5AF" w:rsidR="009A67A0" w:rsidRDefault="009A67A0" w:rsidP="0020675F">
            <w:pPr>
              <w:widowControl w:val="0"/>
            </w:pPr>
            <w:r>
              <w:t>Begründen Sie, dass nach dem Stoß Gleiter A ruht und Gleiter B mit 2 m/s nach rechts. fährt.</w:t>
            </w:r>
          </w:p>
          <w:p w14:paraId="29474EE8" w14:textId="2FAAD613" w:rsidR="00B22E3B" w:rsidRDefault="00B22E3B" w:rsidP="0020675F">
            <w:pPr>
              <w:widowControl w:val="0"/>
            </w:pPr>
          </w:p>
          <w:p w14:paraId="47E36ECB" w14:textId="24568257" w:rsidR="00B22E3B" w:rsidRDefault="00B22E3B" w:rsidP="0020675F">
            <w:pPr>
              <w:widowControl w:val="0"/>
            </w:pPr>
            <w:r w:rsidRPr="0020675F">
              <w:rPr>
                <w:b/>
              </w:rPr>
              <w:t>b)</w:t>
            </w:r>
            <w:r>
              <w:t xml:space="preserve"> Im zweiten Versuch hat Gleiter A die 4-fache Masse von Gleiter B. Er stößt wieder mit 2 m/s auf Gleiter B.</w:t>
            </w:r>
          </w:p>
          <w:p w14:paraId="25D30F0F" w14:textId="3F7CB531" w:rsidR="00B22E3B" w:rsidRDefault="00B22E3B" w:rsidP="0020675F">
            <w:pPr>
              <w:widowControl w:val="0"/>
            </w:pPr>
            <w:r>
              <w:t xml:space="preserve">Mit welchen </w:t>
            </w:r>
            <w:r w:rsidR="002A47FF">
              <w:t>Geschwindigkeiten bewegen sich die beiden Gleiter</w:t>
            </w:r>
            <w:r w:rsidR="001377DE">
              <w:t xml:space="preserve"> nach dem Stoß weiter</w:t>
            </w:r>
            <w:r w:rsidR="002A47FF">
              <w:t>. Geben Sie auch die Richtungen an.</w:t>
            </w:r>
          </w:p>
          <w:p w14:paraId="2E3FE993" w14:textId="64F07EE5" w:rsidR="00B0783A" w:rsidRDefault="00B0783A" w:rsidP="0020675F">
            <w:pPr>
              <w:widowControl w:val="0"/>
            </w:pPr>
          </w:p>
          <w:p w14:paraId="7A1F09AD" w14:textId="77777777" w:rsidR="00B0783A" w:rsidRDefault="00B0783A" w:rsidP="0020675F">
            <w:pPr>
              <w:widowControl w:val="0"/>
            </w:pPr>
            <w:r w:rsidRPr="0020675F">
              <w:rPr>
                <w:b/>
              </w:rPr>
              <w:t>c)</w:t>
            </w:r>
            <w:r>
              <w:t xml:space="preserve"> Gleiter A hat diesmal nur die doppelte Masse von Gleiter B. Gleiter A kommt von rechts und Gleiter B mit der doppelten Geschwindigkeit von Gleiter A von links.</w:t>
            </w:r>
          </w:p>
          <w:p w14:paraId="3A4AB129" w14:textId="1B473373" w:rsidR="009A67A0" w:rsidRDefault="004F0E9D" w:rsidP="0020675F">
            <w:pPr>
              <w:widowControl w:val="0"/>
            </w:pPr>
            <w:r>
              <w:t xml:space="preserve">Geben Sie die Geschwindigkeiten der Gleiter nach dem Stoß im Bezug zu ihrer Geschwindigkeit </w:t>
            </w:r>
            <w:r w:rsidR="00366F9A">
              <w:t>vor dem Stoß an.</w:t>
            </w:r>
          </w:p>
        </w:tc>
      </w:tr>
    </w:tbl>
    <w:p w14:paraId="5E0C6F75" w14:textId="77777777" w:rsidR="001B09D0" w:rsidRDefault="001B09D0" w:rsidP="00E14754">
      <w:pPr>
        <w:widowControl w:val="0"/>
      </w:pPr>
    </w:p>
    <w:p w14:paraId="10995515" w14:textId="77777777" w:rsidR="006372ED" w:rsidRPr="00E06486" w:rsidRDefault="006372ED" w:rsidP="00E14754">
      <w:pPr>
        <w:widowControl w:val="0"/>
      </w:pPr>
    </w:p>
    <w:p w14:paraId="6561BC80" w14:textId="77777777" w:rsidR="00174481" w:rsidRPr="00E06486" w:rsidRDefault="00174481" w:rsidP="00E14754">
      <w:pPr>
        <w:widowControl w:val="0"/>
      </w:pPr>
    </w:p>
    <w:p w14:paraId="71896B57" w14:textId="77777777" w:rsidR="00174481" w:rsidRPr="00957860" w:rsidRDefault="00174481"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3FBE76B" w14:textId="77777777" w:rsidTr="00E14754">
        <w:trPr>
          <w:trHeight w:val="397"/>
        </w:trPr>
        <w:tc>
          <w:tcPr>
            <w:tcW w:w="5030" w:type="dxa"/>
            <w:vAlign w:val="center"/>
          </w:tcPr>
          <w:p w14:paraId="3FE7D793" w14:textId="77777777" w:rsidR="00E14754" w:rsidRPr="0071784C" w:rsidRDefault="00E14754" w:rsidP="00AD5758">
            <w:pPr>
              <w:pStyle w:val="berschrift4"/>
            </w:pPr>
            <w:bookmarkStart w:id="1723" w:name="t9"/>
            <w:bookmarkEnd w:id="1723"/>
            <w:r w:rsidRPr="0071784C">
              <w:t>Rotation</w:t>
            </w:r>
          </w:p>
        </w:tc>
        <w:tc>
          <w:tcPr>
            <w:tcW w:w="5030" w:type="dxa"/>
            <w:vAlign w:val="center"/>
          </w:tcPr>
          <w:p w14:paraId="3C45FCB1" w14:textId="77777777" w:rsidR="00E14754" w:rsidRPr="006D256A" w:rsidRDefault="00215B7B" w:rsidP="00E14754">
            <w:pPr>
              <w:widowControl w:val="0"/>
              <w:jc w:val="center"/>
              <w:rPr>
                <w:rStyle w:val="Hyperlink"/>
                <w:sz w:val="22"/>
              </w:rPr>
            </w:pPr>
            <w:hyperlink w:anchor="t0" w:history="1">
              <w:r w:rsidR="00E14754" w:rsidRPr="006D256A">
                <w:rPr>
                  <w:rStyle w:val="Hyperlink"/>
                  <w:sz w:val="22"/>
                </w:rPr>
                <w:t>(zu</w:t>
              </w:r>
              <w:bookmarkStart w:id="1724" w:name="_Hlt530224312"/>
              <w:r w:rsidR="00E14754" w:rsidRPr="006D256A">
                <w:rPr>
                  <w:rStyle w:val="Hyperlink"/>
                  <w:sz w:val="22"/>
                </w:rPr>
                <w:t>m</w:t>
              </w:r>
              <w:bookmarkStart w:id="1725" w:name="_Hlt496414031"/>
              <w:bookmarkEnd w:id="1724"/>
              <w:r w:rsidR="00E14754" w:rsidRPr="006D256A">
                <w:rPr>
                  <w:rStyle w:val="Hyperlink"/>
                  <w:sz w:val="22"/>
                </w:rPr>
                <w:t xml:space="preserve"> </w:t>
              </w:r>
              <w:bookmarkEnd w:id="1725"/>
              <w:r w:rsidR="00E14754" w:rsidRPr="006D256A">
                <w:rPr>
                  <w:rStyle w:val="Hyperlink"/>
                  <w:sz w:val="22"/>
                </w:rPr>
                <w:t>I</w:t>
              </w:r>
              <w:bookmarkStart w:id="1726" w:name="_Hlt73508204"/>
              <w:bookmarkStart w:id="1727" w:name="_Hlt495588170"/>
              <w:bookmarkEnd w:id="1726"/>
              <w:r w:rsidR="00E14754" w:rsidRPr="006D256A">
                <w:rPr>
                  <w:rStyle w:val="Hyperlink"/>
                  <w:sz w:val="22"/>
                </w:rPr>
                <w:t>n</w:t>
              </w:r>
              <w:bookmarkStart w:id="1728" w:name="_Hlt513361796"/>
              <w:bookmarkEnd w:id="1727"/>
              <w:r w:rsidR="00E14754" w:rsidRPr="006D256A">
                <w:rPr>
                  <w:rStyle w:val="Hyperlink"/>
                  <w:sz w:val="22"/>
                </w:rPr>
                <w:t>h</w:t>
              </w:r>
              <w:bookmarkStart w:id="1729" w:name="_Hlt495677776"/>
              <w:bookmarkEnd w:id="1728"/>
              <w:r w:rsidR="00E14754" w:rsidRPr="006D256A">
                <w:rPr>
                  <w:rStyle w:val="Hyperlink"/>
                  <w:sz w:val="22"/>
                </w:rPr>
                <w:t>a</w:t>
              </w:r>
              <w:bookmarkEnd w:id="1729"/>
              <w:r w:rsidR="00E14754" w:rsidRPr="006D256A">
                <w:rPr>
                  <w:rStyle w:val="Hyperlink"/>
                  <w:sz w:val="22"/>
                </w:rPr>
                <w:t>l</w:t>
              </w:r>
              <w:bookmarkStart w:id="1730" w:name="_Hlt529596544"/>
              <w:r w:rsidR="00E14754" w:rsidRPr="006D256A">
                <w:rPr>
                  <w:rStyle w:val="Hyperlink"/>
                  <w:sz w:val="22"/>
                </w:rPr>
                <w:t>t</w:t>
              </w:r>
              <w:bookmarkStart w:id="1731" w:name="_Hlt495678612"/>
              <w:bookmarkEnd w:id="1730"/>
              <w:r w:rsidR="00E14754" w:rsidRPr="006D256A">
                <w:rPr>
                  <w:rStyle w:val="Hyperlink"/>
                  <w:sz w:val="22"/>
                </w:rPr>
                <w:t>s</w:t>
              </w:r>
              <w:bookmarkStart w:id="1732" w:name="_Hlt495678575"/>
              <w:bookmarkEnd w:id="1731"/>
              <w:r w:rsidR="00E14754" w:rsidRPr="006D256A">
                <w:rPr>
                  <w:rStyle w:val="Hyperlink"/>
                  <w:sz w:val="22"/>
                </w:rPr>
                <w:t>v</w:t>
              </w:r>
              <w:bookmarkStart w:id="1733" w:name="_Hlt58299064"/>
              <w:bookmarkEnd w:id="1732"/>
              <w:r w:rsidR="00E14754" w:rsidRPr="006D256A">
                <w:rPr>
                  <w:rStyle w:val="Hyperlink"/>
                  <w:sz w:val="22"/>
                </w:rPr>
                <w:t>e</w:t>
              </w:r>
              <w:bookmarkStart w:id="1734" w:name="_Hlt122665406"/>
              <w:bookmarkEnd w:id="1733"/>
              <w:r w:rsidR="00E14754" w:rsidRPr="006D256A">
                <w:rPr>
                  <w:rStyle w:val="Hyperlink"/>
                  <w:sz w:val="22"/>
                </w:rPr>
                <w:t>r</w:t>
              </w:r>
              <w:bookmarkStart w:id="1735" w:name="_Hlt158512311"/>
              <w:bookmarkEnd w:id="1734"/>
              <w:r w:rsidR="00E14754" w:rsidRPr="006D256A">
                <w:rPr>
                  <w:rStyle w:val="Hyperlink"/>
                  <w:sz w:val="22"/>
                </w:rPr>
                <w:t>z</w:t>
              </w:r>
              <w:bookmarkEnd w:id="1735"/>
              <w:r w:rsidR="00E14754" w:rsidRPr="006D256A">
                <w:rPr>
                  <w:rStyle w:val="Hyperlink"/>
                  <w:sz w:val="22"/>
                </w:rPr>
                <w:t>ei</w:t>
              </w:r>
              <w:bookmarkStart w:id="1736" w:name="_Hlt495587245"/>
              <w:r w:rsidR="00E14754" w:rsidRPr="006D256A">
                <w:rPr>
                  <w:rStyle w:val="Hyperlink"/>
                  <w:sz w:val="22"/>
                </w:rPr>
                <w:t>c</w:t>
              </w:r>
              <w:bookmarkEnd w:id="1736"/>
              <w:r w:rsidR="00E14754" w:rsidRPr="006D256A">
                <w:rPr>
                  <w:rStyle w:val="Hyperlink"/>
                  <w:sz w:val="22"/>
                </w:rPr>
                <w:t>hnis )</w:t>
              </w:r>
            </w:hyperlink>
          </w:p>
        </w:tc>
      </w:tr>
      <w:tr w:rsidR="00E14754" w:rsidRPr="0071784C" w14:paraId="137F7A08" w14:textId="77777777" w:rsidTr="00E14754">
        <w:trPr>
          <w:trHeight w:val="397"/>
        </w:trPr>
        <w:tc>
          <w:tcPr>
            <w:tcW w:w="10060" w:type="dxa"/>
            <w:gridSpan w:val="2"/>
            <w:vAlign w:val="center"/>
          </w:tcPr>
          <w:p w14:paraId="51E9DAE6" w14:textId="38EF5466" w:rsidR="00E14754" w:rsidRDefault="00215B7B" w:rsidP="00E14754">
            <w:pPr>
              <w:widowControl w:val="0"/>
              <w:jc w:val="center"/>
              <w:rPr>
                <w:rStyle w:val="Hyperlink"/>
                <w:sz w:val="22"/>
              </w:rPr>
            </w:pPr>
            <w:hyperlink r:id="rId1039" w:anchor="rotation" w:history="1">
              <w:r w:rsidR="00E14754" w:rsidRPr="002A16C1">
                <w:rPr>
                  <w:rStyle w:val="Hyperlink"/>
                  <w:sz w:val="22"/>
                </w:rPr>
                <w:t>Formeln zum Thema</w:t>
              </w:r>
            </w:hyperlink>
          </w:p>
        </w:tc>
      </w:tr>
    </w:tbl>
    <w:p w14:paraId="1C793B88" w14:textId="77777777" w:rsidR="00E14754" w:rsidRDefault="00E14754" w:rsidP="00E14754">
      <w:pPr>
        <w:widowControl w:val="0"/>
      </w:pPr>
    </w:p>
    <w:p w14:paraId="71ED93D7" w14:textId="50859FC6" w:rsidR="00E14754" w:rsidRDefault="00E14754" w:rsidP="00E14754">
      <w:pPr>
        <w:widowControl w:val="0"/>
      </w:pPr>
      <w:r>
        <w:rPr>
          <w:color w:val="FF0000"/>
        </w:rPr>
        <w:sym w:font="Symbol" w:char="F02A"/>
      </w:r>
      <w:hyperlink r:id="rId1040" w:anchor="m127" w:history="1">
        <w:r>
          <w:rPr>
            <w:rStyle w:val="Hyperlink"/>
            <w:sz w:val="22"/>
          </w:rPr>
          <w:t>1</w:t>
        </w:r>
        <w:bookmarkStart w:id="1737" w:name="_Hlt46039103"/>
        <w:bookmarkStart w:id="1738" w:name="_Hlt496412823"/>
        <w:bookmarkEnd w:id="1737"/>
        <w:r>
          <w:rPr>
            <w:rStyle w:val="Hyperlink"/>
            <w:sz w:val="22"/>
          </w:rPr>
          <w:t>2</w:t>
        </w:r>
        <w:bookmarkStart w:id="1739" w:name="_Hlt66611507"/>
        <w:bookmarkEnd w:id="1738"/>
        <w:r>
          <w:rPr>
            <w:rStyle w:val="Hyperlink"/>
            <w:sz w:val="22"/>
          </w:rPr>
          <w:t>7</w:t>
        </w:r>
        <w:bookmarkEnd w:id="1739"/>
        <w:r>
          <w:rPr>
            <w:rStyle w:val="Hyperlink"/>
            <w:sz w:val="22"/>
          </w:rPr>
          <w:t>.</w:t>
        </w:r>
      </w:hyperlink>
      <w:r>
        <w:t xml:space="preserve"> Eine Achterbahn soll eine Loopingkurve durchfahren. Sie durchfährt den höchsten Punkt des Kreises mit der Geschwindigkeit 50 km/h. Wie groß darf der Radius der Kreisbahn höchstens sein?</w:t>
      </w:r>
      <w:r>
        <w:br/>
      </w:r>
      <w:r>
        <w:sym w:font="Symbol" w:char="F02A"/>
      </w:r>
      <w:r>
        <w:sym w:font="Symbol" w:char="F02A"/>
      </w:r>
      <w:r>
        <w:sym w:font="Symbol" w:char="F02A"/>
      </w:r>
    </w:p>
    <w:p w14:paraId="424D8B3A" w14:textId="314F5D27" w:rsidR="00E14754" w:rsidRDefault="00E14754" w:rsidP="00E14754">
      <w:pPr>
        <w:widowControl w:val="0"/>
      </w:pPr>
      <w:r>
        <w:rPr>
          <w:color w:val="FF0000"/>
        </w:rPr>
        <w:sym w:font="Symbol" w:char="F02A"/>
      </w:r>
      <w:hyperlink r:id="rId1041" w:anchor="m128" w:history="1">
        <w:r>
          <w:rPr>
            <w:rStyle w:val="Hyperlink"/>
            <w:sz w:val="22"/>
          </w:rPr>
          <w:t>1</w:t>
        </w:r>
        <w:bookmarkStart w:id="1740" w:name="_Hlt66614700"/>
        <w:bookmarkStart w:id="1741" w:name="_Hlt496412827"/>
        <w:bookmarkEnd w:id="1740"/>
        <w:r>
          <w:rPr>
            <w:rStyle w:val="Hyperlink"/>
            <w:sz w:val="22"/>
          </w:rPr>
          <w:t>2</w:t>
        </w:r>
        <w:bookmarkEnd w:id="1741"/>
        <w:r>
          <w:rPr>
            <w:rStyle w:val="Hyperlink"/>
            <w:sz w:val="22"/>
          </w:rPr>
          <w:t>8.</w:t>
        </w:r>
      </w:hyperlink>
      <w:r>
        <w:t xml:space="preserve"> Aus welcher Höhe h muss eine Kugel reibung</w:t>
      </w:r>
      <w:bookmarkStart w:id="1742" w:name="_Hlt66626587"/>
      <w:bookmarkEnd w:id="1742"/>
      <w:r>
        <w:t>sfrei herabrollen, um einen senkrechten Kreis mit dem Radius 2 m (Looping) ohne herabzufallen durchrollen zu können? Wie schnell muss die Kugel im tiefsten und im höchsten Punkt des Loopingkreises sein?</w:t>
      </w:r>
      <w:r>
        <w:br/>
      </w:r>
      <w:r>
        <w:sym w:font="Symbol" w:char="F02A"/>
      </w:r>
      <w:r>
        <w:sym w:font="Symbol" w:char="F02A"/>
      </w:r>
      <w:r>
        <w:sym w:font="Symbol" w:char="F02A"/>
      </w:r>
    </w:p>
    <w:p w14:paraId="33E30E1B" w14:textId="4CB55C10" w:rsidR="00E14754" w:rsidRDefault="00E14754" w:rsidP="00E14754">
      <w:pPr>
        <w:widowControl w:val="0"/>
      </w:pPr>
      <w:r>
        <w:rPr>
          <w:color w:val="FF0000"/>
        </w:rPr>
        <w:sym w:font="Symbol" w:char="F02A"/>
      </w:r>
      <w:hyperlink r:id="rId1042" w:anchor="m130" w:history="1">
        <w:r>
          <w:rPr>
            <w:rStyle w:val="Hyperlink"/>
            <w:sz w:val="22"/>
          </w:rPr>
          <w:t>1</w:t>
        </w:r>
        <w:bookmarkStart w:id="1743" w:name="_Hlt44739303"/>
        <w:bookmarkStart w:id="1744" w:name="_Hlt44744501"/>
        <w:bookmarkEnd w:id="1743"/>
        <w:r>
          <w:rPr>
            <w:rStyle w:val="Hyperlink"/>
            <w:sz w:val="22"/>
          </w:rPr>
          <w:t>3</w:t>
        </w:r>
        <w:bookmarkStart w:id="1745" w:name="_Hlt496412830"/>
        <w:bookmarkEnd w:id="1744"/>
        <w:r>
          <w:rPr>
            <w:rStyle w:val="Hyperlink"/>
            <w:sz w:val="22"/>
          </w:rPr>
          <w:t>0</w:t>
        </w:r>
        <w:bookmarkEnd w:id="1745"/>
        <w:r>
          <w:rPr>
            <w:rStyle w:val="Hyperlink"/>
            <w:sz w:val="22"/>
          </w:rPr>
          <w:t>.</w:t>
        </w:r>
      </w:hyperlink>
      <w:r>
        <w:t xml:space="preserve"> Ein Auto mit 800 kg Masse fährt mit der Geschwindigkeit 90 km/h in eine Kurve mit dem Radius 125 m. Wie groß muss die Reibungskraft sein, damit das Auto </w:t>
      </w:r>
      <w:r w:rsidR="001E0642">
        <w:t>durch die Kurve kommt</w:t>
      </w:r>
      <w:r>
        <w:t xml:space="preserve">? Wie groß muss dabei die Reibungszahl sein. </w:t>
      </w:r>
      <w:r>
        <w:br/>
      </w:r>
      <w:r>
        <w:sym w:font="Symbol" w:char="F02A"/>
      </w:r>
      <w:r>
        <w:sym w:font="Symbol" w:char="F02A"/>
      </w:r>
      <w:r>
        <w:sym w:font="Symbol" w:char="F02A"/>
      </w:r>
    </w:p>
    <w:p w14:paraId="28A0FA13" w14:textId="6A5B94F1" w:rsidR="00E14754" w:rsidRDefault="00E14754" w:rsidP="00E14754">
      <w:pPr>
        <w:widowControl w:val="0"/>
      </w:pPr>
      <w:r>
        <w:rPr>
          <w:color w:val="FF0000"/>
        </w:rPr>
        <w:sym w:font="Symbol" w:char="F02A"/>
      </w:r>
      <w:bookmarkStart w:id="1746" w:name="_Hlt44470912"/>
      <w:r>
        <w:fldChar w:fldCharType="begin"/>
      </w:r>
      <w:r w:rsidR="00626526">
        <w:instrText>HYPERLINK "lsgmech.docx" \l "m132"</w:instrText>
      </w:r>
      <w:r>
        <w:fldChar w:fldCharType="separate"/>
      </w:r>
      <w:r>
        <w:rPr>
          <w:rStyle w:val="Hyperlink"/>
          <w:sz w:val="22"/>
        </w:rPr>
        <w:t>1</w:t>
      </w:r>
      <w:bookmarkStart w:id="1747" w:name="_Hlt44208240"/>
      <w:r>
        <w:rPr>
          <w:rStyle w:val="Hyperlink"/>
          <w:sz w:val="22"/>
        </w:rPr>
        <w:t>3</w:t>
      </w:r>
      <w:bookmarkStart w:id="1748" w:name="_Hlt496412834"/>
      <w:bookmarkEnd w:id="1747"/>
      <w:r>
        <w:rPr>
          <w:rStyle w:val="Hyperlink"/>
          <w:sz w:val="22"/>
        </w:rPr>
        <w:t>2</w:t>
      </w:r>
      <w:bookmarkEnd w:id="1748"/>
      <w:r>
        <w:rPr>
          <w:rStyle w:val="Hyperlink"/>
          <w:sz w:val="22"/>
        </w:rPr>
        <w:t>.</w:t>
      </w:r>
      <w:r>
        <w:fldChar w:fldCharType="end"/>
      </w:r>
      <w:bookmarkEnd w:id="1746"/>
      <w:r>
        <w:t xml:space="preserve"> Eine Waschmaschine schleudert mit 800 Umdrehungen pro Minute die Wäsche in einer Trommel vom Radius 26 cm. Mit welcher Kraft wird dabei ein Wassertropfen der Masse 1 g nach außen gedrückt? Welche Masse besitzt dieselbe Gewichtskraft?</w:t>
      </w:r>
      <w:r>
        <w:br/>
      </w:r>
      <w:r>
        <w:sym w:font="Symbol" w:char="F02A"/>
      </w:r>
      <w:r>
        <w:sym w:font="Symbol" w:char="F02A"/>
      </w:r>
    </w:p>
    <w:p w14:paraId="42A683B1" w14:textId="6499A2CF" w:rsidR="00E14754" w:rsidRDefault="00E14754" w:rsidP="00E14754">
      <w:pPr>
        <w:widowControl w:val="0"/>
      </w:pPr>
      <w:bookmarkStart w:id="1749" w:name="_Hlt496412838"/>
      <w:r>
        <w:rPr>
          <w:color w:val="FF0000"/>
        </w:rPr>
        <w:sym w:font="Symbol" w:char="F02A"/>
      </w:r>
      <w:hyperlink r:id="rId1043" w:anchor="m133" w:history="1">
        <w:r>
          <w:rPr>
            <w:rStyle w:val="Hyperlink"/>
            <w:sz w:val="22"/>
          </w:rPr>
          <w:t>1</w:t>
        </w:r>
        <w:bookmarkStart w:id="1750" w:name="_Hlt122235294"/>
        <w:bookmarkStart w:id="1751" w:name="_Hlt520609930"/>
        <w:bookmarkEnd w:id="1750"/>
        <w:r>
          <w:rPr>
            <w:rStyle w:val="Hyperlink"/>
            <w:sz w:val="22"/>
          </w:rPr>
          <w:t>3</w:t>
        </w:r>
        <w:bookmarkStart w:id="1752" w:name="_Hlt44472125"/>
        <w:bookmarkEnd w:id="1751"/>
        <w:r>
          <w:rPr>
            <w:rStyle w:val="Hyperlink"/>
            <w:sz w:val="22"/>
          </w:rPr>
          <w:t>3</w:t>
        </w:r>
        <w:bookmarkEnd w:id="1752"/>
        <w:r>
          <w:rPr>
            <w:rStyle w:val="Hyperlink"/>
            <w:sz w:val="22"/>
          </w:rPr>
          <w:t>.</w:t>
        </w:r>
      </w:hyperlink>
      <w:bookmarkEnd w:id="1749"/>
      <w:r>
        <w:t xml:space="preserve"> Die Kurve einer Rennbahn soll bei einem Kurvenradius von 50 m für die Geschwindigkeit 36 km/h gebaut werden. Welche Neigung der Bahn ist optimal?</w:t>
      </w:r>
      <w:r>
        <w:br/>
      </w:r>
      <w:r>
        <w:sym w:font="Symbol" w:char="F02A"/>
      </w:r>
      <w:r>
        <w:sym w:font="Symbol" w:char="F02A"/>
      </w:r>
      <w:r>
        <w:sym w:font="Symbol" w:char="F02A"/>
      </w:r>
    </w:p>
    <w:bookmarkStart w:id="1753" w:name="_Hlt496412841"/>
    <w:p w14:paraId="09170082" w14:textId="1368B474" w:rsidR="00E14754" w:rsidRDefault="00E14754" w:rsidP="00E14754">
      <w:pPr>
        <w:widowControl w:val="0"/>
      </w:pPr>
      <w:r>
        <w:fldChar w:fldCharType="begin"/>
      </w:r>
      <w:r w:rsidR="00626526">
        <w:instrText>HYPERLINK "lsgmech.docx" \l "m134"</w:instrText>
      </w:r>
      <w:r>
        <w:fldChar w:fldCharType="separate"/>
      </w:r>
      <w:r>
        <w:rPr>
          <w:rStyle w:val="Hyperlink"/>
          <w:sz w:val="22"/>
        </w:rPr>
        <w:t>1</w:t>
      </w:r>
      <w:bookmarkStart w:id="1754" w:name="_Hlt66664389"/>
      <w:r>
        <w:rPr>
          <w:rStyle w:val="Hyperlink"/>
          <w:sz w:val="22"/>
        </w:rPr>
        <w:t>3</w:t>
      </w:r>
      <w:bookmarkStart w:id="1755" w:name="_Hlt154892422"/>
      <w:bookmarkEnd w:id="1754"/>
      <w:r>
        <w:rPr>
          <w:rStyle w:val="Hyperlink"/>
          <w:sz w:val="22"/>
        </w:rPr>
        <w:t>4</w:t>
      </w:r>
      <w:bookmarkEnd w:id="1755"/>
      <w:r>
        <w:rPr>
          <w:rStyle w:val="Hyperlink"/>
          <w:sz w:val="22"/>
        </w:rPr>
        <w:t>.</w:t>
      </w:r>
      <w:r>
        <w:fldChar w:fldCharType="end"/>
      </w:r>
      <w:bookmarkEnd w:id="1753"/>
      <w:r>
        <w:t xml:space="preserve"> Die Kurve einer Radrennbahn ist unter 52° gegen die Horizontale geneigt. Der Kurvenradius beträgt 18 m. Für welche Geschwindigkeit ist diese Kurve optimal ausgelegt?</w:t>
      </w:r>
      <w:r>
        <w:br/>
      </w:r>
      <w:r>
        <w:sym w:font="Symbol" w:char="F02A"/>
      </w:r>
      <w:r>
        <w:sym w:font="Symbol" w:char="F02A"/>
      </w:r>
      <w:r>
        <w:sym w:font="Symbol" w:char="F02A"/>
      </w:r>
    </w:p>
    <w:p w14:paraId="527B4195" w14:textId="3E44DEE6" w:rsidR="00E14754" w:rsidRDefault="00E14754" w:rsidP="00E14754">
      <w:pPr>
        <w:widowControl w:val="0"/>
      </w:pPr>
      <w:r>
        <w:rPr>
          <w:color w:val="FF0000"/>
        </w:rPr>
        <w:sym w:font="Symbol" w:char="F02A"/>
      </w:r>
      <w:bookmarkStart w:id="1756" w:name="_Hlt122683121"/>
      <w:r>
        <w:fldChar w:fldCharType="begin"/>
      </w:r>
      <w:r w:rsidR="00626526">
        <w:instrText>HYPERLINK "lsgmech.docx" \l "m135"</w:instrText>
      </w:r>
      <w:r>
        <w:fldChar w:fldCharType="separate"/>
      </w:r>
      <w:r>
        <w:rPr>
          <w:rStyle w:val="Hyperlink"/>
          <w:sz w:val="22"/>
        </w:rPr>
        <w:t>1</w:t>
      </w:r>
      <w:bookmarkStart w:id="1757" w:name="_Hlt61700412"/>
      <w:r>
        <w:rPr>
          <w:rStyle w:val="Hyperlink"/>
          <w:sz w:val="22"/>
        </w:rPr>
        <w:t>3</w:t>
      </w:r>
      <w:bookmarkStart w:id="1758" w:name="_Hlt496412844"/>
      <w:bookmarkEnd w:id="1757"/>
      <w:r>
        <w:rPr>
          <w:rStyle w:val="Hyperlink"/>
          <w:sz w:val="22"/>
        </w:rPr>
        <w:t>5</w:t>
      </w:r>
      <w:bookmarkEnd w:id="1758"/>
      <w:r>
        <w:rPr>
          <w:rStyle w:val="Hyperlink"/>
          <w:sz w:val="22"/>
        </w:rPr>
        <w:t>.</w:t>
      </w:r>
      <w:r>
        <w:fldChar w:fldCharType="end"/>
      </w:r>
      <w:bookmarkEnd w:id="1756"/>
      <w:r>
        <w:t xml:space="preserve"> Eine fiktive Raumstation hat die Form einer Tonne mit einem Radius von r = 9 m. Wie schnell müsste sich die in der Schwerelosigkeit befindliche Station drehen, um an der Außenwand künstlich die Schwerkraft der Erde herzustellen? Geben Sie die Umdrehungen pro Minute und die Drehfrequenz. </w:t>
      </w:r>
      <w:r>
        <w:br/>
      </w:r>
      <w:r>
        <w:sym w:font="Symbol" w:char="F02A"/>
      </w:r>
      <w:r>
        <w:sym w:font="Symbol" w:char="F02A"/>
      </w:r>
    </w:p>
    <w:p w14:paraId="5D8FE079" w14:textId="413CB261" w:rsidR="00E14754" w:rsidRDefault="00E14754" w:rsidP="00E14754">
      <w:pPr>
        <w:widowControl w:val="0"/>
      </w:pPr>
      <w:r>
        <w:rPr>
          <w:color w:val="FF0000"/>
        </w:rPr>
        <w:sym w:font="Symbol" w:char="F02A"/>
      </w:r>
      <w:bookmarkStart w:id="1759" w:name="_Hlt66683059"/>
      <w:r>
        <w:fldChar w:fldCharType="begin"/>
      </w:r>
      <w:r w:rsidR="00626526">
        <w:instrText>HYPERLINK "lsgmech.docx" \l "m136"</w:instrText>
      </w:r>
      <w:r>
        <w:fldChar w:fldCharType="separate"/>
      </w:r>
      <w:r>
        <w:rPr>
          <w:rStyle w:val="Hyperlink"/>
          <w:sz w:val="22"/>
        </w:rPr>
        <w:t>1</w:t>
      </w:r>
      <w:bookmarkStart w:id="1760" w:name="_Hlt496412847"/>
      <w:r>
        <w:rPr>
          <w:rStyle w:val="Hyperlink"/>
          <w:sz w:val="22"/>
        </w:rPr>
        <w:t>3</w:t>
      </w:r>
      <w:bookmarkEnd w:id="1760"/>
      <w:r>
        <w:rPr>
          <w:rStyle w:val="Hyperlink"/>
          <w:sz w:val="22"/>
        </w:rPr>
        <w:t>6.</w:t>
      </w:r>
      <w:r>
        <w:fldChar w:fldCharType="end"/>
      </w:r>
      <w:bookmarkEnd w:id="1759"/>
      <w:r>
        <w:t xml:space="preserve"> Welche Geschwindigkeit besitzt ein Raumschiff, dass sich für kurze Zeit stationär 330 km über der Erdoberfläche </w:t>
      </w:r>
      <w:proofErr w:type="gramStart"/>
      <w:r>
        <w:t>befindet</w:t>
      </w:r>
      <w:proofErr w:type="gramEnd"/>
      <w:r>
        <w:t>? Geben Sie die Geschwindigkeit in km/s an. (Erdradius r = 6370 km)</w:t>
      </w:r>
      <w:r>
        <w:br/>
      </w:r>
      <w:r>
        <w:sym w:font="Symbol" w:char="F02A"/>
      </w:r>
      <w:r>
        <w:sym w:font="Symbol" w:char="F02A"/>
      </w:r>
    </w:p>
    <w:p w14:paraId="73A358A5" w14:textId="773389E5" w:rsidR="00E14754" w:rsidRDefault="00E14754" w:rsidP="00E14754">
      <w:pPr>
        <w:widowControl w:val="0"/>
      </w:pPr>
      <w:r>
        <w:rPr>
          <w:color w:val="FF0000"/>
        </w:rPr>
        <w:sym w:font="Symbol" w:char="F02A"/>
      </w:r>
      <w:bookmarkStart w:id="1761" w:name="_Hlt66686043"/>
      <w:r>
        <w:fldChar w:fldCharType="begin"/>
      </w:r>
      <w:r w:rsidR="00626526">
        <w:instrText>HYPERLINK "lsgmech.docx" \l "m137"</w:instrText>
      </w:r>
      <w:r>
        <w:fldChar w:fldCharType="separate"/>
      </w:r>
      <w:r>
        <w:rPr>
          <w:rStyle w:val="Hyperlink"/>
          <w:sz w:val="22"/>
        </w:rPr>
        <w:t>1</w:t>
      </w:r>
      <w:bookmarkStart w:id="1762" w:name="_Hlt72549678"/>
      <w:bookmarkStart w:id="1763" w:name="_Hlt66685956"/>
      <w:bookmarkEnd w:id="1762"/>
      <w:r>
        <w:rPr>
          <w:rStyle w:val="Hyperlink"/>
          <w:sz w:val="22"/>
        </w:rPr>
        <w:t>3</w:t>
      </w:r>
      <w:bookmarkStart w:id="1764" w:name="_Hlt496412850"/>
      <w:bookmarkEnd w:id="1763"/>
      <w:r>
        <w:rPr>
          <w:rStyle w:val="Hyperlink"/>
          <w:sz w:val="22"/>
        </w:rPr>
        <w:t>7</w:t>
      </w:r>
      <w:bookmarkEnd w:id="1764"/>
      <w:r>
        <w:rPr>
          <w:rStyle w:val="Hyperlink"/>
          <w:sz w:val="22"/>
        </w:rPr>
        <w:t>.</w:t>
      </w:r>
      <w:r>
        <w:fldChar w:fldCharType="end"/>
      </w:r>
      <w:bookmarkEnd w:id="1761"/>
      <w:r>
        <w:t xml:space="preserve"> Durch die Drehung der Erde wirkt auf eine Person am Äquator eine Fliehkraft (im Gegensatz zu einer Person am Pol). Um wie viel Prozent ist daher das Gewicht einer Person am Äquator geringer als am Pol? </w:t>
      </w:r>
      <w:r>
        <w:br/>
      </w:r>
      <w:r>
        <w:sym w:font="Symbol" w:char="F02A"/>
      </w:r>
      <w:r>
        <w:sym w:font="Symbol" w:char="F02A"/>
      </w:r>
      <w:r>
        <w:sym w:font="Symbol" w:char="F02A"/>
      </w:r>
    </w:p>
    <w:p w14:paraId="5C8CB836" w14:textId="7B54158A" w:rsidR="00E14754" w:rsidRDefault="00E14754" w:rsidP="00E14754">
      <w:pPr>
        <w:widowControl w:val="0"/>
      </w:pPr>
      <w:r>
        <w:rPr>
          <w:color w:val="FF0000"/>
        </w:rPr>
        <w:sym w:font="Symbol" w:char="F02A"/>
      </w:r>
      <w:hyperlink r:id="rId1044" w:anchor="m138" w:history="1">
        <w:r>
          <w:rPr>
            <w:rStyle w:val="Hyperlink"/>
            <w:sz w:val="22"/>
          </w:rPr>
          <w:t>1</w:t>
        </w:r>
        <w:bookmarkStart w:id="1765" w:name="_Hlt66760664"/>
        <w:r>
          <w:rPr>
            <w:rStyle w:val="Hyperlink"/>
            <w:sz w:val="22"/>
          </w:rPr>
          <w:t>3</w:t>
        </w:r>
        <w:bookmarkStart w:id="1766" w:name="_Hlt496412853"/>
        <w:bookmarkEnd w:id="1765"/>
        <w:r>
          <w:rPr>
            <w:rStyle w:val="Hyperlink"/>
            <w:sz w:val="22"/>
          </w:rPr>
          <w:t>8</w:t>
        </w:r>
        <w:bookmarkEnd w:id="1766"/>
        <w:r>
          <w:rPr>
            <w:rStyle w:val="Hyperlink"/>
            <w:sz w:val="22"/>
          </w:rPr>
          <w:t>.</w:t>
        </w:r>
      </w:hyperlink>
      <w:r>
        <w:t xml:space="preserve"> Eine Zentrifuge erzielt die 100-fache Erdbeschleunigung. Dabei dreht sie sich in einer Kreisbahn mit 5 m Radius. Mit welcher Geschwindigkeit bewegt sich ein Punkt am Rande der Kreisbahn?</w:t>
      </w:r>
      <w:r>
        <w:br/>
      </w:r>
      <w:r>
        <w:sym w:font="Symbol" w:char="F02A"/>
      </w:r>
      <w:r>
        <w:sym w:font="Symbol" w:char="F02A"/>
      </w:r>
    </w:p>
    <w:p w14:paraId="1D83DCA4" w14:textId="63CB399B" w:rsidR="00E14754" w:rsidRDefault="00215B7B" w:rsidP="00E14754">
      <w:pPr>
        <w:widowControl w:val="0"/>
      </w:pPr>
      <w:hyperlink r:id="rId1045" w:anchor="m139" w:history="1">
        <w:r w:rsidR="00E14754">
          <w:rPr>
            <w:rStyle w:val="Hyperlink"/>
            <w:sz w:val="22"/>
          </w:rPr>
          <w:t>1</w:t>
        </w:r>
        <w:bookmarkStart w:id="1767" w:name="_Hlt496412856"/>
        <w:r w:rsidR="00E14754">
          <w:rPr>
            <w:rStyle w:val="Hyperlink"/>
            <w:sz w:val="22"/>
          </w:rPr>
          <w:t>3</w:t>
        </w:r>
        <w:bookmarkEnd w:id="1767"/>
        <w:r w:rsidR="00E14754">
          <w:rPr>
            <w:rStyle w:val="Hyperlink"/>
            <w:sz w:val="22"/>
          </w:rPr>
          <w:t>9.</w:t>
        </w:r>
      </w:hyperlink>
      <w:r w:rsidR="00E14754">
        <w:t xml:space="preserve"> Bei einer Zentrifuge wird die 120-fache Erdbeschleunigung erzielt. Ein Punkt am Rand der Kreisbahn der Zentrifuge bewegt sich dabei mit der Geschwindigkeit 200 km/h. Wie groß ist der Radius der Kreisbahn?</w:t>
      </w:r>
      <w:r w:rsidR="00E14754">
        <w:br/>
      </w:r>
      <w:r w:rsidR="00E14754">
        <w:sym w:font="Symbol" w:char="F02A"/>
      </w:r>
      <w:r w:rsidR="00E14754">
        <w:sym w:font="Symbol" w:char="F02A"/>
      </w:r>
    </w:p>
    <w:p w14:paraId="66B43E11" w14:textId="066DCD7F" w:rsidR="00E14754" w:rsidRDefault="00E14754" w:rsidP="00E14754">
      <w:pPr>
        <w:widowControl w:val="0"/>
      </w:pPr>
      <w:r>
        <w:rPr>
          <w:color w:val="FF0000"/>
        </w:rPr>
        <w:sym w:font="Symbol" w:char="F02A"/>
      </w:r>
      <w:hyperlink r:id="rId1046" w:anchor="m140" w:history="1">
        <w:r>
          <w:rPr>
            <w:rStyle w:val="Hyperlink"/>
            <w:sz w:val="22"/>
          </w:rPr>
          <w:t>1</w:t>
        </w:r>
        <w:bookmarkStart w:id="1768" w:name="_Hlt520614923"/>
        <w:r>
          <w:rPr>
            <w:rStyle w:val="Hyperlink"/>
            <w:sz w:val="22"/>
          </w:rPr>
          <w:t>4</w:t>
        </w:r>
        <w:bookmarkStart w:id="1769" w:name="_Hlt496412858"/>
        <w:bookmarkEnd w:id="1768"/>
        <w:r>
          <w:rPr>
            <w:rStyle w:val="Hyperlink"/>
            <w:sz w:val="22"/>
          </w:rPr>
          <w:t>0</w:t>
        </w:r>
        <w:bookmarkEnd w:id="1769"/>
        <w:r>
          <w:rPr>
            <w:rStyle w:val="Hyperlink"/>
            <w:sz w:val="22"/>
          </w:rPr>
          <w:t>.</w:t>
        </w:r>
      </w:hyperlink>
      <w:r>
        <w:t xml:space="preserve"> Eine Kugel der Masse 500 g hängt an einer dünnen Schnur der Länge120 cm. Die Kugel führt horizontale Kreisbewegungen aus. Die dünne Schnur reißt, als die Fliehkraft 200 N übersteigt. Mit welcher Frequenz drehte sich die Kugel im Moment des Reißens und mit welcher Geschwindigkeit verlässt sie die Kreisbahn? </w:t>
      </w:r>
      <w:r>
        <w:br/>
      </w:r>
      <w:r>
        <w:sym w:font="Symbol" w:char="F02A"/>
      </w:r>
      <w:r>
        <w:sym w:font="Symbol" w:char="F02A"/>
      </w:r>
      <w:r>
        <w:sym w:font="Symbol" w:char="F02A"/>
      </w:r>
    </w:p>
    <w:p w14:paraId="2BBDFEC0" w14:textId="06212828" w:rsidR="00E14754" w:rsidRDefault="00E14754" w:rsidP="00E14754">
      <w:pPr>
        <w:widowControl w:val="0"/>
      </w:pPr>
      <w:bookmarkStart w:id="1770" w:name="_Hlt496412899"/>
      <w:r>
        <w:rPr>
          <w:color w:val="FF0000"/>
        </w:rPr>
        <w:sym w:font="Symbol" w:char="F02A"/>
      </w:r>
      <w:bookmarkStart w:id="1771" w:name="_Hlt115748096"/>
      <w:r>
        <w:fldChar w:fldCharType="begin"/>
      </w:r>
      <w:r w:rsidR="00626526">
        <w:instrText>HYPERLINK "lsgmech.docx" \l "m209"</w:instrText>
      </w:r>
      <w:r>
        <w:fldChar w:fldCharType="separate"/>
      </w:r>
      <w:r>
        <w:rPr>
          <w:rStyle w:val="Hyperlink"/>
          <w:sz w:val="22"/>
        </w:rPr>
        <w:t>2</w:t>
      </w:r>
      <w:bookmarkStart w:id="1772" w:name="_Hlt496412862"/>
      <w:r>
        <w:rPr>
          <w:rStyle w:val="Hyperlink"/>
          <w:sz w:val="22"/>
        </w:rPr>
        <w:t>0</w:t>
      </w:r>
      <w:bookmarkEnd w:id="1772"/>
      <w:r>
        <w:rPr>
          <w:rStyle w:val="Hyperlink"/>
          <w:sz w:val="22"/>
        </w:rPr>
        <w:t>9.</w:t>
      </w:r>
      <w:r>
        <w:fldChar w:fldCharType="end"/>
      </w:r>
      <w:bookmarkEnd w:id="1770"/>
      <w:bookmarkEnd w:id="1771"/>
      <w:r>
        <w:t xml:space="preserve"> Eine Kugel hängt an einer 1 m langen Schnur. Sie führt senkrechte Kreisbewegungen mit konstanter Bahngeschwindigkeit v aus. Welche Frequenz muss die Kreisbewegung mindestens haben, damit die Schnur im höchsten Punkt der Bahn noch gespannt bleibt? Wie schnell ist die Kugel in diesem Punkt?</w:t>
      </w:r>
      <w:r>
        <w:br/>
      </w:r>
      <w:r>
        <w:sym w:font="Symbol" w:char="F02A"/>
      </w:r>
      <w:r>
        <w:sym w:font="Symbol" w:char="F02A"/>
      </w:r>
      <w:r>
        <w:sym w:font="Symbol" w:char="F02A"/>
      </w:r>
    </w:p>
    <w:bookmarkStart w:id="1773" w:name="_Hlt496412903"/>
    <w:p w14:paraId="32E2C6CB" w14:textId="74CA2711" w:rsidR="00E14754" w:rsidRDefault="00E14754" w:rsidP="00E14754">
      <w:pPr>
        <w:widowControl w:val="0"/>
      </w:pPr>
      <w:r>
        <w:fldChar w:fldCharType="begin"/>
      </w:r>
      <w:r w:rsidR="00626526">
        <w:instrText>HYPERLINK "lsgmech.docx" \l "m232"</w:instrText>
      </w:r>
      <w:r>
        <w:fldChar w:fldCharType="separate"/>
      </w:r>
      <w:r>
        <w:rPr>
          <w:rStyle w:val="Hyperlink"/>
          <w:sz w:val="22"/>
        </w:rPr>
        <w:t>232.</w:t>
      </w:r>
      <w:r>
        <w:fldChar w:fldCharType="end"/>
      </w:r>
      <w:bookmarkEnd w:id="1773"/>
      <w:r>
        <w:t xml:space="preserve"> Ein Mensch (m = 75 kg) befindet sich am Äquator. Wie groß ist die Radialkraft F</w:t>
      </w:r>
      <w:r>
        <w:rPr>
          <w:position w:val="-5"/>
          <w:vertAlign w:val="subscript"/>
        </w:rPr>
        <w:t>r</w:t>
      </w:r>
      <w:r>
        <w:t>, die nötig ist, damit er die Rotation der Erde mitmacht? Wie groß ist F</w:t>
      </w:r>
      <w:r>
        <w:rPr>
          <w:position w:val="-5"/>
          <w:vertAlign w:val="subscript"/>
        </w:rPr>
        <w:t>r</w:t>
      </w:r>
      <w:r>
        <w:t xml:space="preserve"> bei uns (52° Breite, Erdradius=6371 km, Erde sei Kugel)?</w:t>
      </w:r>
      <w:r>
        <w:br/>
      </w:r>
      <w:r>
        <w:sym w:font="Symbol" w:char="F02A"/>
      </w:r>
      <w:r>
        <w:sym w:font="Symbol" w:char="F02A"/>
      </w:r>
    </w:p>
    <w:bookmarkStart w:id="1774" w:name="_Hlt61703585"/>
    <w:p w14:paraId="40F138AE" w14:textId="1DCF70AE" w:rsidR="00E14754" w:rsidRDefault="00E14754" w:rsidP="00E14754">
      <w:pPr>
        <w:widowControl w:val="0"/>
      </w:pPr>
      <w:r>
        <w:fldChar w:fldCharType="begin"/>
      </w:r>
      <w:r w:rsidR="00626526">
        <w:instrText>HYPERLINK "lsgmech.docx" \l "m233"</w:instrText>
      </w:r>
      <w:r>
        <w:fldChar w:fldCharType="separate"/>
      </w:r>
      <w:r>
        <w:rPr>
          <w:rStyle w:val="Hyperlink"/>
          <w:sz w:val="22"/>
        </w:rPr>
        <w:t>2</w:t>
      </w:r>
      <w:bookmarkStart w:id="1775" w:name="_Hlt61704267"/>
      <w:r>
        <w:rPr>
          <w:rStyle w:val="Hyperlink"/>
          <w:sz w:val="22"/>
        </w:rPr>
        <w:t>3</w:t>
      </w:r>
      <w:bookmarkStart w:id="1776" w:name="_Hlt496412907"/>
      <w:bookmarkEnd w:id="1775"/>
      <w:r>
        <w:rPr>
          <w:rStyle w:val="Hyperlink"/>
          <w:sz w:val="22"/>
        </w:rPr>
        <w:t>3</w:t>
      </w:r>
      <w:bookmarkEnd w:id="1776"/>
      <w:r>
        <w:rPr>
          <w:rStyle w:val="Hyperlink"/>
          <w:sz w:val="22"/>
        </w:rPr>
        <w:t>.</w:t>
      </w:r>
      <w:r>
        <w:fldChar w:fldCharType="end"/>
      </w:r>
      <w:bookmarkEnd w:id="1774"/>
      <w:r>
        <w:t xml:space="preserve"> </w:t>
      </w:r>
      <w:bookmarkStart w:id="1777" w:name="_Hlt61700477"/>
      <w:r>
        <w:t xml:space="preserve">Aus der Gleichung </w:t>
      </w:r>
      <w:r w:rsidR="00382087" w:rsidRPr="00CC3B31">
        <w:rPr>
          <w:position w:val="-24"/>
        </w:rPr>
        <w:object w:dxaOrig="1020" w:dyaOrig="660" w14:anchorId="34478F6F">
          <v:shape id="_x0000_i1363" type="#_x0000_t75" style="width:54pt;height:36pt" o:ole="">
            <v:imagedata r:id="rId1047" o:title=""/>
          </v:shape>
          <o:OLEObject Type="Embed" ProgID="Equation.DSMT4" ShapeID="_x0000_i1363" DrawAspect="Content" ObjectID="_1735305686" r:id="rId1048"/>
        </w:object>
      </w:r>
      <w:r w:rsidR="0092005F">
        <w:t xml:space="preserve"> </w:t>
      </w:r>
      <w:proofErr w:type="gramStart"/>
      <w:r w:rsidR="00EA12D9">
        <w:t xml:space="preserve">folgt </w:t>
      </w:r>
      <w:r w:rsidR="0092005F" w:rsidRPr="0092005F">
        <w:rPr>
          <w:position w:val="-24"/>
        </w:rPr>
        <w:object w:dxaOrig="580" w:dyaOrig="620" w14:anchorId="3A91D712">
          <v:shape id="_x0000_i1364" type="#_x0000_t75" style="width:30pt;height:30pt" o:ole="">
            <v:imagedata r:id="rId1049" o:title=""/>
          </v:shape>
          <o:OLEObject Type="Embed" ProgID="Equation.DSMT4" ShapeID="_x0000_i1364" DrawAspect="Content" ObjectID="_1735305687" r:id="rId1050"/>
        </w:object>
      </w:r>
      <w:proofErr w:type="gramEnd"/>
      <w:r w:rsidR="0092005F">
        <w:t>,</w:t>
      </w:r>
      <w:r>
        <w:t xml:space="preserve"> aus der Gleichung </w:t>
      </w:r>
      <w:r w:rsidR="00382087" w:rsidRPr="00CC3B31">
        <w:rPr>
          <w:position w:val="-24"/>
        </w:rPr>
        <w:object w:dxaOrig="1440" w:dyaOrig="660" w14:anchorId="6559FDF4">
          <v:shape id="_x0000_i1365" type="#_x0000_t75" style="width:1in;height:36pt" o:ole="">
            <v:imagedata r:id="rId1051" o:title=""/>
          </v:shape>
          <o:OLEObject Type="Embed" ProgID="Equation.DSMT4" ShapeID="_x0000_i1365" DrawAspect="Content" ObjectID="_1735305688" r:id="rId1052"/>
        </w:object>
      </w:r>
      <w:r>
        <w:t xml:space="preserve"> folgt </w:t>
      </w:r>
      <w:r w:rsidR="00382087" w:rsidRPr="00CC3B31">
        <w:rPr>
          <w:position w:val="-12"/>
        </w:rPr>
        <w:object w:dxaOrig="540" w:dyaOrig="360" w14:anchorId="526E425B">
          <v:shape id="_x0000_i1366" type="#_x0000_t75" style="width:30pt;height:18pt" o:ole="">
            <v:imagedata r:id="rId1053" o:title=""/>
          </v:shape>
          <o:OLEObject Type="Embed" ProgID="Equation.DSMT4" ShapeID="_x0000_i1366" DrawAspect="Content" ObjectID="_1735305689" r:id="rId1054"/>
        </w:object>
      </w:r>
      <w:r>
        <w:t>. Erklären Sie diesen scheinbaren Widerspruch.</w:t>
      </w:r>
      <w:bookmarkEnd w:id="1777"/>
      <w:r>
        <w:br/>
      </w:r>
      <w:r>
        <w:sym w:font="Symbol" w:char="F02A"/>
      </w:r>
      <w:r>
        <w:sym w:font="Symbol" w:char="F02A"/>
      </w:r>
    </w:p>
    <w:p w14:paraId="01184A60" w14:textId="3D7140FA" w:rsidR="00E14754" w:rsidRDefault="00215B7B" w:rsidP="00E14754">
      <w:pPr>
        <w:widowControl w:val="0"/>
      </w:pPr>
      <w:hyperlink r:id="rId1055" w:anchor="m234" w:history="1">
        <w:r w:rsidR="00E14754">
          <w:rPr>
            <w:rStyle w:val="Hyperlink"/>
            <w:sz w:val="22"/>
          </w:rPr>
          <w:t>2</w:t>
        </w:r>
        <w:bookmarkStart w:id="1778" w:name="_Hlt496412910"/>
        <w:r w:rsidR="00E14754">
          <w:rPr>
            <w:rStyle w:val="Hyperlink"/>
            <w:sz w:val="22"/>
          </w:rPr>
          <w:t>3</w:t>
        </w:r>
        <w:bookmarkEnd w:id="1778"/>
        <w:r w:rsidR="00E14754">
          <w:rPr>
            <w:rStyle w:val="Hyperlink"/>
            <w:sz w:val="22"/>
          </w:rPr>
          <w:t>4.</w:t>
        </w:r>
      </w:hyperlink>
      <w:r w:rsidR="00E14754">
        <w:t xml:space="preserve"> Ein Körper mit der Masse 1,0 kg ist an einer 0,2 m langen Stange befestigt und bewegt sich in einer vertikalen Ebene um einen Punkt A mit einer konstanten Bahngeschwindigkeit von 10 m s</w:t>
      </w:r>
      <w:r w:rsidR="00E14754">
        <w:rPr>
          <w:position w:val="5"/>
          <w:vertAlign w:val="superscript"/>
        </w:rPr>
        <w:t>-</w:t>
      </w:r>
      <w:proofErr w:type="gramStart"/>
      <w:r w:rsidR="00E14754">
        <w:rPr>
          <w:position w:val="5"/>
          <w:vertAlign w:val="superscript"/>
        </w:rPr>
        <w:t xml:space="preserve">1 </w:t>
      </w:r>
      <w:r w:rsidR="00E14754">
        <w:rPr>
          <w:position w:val="5"/>
        </w:rPr>
        <w:t>.</w:t>
      </w:r>
      <w:proofErr w:type="gramEnd"/>
      <w:r w:rsidR="00E14754">
        <w:rPr>
          <w:position w:val="5"/>
        </w:rPr>
        <w:t xml:space="preserve"> </w:t>
      </w:r>
      <w:r w:rsidR="00E14754">
        <w:t>Die Masse der Stange soll gegenüber der Masse des Körpers vernachlässigbar klein sein. Berechne die maximale und die minimale Belastung der Stange!</w:t>
      </w:r>
      <w:r w:rsidR="00E14754">
        <w:br/>
      </w:r>
      <w:r w:rsidR="00E14754">
        <w:sym w:font="Symbol" w:char="F02A"/>
      </w:r>
      <w:r w:rsidR="00E14754">
        <w:sym w:font="Symbol" w:char="F02A"/>
      </w:r>
    </w:p>
    <w:p w14:paraId="1BE9EC37" w14:textId="3CD6875E" w:rsidR="00E14754" w:rsidRDefault="00215B7B" w:rsidP="00E14754">
      <w:pPr>
        <w:widowControl w:val="0"/>
      </w:pPr>
      <w:hyperlink r:id="rId1056" w:anchor="m235" w:history="1">
        <w:r w:rsidR="00E14754">
          <w:rPr>
            <w:rStyle w:val="Hyperlink"/>
            <w:sz w:val="22"/>
          </w:rPr>
          <w:t>23</w:t>
        </w:r>
        <w:bookmarkStart w:id="1779" w:name="_Hlt496412913"/>
        <w:r w:rsidR="00E14754">
          <w:rPr>
            <w:rStyle w:val="Hyperlink"/>
            <w:sz w:val="22"/>
          </w:rPr>
          <w:t>5</w:t>
        </w:r>
        <w:bookmarkEnd w:id="1779"/>
        <w:r w:rsidR="00E14754">
          <w:rPr>
            <w:rStyle w:val="Hyperlink"/>
            <w:sz w:val="22"/>
          </w:rPr>
          <w:t>.</w:t>
        </w:r>
      </w:hyperlink>
      <w:r w:rsidR="00E14754">
        <w:t xml:space="preserve"> Warum fallen die Menschen im oberen Teil einer Loopingbahn nicht aus der Gondel?</w:t>
      </w:r>
      <w:r w:rsidR="00E14754">
        <w:br/>
      </w:r>
      <w:r w:rsidR="00E14754">
        <w:sym w:font="Symbol" w:char="F02A"/>
      </w:r>
    </w:p>
    <w:p w14:paraId="7817BB51" w14:textId="0D14051B" w:rsidR="00E14754" w:rsidRDefault="00215B7B" w:rsidP="00E14754">
      <w:pPr>
        <w:widowControl w:val="0"/>
      </w:pPr>
      <w:hyperlink r:id="rId1057" w:anchor="m245" w:history="1">
        <w:r w:rsidR="00E14754">
          <w:rPr>
            <w:rStyle w:val="Hyperlink"/>
            <w:sz w:val="22"/>
          </w:rPr>
          <w:t>2</w:t>
        </w:r>
        <w:bookmarkStart w:id="1780" w:name="_Hlt67452097"/>
        <w:r w:rsidR="00E14754">
          <w:rPr>
            <w:rStyle w:val="Hyperlink"/>
            <w:sz w:val="22"/>
          </w:rPr>
          <w:t>4</w:t>
        </w:r>
        <w:bookmarkStart w:id="1781" w:name="_Hlt496412916"/>
        <w:bookmarkEnd w:id="1780"/>
        <w:r w:rsidR="00E14754">
          <w:rPr>
            <w:rStyle w:val="Hyperlink"/>
            <w:sz w:val="22"/>
          </w:rPr>
          <w:t>5</w:t>
        </w:r>
        <w:bookmarkEnd w:id="1781"/>
        <w:r w:rsidR="00E14754">
          <w:rPr>
            <w:rStyle w:val="Hyperlink"/>
            <w:sz w:val="22"/>
          </w:rPr>
          <w:t>.</w:t>
        </w:r>
      </w:hyperlink>
      <w:r w:rsidR="00E14754">
        <w:t xml:space="preserve"> Wie oft müsste sich die Erde täglich um ihre Achse drehen, wenn dadurch die Erdanziehung am Äquator (g = 9,78 ms</w:t>
      </w:r>
      <w:r w:rsidR="00E14754">
        <w:rPr>
          <w:vertAlign w:val="superscript"/>
        </w:rPr>
        <w:t>-2)</w:t>
      </w:r>
      <w:r w:rsidR="00E14754">
        <w:t xml:space="preserve"> aufgehoben werden soll? (Erdradius 6371 km)</w:t>
      </w:r>
      <w:r w:rsidR="00E14754">
        <w:br/>
      </w:r>
      <w:r w:rsidR="00E14754">
        <w:sym w:font="Symbol" w:char="F02A"/>
      </w:r>
      <w:r w:rsidR="00E14754">
        <w:sym w:font="Symbol" w:char="F02A"/>
      </w:r>
    </w:p>
    <w:bookmarkStart w:id="1782" w:name="_Hlt496412920"/>
    <w:p w14:paraId="417A06C1" w14:textId="0E79734D" w:rsidR="00E14754" w:rsidRDefault="00E14754" w:rsidP="00E14754">
      <w:pPr>
        <w:widowControl w:val="0"/>
      </w:pPr>
      <w:r>
        <w:fldChar w:fldCharType="begin"/>
      </w:r>
      <w:r w:rsidR="00626526">
        <w:instrText>HYPERLINK "lsgmech.docx" \l "m249"</w:instrText>
      </w:r>
      <w:r>
        <w:fldChar w:fldCharType="separate"/>
      </w:r>
      <w:r>
        <w:rPr>
          <w:rStyle w:val="Hyperlink"/>
          <w:sz w:val="22"/>
        </w:rPr>
        <w:t>249.</w:t>
      </w:r>
      <w:r>
        <w:fldChar w:fldCharType="end"/>
      </w:r>
      <w:bookmarkEnd w:id="1782"/>
      <w:r>
        <w:t xml:space="preserve"> Wie viele Umdrehungen je Sekunde macht das Rad eines Autos vom Durchmesser 50 cm bei einer Geschwindigkeit von 110 kmh</w:t>
      </w:r>
      <w:r>
        <w:rPr>
          <w:position w:val="6"/>
          <w:vertAlign w:val="superscript"/>
        </w:rPr>
        <w:t>-1</w:t>
      </w:r>
      <w:r>
        <w:t>?</w:t>
      </w:r>
      <w:r>
        <w:br/>
        <w:t>Welche Radialbeschleunigung wirkt auf den äußeren Teil des Rades?</w:t>
      </w:r>
      <w:r>
        <w:br/>
      </w:r>
      <w:r>
        <w:sym w:font="Symbol" w:char="F02A"/>
      </w:r>
      <w:r>
        <w:sym w:font="Symbol" w:char="F02A"/>
      </w:r>
    </w:p>
    <w:bookmarkStart w:id="1783" w:name="_Hlt495843475"/>
    <w:p w14:paraId="0161E0C6" w14:textId="31B53218" w:rsidR="00E14754" w:rsidRDefault="00E14754" w:rsidP="00E14754">
      <w:pPr>
        <w:widowControl w:val="0"/>
      </w:pPr>
      <w:r>
        <w:fldChar w:fldCharType="begin"/>
      </w:r>
      <w:r w:rsidR="00626526">
        <w:instrText>HYPERLINK "lsgmech.docx" \l "m250"</w:instrText>
      </w:r>
      <w:r>
        <w:fldChar w:fldCharType="separate"/>
      </w:r>
      <w:r>
        <w:rPr>
          <w:rStyle w:val="Hyperlink"/>
          <w:sz w:val="22"/>
        </w:rPr>
        <w:t>2</w:t>
      </w:r>
      <w:bookmarkStart w:id="1784" w:name="_Hlt520615013"/>
      <w:r>
        <w:rPr>
          <w:rStyle w:val="Hyperlink"/>
          <w:sz w:val="22"/>
        </w:rPr>
        <w:t>5</w:t>
      </w:r>
      <w:bookmarkStart w:id="1785" w:name="_Hlt496412923"/>
      <w:bookmarkEnd w:id="1784"/>
      <w:r>
        <w:rPr>
          <w:rStyle w:val="Hyperlink"/>
          <w:sz w:val="22"/>
        </w:rPr>
        <w:t>0</w:t>
      </w:r>
      <w:bookmarkEnd w:id="1785"/>
      <w:r>
        <w:rPr>
          <w:rStyle w:val="Hyperlink"/>
          <w:sz w:val="22"/>
        </w:rPr>
        <w:t>.</w:t>
      </w:r>
      <w:r>
        <w:fldChar w:fldCharType="end"/>
      </w:r>
      <w:bookmarkEnd w:id="1783"/>
      <w:r>
        <w:t xml:space="preserve"> Erklären Sie, warum in einer nicht überhöhten Kurve ein Auto bei zu großer Geschwindigkeit aus der Kurve getragen werden kann.</w:t>
      </w:r>
      <w:r>
        <w:br/>
      </w:r>
      <w:r>
        <w:sym w:font="Symbol" w:char="F02A"/>
      </w:r>
      <w:r>
        <w:sym w:font="Symbol" w:char="F02A"/>
      </w:r>
    </w:p>
    <w:p w14:paraId="22F8CA6C" w14:textId="54149C1F" w:rsidR="00E14754" w:rsidRDefault="00215B7B" w:rsidP="00E14754">
      <w:pPr>
        <w:widowControl w:val="0"/>
      </w:pPr>
      <w:hyperlink r:id="rId1058" w:anchor="m253" w:history="1">
        <w:r w:rsidR="00E14754">
          <w:rPr>
            <w:rStyle w:val="Hyperlink"/>
            <w:sz w:val="22"/>
          </w:rPr>
          <w:t>25</w:t>
        </w:r>
        <w:bookmarkStart w:id="1786" w:name="_Hlt496412926"/>
        <w:r w:rsidR="00E14754">
          <w:rPr>
            <w:rStyle w:val="Hyperlink"/>
            <w:sz w:val="22"/>
          </w:rPr>
          <w:t>3</w:t>
        </w:r>
        <w:bookmarkEnd w:id="1786"/>
        <w:r w:rsidR="00E14754">
          <w:rPr>
            <w:rStyle w:val="Hyperlink"/>
            <w:sz w:val="22"/>
          </w:rPr>
          <w:t>.</w:t>
        </w:r>
      </w:hyperlink>
      <w:r w:rsidR="00E14754">
        <w:t xml:space="preserve"> Begründen Sie folgende Aussage:</w:t>
      </w:r>
      <w:r w:rsidR="00E14754">
        <w:rPr>
          <w:b/>
        </w:rPr>
        <w:t xml:space="preserve"> Jede gleichförmige Kreisbewegung ist eine beschleunigte Bewegung.</w:t>
      </w:r>
      <w:r w:rsidR="00E14754">
        <w:rPr>
          <w:b/>
        </w:rPr>
        <w:br/>
      </w:r>
      <w:r w:rsidR="00E14754">
        <w:sym w:font="Symbol" w:char="F02A"/>
      </w:r>
    </w:p>
    <w:p w14:paraId="3D7A5772" w14:textId="35B63DC2" w:rsidR="00E14754" w:rsidRDefault="00E14754" w:rsidP="00E14754">
      <w:pPr>
        <w:widowControl w:val="0"/>
        <w:rPr>
          <w:b/>
        </w:rPr>
      </w:pPr>
      <w:bookmarkStart w:id="1787" w:name="_Hlt43694318"/>
      <w:r>
        <w:rPr>
          <w:color w:val="FF0000"/>
        </w:rPr>
        <w:sym w:font="Symbol" w:char="F02A"/>
      </w:r>
      <w:hyperlink r:id="rId1059" w:anchor="m272" w:history="1">
        <w:r>
          <w:rPr>
            <w:rStyle w:val="Hyperlink"/>
            <w:sz w:val="22"/>
          </w:rPr>
          <w:t>2</w:t>
        </w:r>
        <w:bookmarkStart w:id="1788" w:name="_Hlt121053280"/>
        <w:bookmarkStart w:id="1789" w:name="_Hlt495844936"/>
        <w:bookmarkEnd w:id="1788"/>
        <w:r>
          <w:rPr>
            <w:rStyle w:val="Hyperlink"/>
            <w:sz w:val="22"/>
          </w:rPr>
          <w:t>7</w:t>
        </w:r>
        <w:bookmarkStart w:id="1790" w:name="_Hlt121035735"/>
        <w:bookmarkEnd w:id="1789"/>
        <w:r>
          <w:rPr>
            <w:rStyle w:val="Hyperlink"/>
            <w:sz w:val="22"/>
          </w:rPr>
          <w:t>2</w:t>
        </w:r>
        <w:bookmarkEnd w:id="1790"/>
        <w:r>
          <w:rPr>
            <w:rStyle w:val="Hyperlink"/>
            <w:sz w:val="22"/>
          </w:rPr>
          <w:t>.</w:t>
        </w:r>
      </w:hyperlink>
      <w:bookmarkEnd w:id="1787"/>
    </w:p>
    <w:tbl>
      <w:tblPr>
        <w:tblW w:w="0" w:type="auto"/>
        <w:tblLayout w:type="fixed"/>
        <w:tblCellMar>
          <w:left w:w="70" w:type="dxa"/>
          <w:right w:w="70" w:type="dxa"/>
        </w:tblCellMar>
        <w:tblLook w:val="0000" w:firstRow="0" w:lastRow="0" w:firstColumn="0" w:lastColumn="0" w:noHBand="0" w:noVBand="0"/>
      </w:tblPr>
      <w:tblGrid>
        <w:gridCol w:w="4889"/>
        <w:gridCol w:w="4889"/>
      </w:tblGrid>
      <w:tr w:rsidR="00E14754" w:rsidRPr="0071784C" w14:paraId="675F8B25" w14:textId="77777777" w:rsidTr="00E14754">
        <w:tc>
          <w:tcPr>
            <w:tcW w:w="4889" w:type="dxa"/>
          </w:tcPr>
          <w:p w14:paraId="197976F6" w14:textId="77777777" w:rsidR="00E14754" w:rsidRPr="0071784C" w:rsidRDefault="00E14754" w:rsidP="00E14754">
            <w:pPr>
              <w:widowControl w:val="0"/>
              <w:tabs>
                <w:tab w:val="left" w:pos="8647"/>
              </w:tabs>
            </w:pPr>
            <w:r w:rsidRPr="0071784C">
              <w:t>Die Skizze stellt den Verlauf der Schiene einer Loopingbahn dar. Im Punkt A hat der Wagen die Geschwindigkeit 6,1 m/s.</w:t>
            </w:r>
            <w:r w:rsidRPr="0071784C">
              <w:br/>
              <w:t>Im Punkt C soll er einer Zentrifugalkraft vom 1,5fachen Betrag seiner Gewichtskraft ausgesetzt sein. Der Punkt C befindet sich in der Höhe h</w:t>
            </w:r>
            <w:r w:rsidRPr="0071784C">
              <w:rPr>
                <w:vertAlign w:val="subscript"/>
              </w:rPr>
              <w:t>C</w:t>
            </w:r>
            <w:r w:rsidRPr="0071784C">
              <w:t> = 22 m über dem Boden. Der Wagen wird als Massepunkt aufgefasst, von der Reibung ist abzusehen.</w:t>
            </w:r>
          </w:p>
          <w:p w14:paraId="63D5828C" w14:textId="77777777" w:rsidR="00E14754" w:rsidRPr="0071784C" w:rsidRDefault="00E14754" w:rsidP="00E14754">
            <w:pPr>
              <w:widowControl w:val="0"/>
              <w:tabs>
                <w:tab w:val="left" w:pos="8647"/>
              </w:tabs>
            </w:pPr>
          </w:p>
        </w:tc>
        <w:tc>
          <w:tcPr>
            <w:tcW w:w="4889" w:type="dxa"/>
          </w:tcPr>
          <w:p w14:paraId="10FE2422" w14:textId="77777777" w:rsidR="00E14754" w:rsidRPr="0071784C" w:rsidRDefault="00215B7B" w:rsidP="00E14754">
            <w:pPr>
              <w:tabs>
                <w:tab w:val="left" w:pos="8647"/>
              </w:tabs>
            </w:pPr>
            <w:r>
              <w:rPr>
                <w:noProof/>
              </w:rPr>
              <w:pict w14:anchorId="424061E6">
                <v:shape id="Bild 241" o:spid="_x0000_i1367" type="#_x0000_t75" alt="m272" style="width:240pt;height:120pt;visibility:visible">
                  <v:imagedata r:id="rId1060" o:title="m272"/>
                </v:shape>
              </w:pict>
            </w:r>
          </w:p>
          <w:p w14:paraId="00BCD5B7" w14:textId="77777777" w:rsidR="00E14754" w:rsidRPr="0071784C" w:rsidRDefault="00E14754" w:rsidP="00E14754">
            <w:pPr>
              <w:widowControl w:val="0"/>
              <w:tabs>
                <w:tab w:val="left" w:pos="8647"/>
              </w:tabs>
            </w:pPr>
          </w:p>
        </w:tc>
      </w:tr>
    </w:tbl>
    <w:p w14:paraId="5769F716" w14:textId="77777777" w:rsidR="00E14754" w:rsidRDefault="00E14754" w:rsidP="00E14754">
      <w:pPr>
        <w:widowControl w:val="0"/>
      </w:pPr>
      <w:r>
        <w:t>a) Beschreiben Sie die Energiezustände in den Punkten A, B, C und die Energieumwandlungen bei der Bewegung des Wagens von A nach C.</w:t>
      </w:r>
      <w:r>
        <w:br/>
        <w:t>b) Berechnen Sie die Höhe h</w:t>
      </w:r>
      <w:r>
        <w:rPr>
          <w:vertAlign w:val="subscript"/>
        </w:rPr>
        <w:t>A</w:t>
      </w:r>
      <w:r>
        <w:t xml:space="preserve"> des Punktes A über dem Boden.</w:t>
      </w:r>
      <w:r>
        <w:br/>
        <w:t>c) Berechnen Sie die Geschwindigkeit, mit der dieser Wagen den Punkt B, der sich in Bodenhöhe befindet, passiert.</w:t>
      </w:r>
      <w:r>
        <w:br/>
        <w:t>d) Geben Sie die im Punkt B auf die Schiene wirkende Gesamtkraft als Vielfaches der Gewichtskraft des Wagen an.</w:t>
      </w:r>
      <w:r>
        <w:br/>
      </w:r>
      <w:r>
        <w:sym w:font="Symbol" w:char="F02A"/>
      </w:r>
      <w:r>
        <w:sym w:font="Symbol" w:char="F02A"/>
      </w:r>
      <w:r>
        <w:sym w:font="Symbol" w:char="F02A"/>
      </w:r>
    </w:p>
    <w:p w14:paraId="1738FAD6" w14:textId="2FCEE7A7" w:rsidR="00E14754" w:rsidRDefault="00E14754" w:rsidP="00E14754">
      <w:pPr>
        <w:widowControl w:val="0"/>
      </w:pPr>
      <w:bookmarkStart w:id="1791" w:name="_Hlt67378034"/>
      <w:r>
        <w:rPr>
          <w:color w:val="FF0000"/>
        </w:rPr>
        <w:sym w:font="Symbol" w:char="F02A"/>
      </w:r>
      <w:hyperlink r:id="rId1061" w:anchor="m329" w:history="1">
        <w:r>
          <w:rPr>
            <w:rStyle w:val="Hyperlink"/>
            <w:sz w:val="22"/>
          </w:rPr>
          <w:t>3</w:t>
        </w:r>
        <w:bookmarkStart w:id="1792" w:name="_Hlt496359609"/>
        <w:r>
          <w:rPr>
            <w:rStyle w:val="Hyperlink"/>
            <w:sz w:val="22"/>
          </w:rPr>
          <w:t>2</w:t>
        </w:r>
        <w:bookmarkStart w:id="1793" w:name="_Hlt496018500"/>
        <w:bookmarkEnd w:id="1792"/>
        <w:r>
          <w:rPr>
            <w:rStyle w:val="Hyperlink"/>
            <w:sz w:val="22"/>
          </w:rPr>
          <w:t>9</w:t>
        </w:r>
        <w:bookmarkEnd w:id="1793"/>
        <w:r>
          <w:rPr>
            <w:rStyle w:val="Hyperlink"/>
            <w:sz w:val="22"/>
          </w:rPr>
          <w:t>.</w:t>
        </w:r>
      </w:hyperlink>
      <w:bookmarkEnd w:id="1791"/>
      <w:r>
        <w:t xml:space="preserve"> Eine Schaukel schwingt aus horizontaler Anfangslage als Pendel nach unten. Welche Kraft haben die masselos gedachten Streben der Gondel am tiefsten Punkt auszuhalten, wenn die Masse der Gondel 60 kg und die der darinsitzenden Person 70 kg </w:t>
      </w:r>
      <w:proofErr w:type="gramStart"/>
      <w:r>
        <w:t>beträgt</w:t>
      </w:r>
      <w:proofErr w:type="gramEnd"/>
      <w:r>
        <w:t>?</w:t>
      </w:r>
      <w:r>
        <w:br/>
      </w:r>
      <w:r>
        <w:sym w:font="Symbol" w:char="F02A"/>
      </w:r>
      <w:r>
        <w:sym w:font="Symbol" w:char="F02A"/>
      </w:r>
    </w:p>
    <w:bookmarkStart w:id="1794" w:name="_Hlt496359604"/>
    <w:p w14:paraId="7FFB902C" w14:textId="64FBE00B" w:rsidR="00E14754" w:rsidRDefault="00E14754" w:rsidP="00E14754">
      <w:pPr>
        <w:widowControl w:val="0"/>
      </w:pPr>
      <w:r>
        <w:fldChar w:fldCharType="begin"/>
      </w:r>
      <w:r w:rsidR="00626526">
        <w:instrText>HYPERLINK "lsgmech.docx" \l "m361"</w:instrText>
      </w:r>
      <w:r>
        <w:fldChar w:fldCharType="separate"/>
      </w:r>
      <w:r>
        <w:rPr>
          <w:rStyle w:val="Hyperlink"/>
          <w:sz w:val="22"/>
        </w:rPr>
        <w:t>3</w:t>
      </w:r>
      <w:bookmarkStart w:id="1795" w:name="_Hlt496360193"/>
      <w:r>
        <w:rPr>
          <w:rStyle w:val="Hyperlink"/>
          <w:sz w:val="22"/>
        </w:rPr>
        <w:t>6</w:t>
      </w:r>
      <w:bookmarkEnd w:id="1795"/>
      <w:r>
        <w:rPr>
          <w:rStyle w:val="Hyperlink"/>
          <w:sz w:val="22"/>
        </w:rPr>
        <w:t>1.</w:t>
      </w:r>
      <w:r>
        <w:fldChar w:fldCharType="end"/>
      </w:r>
      <w:bookmarkEnd w:id="1794"/>
      <w:r>
        <w:t xml:space="preserve"> Ein zum Teil mit Wasser gefüllter Eimer wird auf senkrechter Bahn kreisförmig herumgeschleudert. Der Abstand der Flüssigkeitsoberfläche zum Mittelpunkt der Kreisbahn beträgt r=85 cm. Welche Drehzahl muss mindestens eingehalten werden, damit kein Wasser ausfließt?</w:t>
      </w:r>
      <w:r>
        <w:br/>
      </w:r>
      <w:r>
        <w:sym w:font="Symbol" w:char="F02A"/>
      </w:r>
      <w:r>
        <w:sym w:font="Symbol" w:char="F02A"/>
      </w:r>
    </w:p>
    <w:p w14:paraId="70D6DD2B" w14:textId="516B906F" w:rsidR="00E14754" w:rsidRDefault="00215B7B" w:rsidP="00E14754">
      <w:pPr>
        <w:widowControl w:val="0"/>
      </w:pPr>
      <w:hyperlink r:id="rId1062" w:anchor="m434" w:history="1">
        <w:r w:rsidR="00E14754">
          <w:rPr>
            <w:rStyle w:val="Hyperlink"/>
            <w:sz w:val="22"/>
          </w:rPr>
          <w:t>4</w:t>
        </w:r>
        <w:bookmarkStart w:id="1796" w:name="_Hlt530918820"/>
        <w:bookmarkStart w:id="1797" w:name="_Hlt530918502"/>
        <w:bookmarkEnd w:id="1796"/>
        <w:r w:rsidR="00E14754">
          <w:rPr>
            <w:rStyle w:val="Hyperlink"/>
            <w:sz w:val="22"/>
          </w:rPr>
          <w:t>3</w:t>
        </w:r>
        <w:bookmarkEnd w:id="1797"/>
        <w:r w:rsidR="00E14754">
          <w:rPr>
            <w:rStyle w:val="Hyperlink"/>
            <w:sz w:val="22"/>
          </w:rPr>
          <w:t>4.</w:t>
        </w:r>
      </w:hyperlink>
      <w:r w:rsidR="00E14754">
        <w:t xml:space="preserve"> Die Trommel einer Wäscheschleuder hat einen Durchmesser von 26 cm und wird innerhalb von 25 s aus dem Stand auf eine Drehzahl von 47 s</w:t>
      </w:r>
      <w:r w:rsidR="00E14754">
        <w:rPr>
          <w:vertAlign w:val="superscript"/>
        </w:rPr>
        <w:t>-1</w:t>
      </w:r>
      <w:r w:rsidR="00E14754">
        <w:t xml:space="preserve"> beschleunigt. Am Trommelrand befindet sich, im Gewebe eingelagert, ein Wassertropfen mit der Masse 0,1 g. </w:t>
      </w:r>
      <w:r w:rsidR="00E14754">
        <w:br/>
      </w:r>
      <w:r w:rsidR="00E14754" w:rsidRPr="00382087">
        <w:rPr>
          <w:b/>
        </w:rPr>
        <w:t>a)</w:t>
      </w:r>
      <w:r w:rsidR="00E14754">
        <w:t xml:space="preserve"> Wie viel Umdrehungen treten während der Anlaufphase auf?</w:t>
      </w:r>
      <w:r w:rsidR="00E14754">
        <w:br/>
      </w:r>
      <w:r w:rsidR="00E14754" w:rsidRPr="00382087">
        <w:rPr>
          <w:b/>
        </w:rPr>
        <w:t>b)</w:t>
      </w:r>
      <w:r w:rsidR="00E14754">
        <w:t xml:space="preserve"> Wie groß ist die Bahngeschwindigkeit des Wassertropfens nach Erreichen der Enddrehzahl?</w:t>
      </w:r>
      <w:r w:rsidR="00E14754">
        <w:br/>
      </w:r>
      <w:r w:rsidR="00E14754" w:rsidRPr="00382087">
        <w:rPr>
          <w:b/>
        </w:rPr>
        <w:t>c)</w:t>
      </w:r>
      <w:r w:rsidR="00E14754">
        <w:t xml:space="preserve"> Welche Radialkraft ist notwendig, damit sich der Tropfen im Gewebe halten kann?</w:t>
      </w:r>
      <w:r w:rsidR="00E14754">
        <w:br/>
      </w:r>
      <w:r w:rsidR="00E14754">
        <w:sym w:font="Symbol" w:char="F02A"/>
      </w:r>
      <w:r w:rsidR="00E14754">
        <w:sym w:font="Symbol" w:char="F02A"/>
      </w:r>
      <w:r w:rsidR="00E14754">
        <w:sym w:font="Symbol" w:char="F02A"/>
      </w:r>
      <w:r w:rsidR="00E14754">
        <w:br/>
      </w:r>
      <w:r w:rsidR="00E14754">
        <w:rPr>
          <w:color w:val="FF0000"/>
        </w:rPr>
        <w:sym w:font="Symbol" w:char="F02A"/>
      </w:r>
      <w:hyperlink r:id="rId1063" w:anchor="m440" w:history="1">
        <w:r w:rsidR="00E14754">
          <w:rPr>
            <w:rStyle w:val="Hyperlink"/>
            <w:sz w:val="22"/>
          </w:rPr>
          <w:t>4</w:t>
        </w:r>
        <w:bookmarkStart w:id="1798" w:name="_Hlt59283759"/>
        <w:bookmarkStart w:id="1799" w:name="_Hlt532650019"/>
        <w:bookmarkEnd w:id="1798"/>
        <w:r w:rsidR="00E14754">
          <w:rPr>
            <w:rStyle w:val="Hyperlink"/>
            <w:sz w:val="22"/>
          </w:rPr>
          <w:t>4</w:t>
        </w:r>
        <w:bookmarkStart w:id="1800" w:name="_Hlt45286440"/>
        <w:bookmarkEnd w:id="1799"/>
        <w:r w:rsidR="00E14754">
          <w:rPr>
            <w:rStyle w:val="Hyperlink"/>
            <w:sz w:val="22"/>
          </w:rPr>
          <w:t>0</w:t>
        </w:r>
        <w:bookmarkEnd w:id="1800"/>
        <w:r w:rsidR="00E14754">
          <w:rPr>
            <w:rStyle w:val="Hyperlink"/>
            <w:sz w:val="22"/>
          </w:rPr>
          <w:t>.</w:t>
        </w:r>
      </w:hyperlink>
      <w:r w:rsidR="00E14754">
        <w:t xml:space="preserve"> Auf Volksfesten lassen sich mit einer besonderen Schaukel volle Umdrehungen ausführen (Überschlagschaukel). Eine 65 kg schwere Person erreicht im höchsten Punkt noch eine Geschwindigkeit von 0,5 m/s. Die Schaukellänge beträgt 2,7 m.</w:t>
      </w:r>
      <w:r w:rsidR="00E14754">
        <w:br/>
      </w:r>
      <w:r w:rsidR="00E14754" w:rsidRPr="00382087">
        <w:rPr>
          <w:b/>
        </w:rPr>
        <w:t>a)</w:t>
      </w:r>
      <w:r w:rsidR="00E14754">
        <w:t xml:space="preserve"> Mit welcher Geschwindigkeit schwingt sie durch den tiefsten Punkt?</w:t>
      </w:r>
      <w:r w:rsidR="00E14754">
        <w:br/>
      </w:r>
      <w:r w:rsidR="00E14754" w:rsidRPr="00382087">
        <w:rPr>
          <w:b/>
        </w:rPr>
        <w:t>b)</w:t>
      </w:r>
      <w:r w:rsidR="00E14754">
        <w:t xml:space="preserve"> Welches scheinbare Gewicht hat der Fahrgast im tiefsten Punkt seiner Bahn? Das wie vielfache der Erdbeschleunigung beträgt hier seine Beschleunigung?</w:t>
      </w:r>
      <w:r w:rsidR="00E14754">
        <w:br/>
      </w:r>
      <w:r w:rsidR="00E14754">
        <w:sym w:font="Symbol" w:char="F02A"/>
      </w:r>
      <w:r w:rsidR="00E14754">
        <w:sym w:font="Symbol" w:char="F02A"/>
      </w:r>
      <w:r w:rsidR="00E14754">
        <w:sym w:font="Symbol" w:char="F02A"/>
      </w:r>
      <w:r w:rsidR="00E14754">
        <w:br/>
      </w:r>
      <w:r w:rsidR="00E14754">
        <w:rPr>
          <w:color w:val="FF0000"/>
        </w:rPr>
        <w:sym w:font="Symbol" w:char="F02A"/>
      </w:r>
      <w:hyperlink r:id="rId1064" w:anchor="m466" w:history="1">
        <w:r w:rsidR="00E14754">
          <w:rPr>
            <w:rStyle w:val="Hyperlink"/>
            <w:sz w:val="22"/>
          </w:rPr>
          <w:t>4</w:t>
        </w:r>
        <w:bookmarkStart w:id="1801" w:name="_Hlt43623761"/>
        <w:r w:rsidR="00E14754">
          <w:rPr>
            <w:rStyle w:val="Hyperlink"/>
            <w:sz w:val="22"/>
          </w:rPr>
          <w:t>6</w:t>
        </w:r>
        <w:bookmarkEnd w:id="1801"/>
        <w:r w:rsidR="00E14754">
          <w:rPr>
            <w:rStyle w:val="Hyperlink"/>
            <w:sz w:val="22"/>
          </w:rPr>
          <w:t>6</w:t>
        </w:r>
        <w:bookmarkStart w:id="1802" w:name="_Hlt43623777"/>
        <w:r w:rsidR="00E14754">
          <w:rPr>
            <w:rStyle w:val="Hyperlink"/>
            <w:sz w:val="22"/>
          </w:rPr>
          <w:t>.</w:t>
        </w:r>
        <w:bookmarkEnd w:id="1802"/>
      </w:hyperlink>
      <w:r w:rsidR="00E14754">
        <w:t xml:space="preserve"> Ein Käfer (m=1g) rotiert windgeschützt auf der Flügelspitze (r=15m) einer Windkraftanlage, die für eine Umdrehung </w:t>
      </w:r>
      <w:r w:rsidR="003D3706">
        <w:t>6</w:t>
      </w:r>
      <w:r w:rsidR="00E14754">
        <w:t xml:space="preserve"> s braucht. Mit welcher Kraft muss sich der Käfer mit seinen kleinen Käferbeinen an dem Flügel festhalten, damit er darauf sitzen bleibt?</w:t>
      </w:r>
      <w:r w:rsidR="00E14754">
        <w:br/>
      </w:r>
      <w:r w:rsidR="00E14754">
        <w:sym w:font="Symbol" w:char="F02A"/>
      </w:r>
      <w:r w:rsidR="00E14754">
        <w:sym w:font="Symbol" w:char="F02A"/>
      </w:r>
      <w:r w:rsidR="00E14754">
        <w:br/>
      </w:r>
      <w:r w:rsidR="00E14754">
        <w:rPr>
          <w:color w:val="FF0000"/>
        </w:rPr>
        <w:sym w:font="Symbol" w:char="F02A"/>
      </w:r>
      <w:hyperlink r:id="rId1065" w:anchor="m468" w:history="1">
        <w:r w:rsidR="00E14754">
          <w:rPr>
            <w:rStyle w:val="Hyperlink"/>
            <w:sz w:val="22"/>
          </w:rPr>
          <w:t>4</w:t>
        </w:r>
        <w:bookmarkStart w:id="1803" w:name="_Hlt44143576"/>
        <w:r w:rsidR="00E14754">
          <w:rPr>
            <w:rStyle w:val="Hyperlink"/>
            <w:sz w:val="22"/>
          </w:rPr>
          <w:t>6</w:t>
        </w:r>
        <w:bookmarkStart w:id="1804" w:name="_Hlt44144192"/>
        <w:bookmarkEnd w:id="1803"/>
        <w:r w:rsidR="00E14754">
          <w:rPr>
            <w:rStyle w:val="Hyperlink"/>
            <w:sz w:val="22"/>
          </w:rPr>
          <w:t>8</w:t>
        </w:r>
        <w:bookmarkEnd w:id="1804"/>
        <w:r w:rsidR="00E14754">
          <w:rPr>
            <w:rStyle w:val="Hyperlink"/>
            <w:sz w:val="22"/>
          </w:rPr>
          <w:t>.</w:t>
        </w:r>
      </w:hyperlink>
      <w:r w:rsidR="00E14754">
        <w:t xml:space="preserve"> Eine Skifahrerin (m=70kg mit Skiausrüstung) fährt mit 20 km/h durch eine Mulde und über eine Welle (Radius jeweils 20m). Welche Kraft spürt die Skifahrerin am Boden der Mulde und am höchsten Punkt der Welle?</w:t>
      </w:r>
      <w:r w:rsidR="00E14754">
        <w:br/>
      </w:r>
      <w:r w:rsidR="00E14754">
        <w:sym w:font="Symbol" w:char="F02A"/>
      </w:r>
      <w:r w:rsidR="00E14754">
        <w:sym w:font="Symbol" w:char="F02A"/>
      </w:r>
      <w:r w:rsidR="00E14754">
        <w:br/>
      </w:r>
      <w:r w:rsidR="00E14754">
        <w:rPr>
          <w:color w:val="FF0000"/>
        </w:rPr>
        <w:sym w:font="Symbol" w:char="F02A"/>
      </w:r>
      <w:hyperlink r:id="rId1066" w:anchor="m469" w:history="1">
        <w:r w:rsidR="00E14754">
          <w:rPr>
            <w:rStyle w:val="Hyperlink"/>
            <w:sz w:val="22"/>
          </w:rPr>
          <w:t>4</w:t>
        </w:r>
        <w:bookmarkStart w:id="1805" w:name="_Hlt44145762"/>
        <w:r w:rsidR="00E14754">
          <w:rPr>
            <w:rStyle w:val="Hyperlink"/>
            <w:sz w:val="22"/>
          </w:rPr>
          <w:t>6</w:t>
        </w:r>
        <w:bookmarkEnd w:id="1805"/>
        <w:r w:rsidR="00E14754">
          <w:rPr>
            <w:rStyle w:val="Hyperlink"/>
            <w:sz w:val="22"/>
          </w:rPr>
          <w:t>9.</w:t>
        </w:r>
      </w:hyperlink>
      <w:r w:rsidR="00E14754">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520CC7A" w14:textId="77777777" w:rsidTr="00E14754">
        <w:tc>
          <w:tcPr>
            <w:tcW w:w="5030" w:type="dxa"/>
          </w:tcPr>
          <w:p w14:paraId="7DEFBE1E" w14:textId="77777777" w:rsidR="00E14754" w:rsidRPr="0071784C" w:rsidRDefault="00E14754" w:rsidP="00E14754">
            <w:pPr>
              <w:widowControl w:val="0"/>
            </w:pPr>
            <w:r w:rsidRPr="0071784C">
              <w:t>Ein Skateboardfahrer (m=65kg) übt in einer Halbkreisförmigen Rinne (Halfpipe, r=2</w:t>
            </w:r>
            <w:r w:rsidR="00BC1C8B" w:rsidRPr="0071784C">
              <w:t xml:space="preserve"> </w:t>
            </w:r>
            <w:r w:rsidRPr="0071784C">
              <w:t xml:space="preserve">m) seine Kunststücke. Er fährt bei Punkt A (höchster Punkt) aus der Ruhe los. </w:t>
            </w:r>
          </w:p>
          <w:p w14:paraId="715D7CB5" w14:textId="77777777" w:rsidR="00E14754" w:rsidRPr="0071784C" w:rsidRDefault="00E14754" w:rsidP="00E14754">
            <w:pPr>
              <w:widowControl w:val="0"/>
            </w:pPr>
            <w:r w:rsidRPr="0071784C">
              <w:t>a) Welche Kraft übt die Wand auf ihn in Punkt B (tiefster Punkt)?</w:t>
            </w:r>
            <w:r w:rsidRPr="0071784C">
              <w:br/>
              <w:t>b) Wie ändert sich diese Kraft bei einer Bahn mit einem größeren Radius?</w:t>
            </w:r>
          </w:p>
        </w:tc>
        <w:tc>
          <w:tcPr>
            <w:tcW w:w="5030" w:type="dxa"/>
          </w:tcPr>
          <w:p w14:paraId="2A8616AE" w14:textId="77777777" w:rsidR="00E14754" w:rsidRPr="0071784C" w:rsidRDefault="00215B7B" w:rsidP="00E14754">
            <w:pPr>
              <w:widowControl w:val="0"/>
            </w:pPr>
            <w:r>
              <w:rPr>
                <w:noProof/>
              </w:rPr>
              <w:pict w14:anchorId="3AF892F7">
                <v:shape id="Bild 242" o:spid="_x0000_i1368" type="#_x0000_t75" alt="m469" style="width:204pt;height:276pt;visibility:visible">
                  <v:imagedata r:id="rId1067" o:title="m469"/>
                </v:shape>
              </w:pict>
            </w:r>
          </w:p>
        </w:tc>
      </w:tr>
    </w:tbl>
    <w:p w14:paraId="0651582A" w14:textId="77777777" w:rsidR="00E14754" w:rsidRDefault="00E14754" w:rsidP="00E14754">
      <w:pPr>
        <w:widowControl w:val="0"/>
      </w:pPr>
    </w:p>
    <w:p w14:paraId="79AFEFD6" w14:textId="46C5EC1D" w:rsidR="00E14754" w:rsidRDefault="00E14754" w:rsidP="00E14754">
      <w:pPr>
        <w:widowControl w:val="0"/>
      </w:pPr>
      <w:r>
        <w:br/>
      </w:r>
      <w:bookmarkStart w:id="1806" w:name="_Hlt45955769"/>
      <w:bookmarkStart w:id="1807" w:name="_Hlt45955762"/>
      <w:bookmarkEnd w:id="1806"/>
      <w:r>
        <w:fldChar w:fldCharType="begin"/>
      </w:r>
      <w:r w:rsidR="00626526">
        <w:instrText>HYPERLINK "lsgmech.docx" \l "m473"</w:instrText>
      </w:r>
      <w:r>
        <w:fldChar w:fldCharType="separate"/>
      </w:r>
      <w:r>
        <w:rPr>
          <w:rStyle w:val="Hyperlink"/>
          <w:sz w:val="22"/>
        </w:rPr>
        <w:t>4</w:t>
      </w:r>
      <w:bookmarkStart w:id="1808" w:name="_Hlt45956053"/>
      <w:bookmarkStart w:id="1809" w:name="_Hlt45956035"/>
      <w:bookmarkEnd w:id="1808"/>
      <w:r>
        <w:rPr>
          <w:rStyle w:val="Hyperlink"/>
          <w:sz w:val="22"/>
        </w:rPr>
        <w:t>7</w:t>
      </w:r>
      <w:bookmarkEnd w:id="1809"/>
      <w:r>
        <w:rPr>
          <w:rStyle w:val="Hyperlink"/>
          <w:sz w:val="22"/>
        </w:rPr>
        <w:t>3.</w:t>
      </w:r>
      <w:r>
        <w:fldChar w:fldCharType="end"/>
      </w:r>
      <w:bookmarkEnd w:id="1807"/>
      <w:r>
        <w:t xml:space="preserve"> </w:t>
      </w:r>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E5F4FD4" w14:textId="77777777" w:rsidTr="00E14754">
        <w:tc>
          <w:tcPr>
            <w:tcW w:w="5030" w:type="dxa"/>
          </w:tcPr>
          <w:p w14:paraId="6D90E7DD" w14:textId="77777777" w:rsidR="00E14754" w:rsidRPr="0071784C" w:rsidRDefault="00E14754" w:rsidP="00E14754">
            <w:pPr>
              <w:widowControl w:val="0"/>
            </w:pPr>
            <w:r w:rsidRPr="0071784C">
              <w:t>Ein Pendel ist über eine Rolle mit einem Federkraftmesser verbunden. Was zeigt der Kraftmesser im Vergleich zum ruhenden Pendel an, wenn das Pendel in Schwingung versetzt wird?</w:t>
            </w:r>
            <w:r w:rsidRPr="0071784C">
              <w:br/>
              <w:t>a) Die Anzeige am Kraftmesser ändert sich nicht.</w:t>
            </w:r>
          </w:p>
          <w:p w14:paraId="6B1C04B1" w14:textId="77777777" w:rsidR="00E14754" w:rsidRPr="0071784C" w:rsidRDefault="00E14754" w:rsidP="00E14754">
            <w:pPr>
              <w:widowControl w:val="0"/>
            </w:pPr>
            <w:r w:rsidRPr="0071784C">
              <w:t xml:space="preserve">b) Der Kraftmesser zeigt </w:t>
            </w:r>
            <w:r w:rsidR="006715FE" w:rsidRPr="0071784C">
              <w:t>einen konstanten größeren</w:t>
            </w:r>
            <w:r w:rsidRPr="0071784C">
              <w:t xml:space="preserve"> Wert an.</w:t>
            </w:r>
          </w:p>
          <w:p w14:paraId="2CECDA6F" w14:textId="77777777" w:rsidR="00E14754" w:rsidRPr="0071784C" w:rsidRDefault="00E14754" w:rsidP="00E14754">
            <w:pPr>
              <w:widowControl w:val="0"/>
            </w:pPr>
            <w:r w:rsidRPr="0071784C">
              <w:t>c) Die Anzeige am Kraftmesser ändert sich im Rhythmus der Schwingung, sie ist in der Position 2 am größten.</w:t>
            </w:r>
            <w:r w:rsidRPr="0071784C">
              <w:br/>
              <w:t>d) Die Anzeige am Kraftmesser ändert sich im Rhythmus der Schwingung, sie ist in den Positionen 1 und 3  am größten.</w:t>
            </w:r>
          </w:p>
        </w:tc>
        <w:tc>
          <w:tcPr>
            <w:tcW w:w="5030" w:type="dxa"/>
          </w:tcPr>
          <w:p w14:paraId="1584AFF7" w14:textId="77777777" w:rsidR="00E14754" w:rsidRPr="0071784C" w:rsidRDefault="00215B7B" w:rsidP="00E14754">
            <w:pPr>
              <w:widowControl w:val="0"/>
            </w:pPr>
            <w:r>
              <w:rPr>
                <w:noProof/>
              </w:rPr>
              <w:pict w14:anchorId="6D2AE279">
                <v:shape id="Bild 243" o:spid="_x0000_i1369" type="#_x0000_t75" alt="m473" style="width:246pt;height:168pt;visibility:visible">
                  <v:imagedata r:id="rId1068" o:title="m473"/>
                </v:shape>
              </w:pict>
            </w:r>
          </w:p>
        </w:tc>
      </w:tr>
    </w:tbl>
    <w:p w14:paraId="49863B3A" w14:textId="77777777" w:rsidR="00E14754" w:rsidRDefault="00E14754" w:rsidP="00E14754">
      <w:pPr>
        <w:widowControl w:val="0"/>
      </w:pPr>
    </w:p>
    <w:p w14:paraId="3D9AF74A" w14:textId="2690C8CB" w:rsidR="00E14754" w:rsidRDefault="00E14754" w:rsidP="00E14754">
      <w:pPr>
        <w:widowControl w:val="0"/>
      </w:pPr>
      <w:r>
        <w:rPr>
          <w:color w:val="FF0000"/>
        </w:rPr>
        <w:sym w:font="Symbol" w:char="F02A"/>
      </w:r>
      <w:hyperlink r:id="rId1069" w:anchor="m509" w:history="1">
        <w:r>
          <w:rPr>
            <w:rStyle w:val="Hyperlink"/>
            <w:sz w:val="22"/>
          </w:rPr>
          <w:t>5</w:t>
        </w:r>
        <w:bookmarkStart w:id="1810" w:name="_Hlt85016135"/>
        <w:bookmarkStart w:id="1811" w:name="_Hlt85016128"/>
        <w:bookmarkEnd w:id="1810"/>
        <w:r>
          <w:rPr>
            <w:rStyle w:val="Hyperlink"/>
            <w:sz w:val="22"/>
          </w:rPr>
          <w:t>0</w:t>
        </w:r>
        <w:bookmarkStart w:id="1812" w:name="_Hlt122317219"/>
        <w:bookmarkEnd w:id="1811"/>
        <w:r>
          <w:rPr>
            <w:rStyle w:val="Hyperlink"/>
            <w:sz w:val="22"/>
          </w:rPr>
          <w:t>9</w:t>
        </w:r>
        <w:bookmarkEnd w:id="1812"/>
        <w:r>
          <w:rPr>
            <w:rStyle w:val="Hyperlink"/>
            <w:sz w:val="22"/>
          </w:rPr>
          <w:t>.</w:t>
        </w:r>
      </w:hyperlink>
      <w:r>
        <w:t xml:space="preserve"> Bei einem Kettenkarussell auf der Kirmes sind die Ketten am Dach des Karussells in einem Abstand von 5m von der Drehachse befestigt. Der Schwerpunkt der Mitfahrer befindet sich in der Ruhe vor dem Start 4m unterhalb dieser Befestigung. Bei gleichmäßiger Fahrt werden die Sitze an Ihren Ketten nach außen ausgelenkt, so dass die Mitfahrer einen Kreis mit größerem Radius beschreiben.</w:t>
      </w:r>
    </w:p>
    <w:p w14:paraId="7D0D95D7" w14:textId="77777777" w:rsidR="00E14754" w:rsidRDefault="00E14754" w:rsidP="00E14754">
      <w:pPr>
        <w:widowControl w:val="0"/>
      </w:pPr>
      <w:r w:rsidRPr="00382087">
        <w:rPr>
          <w:b/>
        </w:rPr>
        <w:t>a)</w:t>
      </w:r>
      <w:r>
        <w:t xml:space="preserve"> Zeichnen Sie ein Vektordiagramm (nicht maßstäblich) aller während der Fahrt auf einen Mitfahrer wirkenden Kräfte. (Momentaufnahme mit zugehörigen Bezeichnungen). Welche Beziehung muss zwischen diesen Vektoren bestehen?</w:t>
      </w:r>
    </w:p>
    <w:p w14:paraId="0D3A4FA5" w14:textId="77777777" w:rsidR="00E14754" w:rsidRDefault="00E14754" w:rsidP="00E14754">
      <w:pPr>
        <w:widowControl w:val="0"/>
      </w:pPr>
      <w:r w:rsidRPr="00382087">
        <w:rPr>
          <w:b/>
        </w:rPr>
        <w:t>b)</w:t>
      </w:r>
      <w:r>
        <w:t xml:space="preserve"> Bei welcher Umlaufzeit sind die Ketten gegen die Vertikale um 40 Grad nach außen geneigt?</w:t>
      </w:r>
    </w:p>
    <w:p w14:paraId="110E2E35" w14:textId="77C23E16" w:rsidR="00E14754" w:rsidRDefault="00E14754" w:rsidP="00E14754">
      <w:pPr>
        <w:widowControl w:val="0"/>
      </w:pPr>
      <w:r w:rsidRPr="00382087">
        <w:rPr>
          <w:b/>
        </w:rPr>
        <w:t>c)</w:t>
      </w:r>
      <w:r>
        <w:t xml:space="preserve"> Wie </w:t>
      </w:r>
      <w:r w:rsidR="00617C4C">
        <w:t>groß</w:t>
      </w:r>
      <w:r>
        <w:t xml:space="preserve"> ist bei dieser Drehzahl die Zentrifugalkraft auf einen Mitfahrer der Masse 70 kg?</w:t>
      </w:r>
    </w:p>
    <w:p w14:paraId="680F62BF" w14:textId="77777777" w:rsidR="00E14754" w:rsidRDefault="00E14754" w:rsidP="00E14754">
      <w:pPr>
        <w:widowControl w:val="0"/>
      </w:pPr>
      <w:r w:rsidRPr="00382087">
        <w:rPr>
          <w:b/>
        </w:rPr>
        <w:t>d)</w:t>
      </w:r>
      <w:r>
        <w:t xml:space="preserve"> Welche Kraft verspürt er in seiner Sitzfläche?</w:t>
      </w:r>
    </w:p>
    <w:p w14:paraId="314C1BC5" w14:textId="77777777" w:rsidR="00E14754" w:rsidRDefault="00E14754" w:rsidP="00E14754">
      <w:pPr>
        <w:widowControl w:val="0"/>
      </w:pPr>
      <w:r w:rsidRPr="00382087">
        <w:rPr>
          <w:b/>
        </w:rPr>
        <w:t>e)</w:t>
      </w:r>
      <w:r>
        <w:t xml:space="preserve"> Welche Arbeit ist nötig, um den Mitfahrer aus der Ruhe in diese Bewegung zu versetzen? </w:t>
      </w:r>
      <w:proofErr w:type="gramStart"/>
      <w:r>
        <w:t>( Der</w:t>
      </w:r>
      <w:proofErr w:type="gramEnd"/>
      <w:r>
        <w:t xml:space="preserve"> Mitfahrer soll als Massenpunkt betrachtet werden.)</w:t>
      </w:r>
    </w:p>
    <w:p w14:paraId="4FD21B00" w14:textId="77777777" w:rsidR="00E14754" w:rsidRDefault="00E14754" w:rsidP="00E14754">
      <w:pPr>
        <w:widowControl w:val="0"/>
      </w:pPr>
    </w:p>
    <w:p w14:paraId="4A629EF3" w14:textId="1B73DEC0" w:rsidR="00E14754" w:rsidRDefault="00E14754" w:rsidP="00E14754">
      <w:pPr>
        <w:widowControl w:val="0"/>
      </w:pPr>
      <w:r>
        <w:rPr>
          <w:color w:val="FF0000"/>
        </w:rPr>
        <w:sym w:font="Symbol" w:char="F02A"/>
      </w:r>
      <w:hyperlink r:id="rId1070" w:anchor="m578" w:history="1">
        <w:r>
          <w:rPr>
            <w:rStyle w:val="Hyperlink"/>
            <w:sz w:val="22"/>
          </w:rPr>
          <w:t>5</w:t>
        </w:r>
        <w:bookmarkStart w:id="1813" w:name="_Hlt150731399"/>
        <w:bookmarkStart w:id="1814" w:name="_Hlt119294610"/>
        <w:bookmarkEnd w:id="1813"/>
        <w:r>
          <w:rPr>
            <w:rStyle w:val="Hyperlink"/>
            <w:sz w:val="22"/>
          </w:rPr>
          <w:t>7</w:t>
        </w:r>
        <w:bookmarkEnd w:id="1814"/>
        <w:r>
          <w:rPr>
            <w:rStyle w:val="Hyperlink"/>
            <w:sz w:val="22"/>
          </w:rPr>
          <w:t>8.</w:t>
        </w:r>
      </w:hyperlink>
      <w:r>
        <w:t xml:space="preserve"> </w:t>
      </w:r>
    </w:p>
    <w:p w14:paraId="4478A2D9" w14:textId="69ACE0A6" w:rsidR="00E14754" w:rsidRDefault="00E14754" w:rsidP="00E14754">
      <w:pPr>
        <w:widowControl w:val="0"/>
      </w:pPr>
      <w:r>
        <w:t>Zur Vorbereitung auf Raumflüge trainieren Raumfahrer mit Hilfe großer Zentrifugen. Hier setzen sie sich durch Rotation einem sehr starken Andruck aus. Im Kosmonautenzentrum bei Moskau sitzen die Testpersonen etwa 9 m vom Drehpunkt der Zentrifuge entfernt in einer Kabine. Mit welcher Umdrehungszahl muss diese rotieren, damit ein Andruck von 8 g (das Achtfache der Fallbeschleunigung auf der Erde) entsteht. Die Schwerkraft der Erde kann hierbei vernachlässigt werden.</w:t>
      </w:r>
    </w:p>
    <w:p w14:paraId="630C3F1D" w14:textId="77777777" w:rsidR="00E14754" w:rsidRDefault="00E14754" w:rsidP="00E14754">
      <w:pPr>
        <w:widowControl w:val="0"/>
      </w:pPr>
      <w:r>
        <w:sym w:font="Symbol" w:char="F02A"/>
      </w:r>
      <w:r>
        <w:sym w:font="Symbol" w:char="F02A"/>
      </w:r>
    </w:p>
    <w:p w14:paraId="67DE2508" w14:textId="77777777" w:rsidR="00E14754" w:rsidRDefault="00E14754" w:rsidP="00E14754">
      <w:pPr>
        <w:widowControl w:val="0"/>
      </w:pPr>
    </w:p>
    <w:p w14:paraId="503F9A84" w14:textId="77777777" w:rsidR="00E14754" w:rsidRDefault="00E14754" w:rsidP="00E14754">
      <w:pPr>
        <w:widowControl w:val="0"/>
      </w:pPr>
    </w:p>
    <w:p w14:paraId="3317A866" w14:textId="47353EC5" w:rsidR="00E14754" w:rsidRDefault="00215B7B" w:rsidP="00E14754">
      <w:pPr>
        <w:ind w:left="426" w:hanging="426"/>
      </w:pPr>
      <w:hyperlink r:id="rId1071" w:anchor="m596" w:history="1">
        <w:r w:rsidR="00E14754">
          <w:rPr>
            <w:rStyle w:val="Hyperlink"/>
            <w:sz w:val="22"/>
          </w:rPr>
          <w:t>5</w:t>
        </w:r>
        <w:bookmarkStart w:id="1815" w:name="_Hlt128532158"/>
        <w:r w:rsidR="00E14754">
          <w:rPr>
            <w:rStyle w:val="Hyperlink"/>
            <w:sz w:val="22"/>
          </w:rPr>
          <w:t>9</w:t>
        </w:r>
        <w:bookmarkStart w:id="1816" w:name="_Hlt128093114"/>
        <w:bookmarkEnd w:id="1815"/>
        <w:r w:rsidR="00E14754">
          <w:rPr>
            <w:rStyle w:val="Hyperlink"/>
            <w:sz w:val="22"/>
          </w:rPr>
          <w:t>6</w:t>
        </w:r>
        <w:bookmarkEnd w:id="1816"/>
        <w:r w:rsidR="00E14754">
          <w:rPr>
            <w:rStyle w:val="Hyperlink"/>
            <w:sz w:val="22"/>
          </w:rPr>
          <w:t>.</w:t>
        </w:r>
      </w:hyperlink>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6EFD97F" w14:textId="77777777" w:rsidTr="00E14754">
        <w:tc>
          <w:tcPr>
            <w:tcW w:w="5030" w:type="dxa"/>
          </w:tcPr>
          <w:p w14:paraId="2DA420DB" w14:textId="77777777" w:rsidR="00E14754" w:rsidRPr="0071784C" w:rsidRDefault="00E14754" w:rsidP="00E14754">
            <w:r w:rsidRPr="0071784C">
              <w:t>In einer Tasse Tee befinden sich auf dem Boden einige Krümel Tee. Der Tee wird mit einem Löffel umgerührt und der Löffel herausgezogen. Wie verhalten sich die Teekrümel?</w:t>
            </w:r>
          </w:p>
          <w:p w14:paraId="0C8D3632" w14:textId="77777777" w:rsidR="00E14754" w:rsidRPr="0071784C" w:rsidRDefault="00E14754" w:rsidP="00E14754">
            <w:r w:rsidRPr="0071784C">
              <w:t>a) Sie bewegen sich auf dem Boden der Tasse zum Rand hin.</w:t>
            </w:r>
          </w:p>
          <w:p w14:paraId="2064DE54" w14:textId="77777777" w:rsidR="00E14754" w:rsidRPr="0071784C" w:rsidRDefault="00E14754" w:rsidP="00E14754">
            <w:r w:rsidRPr="0071784C">
              <w:t>b) Sie verändern ihren Abstand zum Rand der Tasse nicht und bewegen sich auf der Bahn, die sie beim Herausziehen des Löffels hatten, weiter.</w:t>
            </w:r>
          </w:p>
          <w:p w14:paraId="58B1FEE7" w14:textId="77777777" w:rsidR="00E14754" w:rsidRPr="0071784C" w:rsidRDefault="00E14754" w:rsidP="00E14754">
            <w:r w:rsidRPr="0071784C">
              <w:t>c) Sie sammeln sich auf dem Boden der Tasse in der Mitte.</w:t>
            </w:r>
          </w:p>
          <w:p w14:paraId="3F8CBB36" w14:textId="77777777" w:rsidR="00E14754" w:rsidRPr="0071784C" w:rsidRDefault="00E14754" w:rsidP="00E14754">
            <w:pPr>
              <w:widowControl w:val="0"/>
            </w:pPr>
            <w:r w:rsidRPr="0071784C">
              <w:sym w:font="Symbol" w:char="F02A"/>
            </w:r>
            <w:r w:rsidRPr="0071784C">
              <w:sym w:font="Symbol" w:char="F02A"/>
            </w:r>
            <w:r w:rsidRPr="0071784C">
              <w:sym w:font="Symbol" w:char="F02A"/>
            </w:r>
          </w:p>
          <w:p w14:paraId="14F6D18C" w14:textId="77777777" w:rsidR="00E14754" w:rsidRPr="0071784C" w:rsidRDefault="00E14754" w:rsidP="00E14754"/>
        </w:tc>
        <w:tc>
          <w:tcPr>
            <w:tcW w:w="5030" w:type="dxa"/>
          </w:tcPr>
          <w:p w14:paraId="5BD1B3E9" w14:textId="77777777" w:rsidR="00E14754" w:rsidRPr="0071784C" w:rsidRDefault="00215B7B" w:rsidP="00E14754">
            <w:r>
              <w:rPr>
                <w:noProof/>
              </w:rPr>
              <w:pict w14:anchorId="213F2682">
                <v:shape id="Bild 244" o:spid="_x0000_i1370" type="#_x0000_t75" alt="m596_1" style="width:246pt;height:180pt;visibility:visible">
                  <v:imagedata r:id="rId1072" o:title="m596_1"/>
                </v:shape>
              </w:pict>
            </w:r>
          </w:p>
        </w:tc>
      </w:tr>
    </w:tbl>
    <w:p w14:paraId="0A77AD8A" w14:textId="77777777" w:rsidR="00E14754" w:rsidRDefault="00E14754" w:rsidP="00E14754"/>
    <w:bookmarkStart w:id="1817" w:name="_Hlt125955676"/>
    <w:bookmarkEnd w:id="1817"/>
    <w:p w14:paraId="2C4936CA" w14:textId="6B4E930C" w:rsidR="00E14754" w:rsidRDefault="00E14754" w:rsidP="00E14754">
      <w:pPr>
        <w:widowControl w:val="0"/>
      </w:pPr>
      <w:r>
        <w:fldChar w:fldCharType="begin"/>
      </w:r>
      <w:r w:rsidR="00626526">
        <w:instrText>HYPERLINK "lsgmech.docx" \l "m604"</w:instrText>
      </w:r>
      <w:r>
        <w:fldChar w:fldCharType="separate"/>
      </w:r>
      <w:r>
        <w:rPr>
          <w:rStyle w:val="Hyperlink"/>
          <w:sz w:val="22"/>
        </w:rPr>
        <w:t>6</w:t>
      </w:r>
      <w:bookmarkStart w:id="1818" w:name="_Hlt129606087"/>
      <w:r>
        <w:rPr>
          <w:rStyle w:val="Hyperlink"/>
          <w:sz w:val="22"/>
        </w:rPr>
        <w:t>0</w:t>
      </w:r>
      <w:bookmarkEnd w:id="1818"/>
      <w:r>
        <w:rPr>
          <w:rStyle w:val="Hyperlink"/>
          <w:sz w:val="22"/>
        </w:rPr>
        <w:t>4.</w:t>
      </w:r>
      <w:r>
        <w:fldChar w:fldCharType="end"/>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79F5A4EE" w14:textId="77777777" w:rsidTr="00E14754">
        <w:tc>
          <w:tcPr>
            <w:tcW w:w="10061" w:type="dxa"/>
          </w:tcPr>
          <w:p w14:paraId="0FC7AAF1" w14:textId="77777777" w:rsidR="00E14754" w:rsidRPr="0071784C" w:rsidRDefault="00215B7B" w:rsidP="00E14754">
            <w:pPr>
              <w:widowControl w:val="0"/>
            </w:pPr>
            <w:r>
              <w:rPr>
                <w:noProof/>
              </w:rPr>
              <w:pict w14:anchorId="0EB50818">
                <v:shape id="Bild 245" o:spid="_x0000_i1371" type="#_x0000_t75" alt="m604" style="width:402pt;height:222pt;visibility:visible">
                  <v:imagedata r:id="rId1073" o:title="m604"/>
                </v:shape>
              </w:pict>
            </w:r>
          </w:p>
        </w:tc>
      </w:tr>
      <w:tr w:rsidR="00E14754" w:rsidRPr="0071784C" w14:paraId="2AC8A37F" w14:textId="77777777" w:rsidTr="00E14754">
        <w:tc>
          <w:tcPr>
            <w:tcW w:w="10061" w:type="dxa"/>
          </w:tcPr>
          <w:p w14:paraId="5FC5464E" w14:textId="4EDD2851" w:rsidR="00E14754" w:rsidRPr="0071784C" w:rsidRDefault="00E14754" w:rsidP="00E14754">
            <w:r w:rsidRPr="0071784C">
              <w:t>Eine geneigte Ebene besteht aus zwei parallel verlaufenden Bahnen. Jede Bahn wird von zwei Rohren gebildet, wobei bei Bahn 1 der Abstand der Rohre kleiner ist als bei Bahn 2. Auf jeder Bahn liegt eine Kugel, die völlig identisch sind. Durch einen Mechanismus werden beide Kugeln gleichzeitig gestartet und rollen nach unten. Wie ist der Einlauf am Ende der geneigten Ebene?</w:t>
            </w:r>
            <w:r w:rsidRPr="0071784C">
              <w:br/>
              <w:t>a) Die Kugel auf Bahn 1 kommt zuerst an (rot).</w:t>
            </w:r>
          </w:p>
          <w:p w14:paraId="2E270451" w14:textId="15607C20" w:rsidR="00E14754" w:rsidRPr="0071784C" w:rsidRDefault="00E14754" w:rsidP="00E14754">
            <w:r w:rsidRPr="0071784C">
              <w:t>b) Beide Kugeln kommen gleichzeitig an.</w:t>
            </w:r>
            <w:r w:rsidRPr="0071784C">
              <w:br/>
              <w:t>c) Die Kugel auf Bahn 2 kommt zuerst an (blau).</w:t>
            </w:r>
          </w:p>
          <w:p w14:paraId="29DD5312" w14:textId="77777777" w:rsidR="00E14754" w:rsidRPr="0071784C" w:rsidRDefault="00E14754" w:rsidP="00E14754">
            <w:pPr>
              <w:widowControl w:val="0"/>
            </w:pPr>
          </w:p>
        </w:tc>
      </w:tr>
    </w:tbl>
    <w:p w14:paraId="6E34FD53" w14:textId="406C356F" w:rsidR="00E14754" w:rsidRDefault="00E14754" w:rsidP="00E14754">
      <w:pPr>
        <w:widowControl w:val="0"/>
      </w:pPr>
      <w:r>
        <w:br/>
      </w:r>
      <w:r>
        <w:rPr>
          <w:color w:val="FF0000"/>
        </w:rPr>
        <w:sym w:font="Symbol" w:char="F02A"/>
      </w:r>
      <w:bookmarkStart w:id="1819" w:name="_Hlt172967072"/>
      <w:r>
        <w:fldChar w:fldCharType="begin"/>
      </w:r>
      <w:r w:rsidR="00626526">
        <w:instrText>HYPERLINK "lsgmech.docx" \l "m641"</w:instrText>
      </w:r>
      <w:r>
        <w:fldChar w:fldCharType="separate"/>
      </w:r>
      <w:r>
        <w:rPr>
          <w:rStyle w:val="Hyperlink"/>
          <w:sz w:val="22"/>
        </w:rPr>
        <w:t>6</w:t>
      </w:r>
      <w:bookmarkStart w:id="1820" w:name="_Hlt172970206"/>
      <w:r>
        <w:rPr>
          <w:rStyle w:val="Hyperlink"/>
          <w:sz w:val="22"/>
        </w:rPr>
        <w:t>4</w:t>
      </w:r>
      <w:bookmarkEnd w:id="1820"/>
      <w:r>
        <w:rPr>
          <w:rStyle w:val="Hyperlink"/>
          <w:sz w:val="22"/>
        </w:rPr>
        <w:t>1.</w:t>
      </w:r>
      <w:r>
        <w:fldChar w:fldCharType="end"/>
      </w:r>
      <w:bookmarkEnd w:id="1819"/>
      <w:r>
        <w:t xml:space="preserve"> Für viele Leute macht eine Achterbahn erst richtig Spaß, wenn mindestens ein Looping enthalten ist. Im Looping fährt der Waagen so schnell, dass er an die Bahn gepresst wird und nicht herunterfällt. Auch die Personen im Wagen spüren diesen Andruck. Nun fahren in einer Achterbahn Menschen ganz unterschiedlicher Masse: dünne, leichte und dicke, schwere. </w:t>
      </w:r>
    </w:p>
    <w:p w14:paraId="01E75038" w14:textId="3186A327" w:rsidR="00E14754" w:rsidRDefault="00E14754" w:rsidP="00E14754">
      <w:pPr>
        <w:widowControl w:val="0"/>
      </w:pPr>
      <w:r>
        <w:t>Wie spüren sie die Kraft, die sie am oberen Punkt des Looping</w:t>
      </w:r>
      <w:r w:rsidR="00382087">
        <w:t>s</w:t>
      </w:r>
      <w:r>
        <w:t xml:space="preserve"> im Wagen hält?</w:t>
      </w:r>
    </w:p>
    <w:p w14:paraId="21FD1996" w14:textId="77777777" w:rsidR="00E14754" w:rsidRDefault="00E14754" w:rsidP="00E14754">
      <w:pPr>
        <w:widowControl w:val="0"/>
      </w:pPr>
      <w:r>
        <w:t>a) Die schweren Menschen spüren eine stärkere Kraft.</w:t>
      </w:r>
    </w:p>
    <w:p w14:paraId="05CB4D8A" w14:textId="77777777" w:rsidR="00E14754" w:rsidRDefault="00E14754" w:rsidP="00E14754">
      <w:pPr>
        <w:widowControl w:val="0"/>
      </w:pPr>
      <w:r>
        <w:t>b) Alle Menschen spüren die gleiche Kraft.</w:t>
      </w:r>
    </w:p>
    <w:p w14:paraId="636A5A88" w14:textId="77777777" w:rsidR="00E14754" w:rsidRDefault="00E14754" w:rsidP="00E14754">
      <w:pPr>
        <w:widowControl w:val="0"/>
      </w:pPr>
      <w:r>
        <w:t xml:space="preserve">c) Die leichten Menschen spüren eine </w:t>
      </w:r>
      <w:r w:rsidR="001C3565">
        <w:t>stärkere</w:t>
      </w:r>
      <w:r>
        <w:t xml:space="preserve"> Kraft.</w:t>
      </w:r>
    </w:p>
    <w:p w14:paraId="0220047A" w14:textId="77777777" w:rsidR="00726741" w:rsidRDefault="00726741" w:rsidP="00E14754">
      <w:pPr>
        <w:widowControl w:val="0"/>
      </w:pPr>
      <w:r>
        <w:sym w:font="Symbol" w:char="F02A"/>
      </w:r>
      <w:r>
        <w:sym w:font="Symbol" w:char="F02A"/>
      </w:r>
    </w:p>
    <w:p w14:paraId="21587378" w14:textId="77777777" w:rsidR="00E14754" w:rsidRDefault="00E14754" w:rsidP="00E14754">
      <w:pPr>
        <w:widowControl w:val="0"/>
      </w:pPr>
    </w:p>
    <w:p w14:paraId="59529072" w14:textId="60B5EF4B" w:rsidR="00E14754" w:rsidRDefault="00215B7B" w:rsidP="00E14754">
      <w:hyperlink r:id="rId1074" w:anchor="m786" w:history="1">
        <w:r w:rsidR="00E14754" w:rsidRPr="0097154F">
          <w:rPr>
            <w:rStyle w:val="Hyperlink"/>
            <w:sz w:val="22"/>
          </w:rPr>
          <w:t>786.</w:t>
        </w:r>
      </w:hyperlink>
      <w:r w:rsidR="00E14754">
        <w:t xml:space="preserve"> Ein Kettenkarussell ist am frühen Nachmittag zur Eröffnung des Jahrmarktes nur halb besetzt, ein Teil der Gondeln sind leer. Wenn sich das Karussell dreht, bewegen sich die Gondeln aus der Senkrechten weg nach außen und bilden mit dem Lot einen Winkel. Wie verhält sich dieser Winkel für die leeren und die besetzten Gondel</w:t>
      </w:r>
      <w:r w:rsidR="00CD3D95">
        <w:t>n</w:t>
      </w:r>
      <w:r w:rsidR="00E14754">
        <w:t>?</w:t>
      </w:r>
    </w:p>
    <w:p w14:paraId="4F7C4BB1" w14:textId="77777777" w:rsidR="00E14754" w:rsidRDefault="00E14754" w:rsidP="00E14754">
      <w:r>
        <w:t>a) Der Winkel ist bei den leeren Gondeln größer.</w:t>
      </w:r>
    </w:p>
    <w:p w14:paraId="6E709CD1" w14:textId="77777777" w:rsidR="00E14754" w:rsidRDefault="00E14754" w:rsidP="00E14754">
      <w:r>
        <w:t>b) Der Winkel ist bei den leeren und den besetzten Gondeln etwa gleich groß.</w:t>
      </w:r>
    </w:p>
    <w:p w14:paraId="713CDDC2" w14:textId="77777777" w:rsidR="00E14754" w:rsidRDefault="00E14754" w:rsidP="00E14754">
      <w:r>
        <w:t>c) Der Winkel ist bei den besetzten Gondeln größer.</w:t>
      </w:r>
    </w:p>
    <w:p w14:paraId="4714419B" w14:textId="77777777" w:rsidR="00726741" w:rsidRDefault="00726741" w:rsidP="00E14754">
      <w:r>
        <w:sym w:font="Symbol" w:char="F02A"/>
      </w:r>
      <w:r>
        <w:sym w:font="Symbol" w:char="F02A"/>
      </w:r>
      <w:r>
        <w:sym w:font="Symbol" w:char="F02A"/>
      </w:r>
    </w:p>
    <w:p w14:paraId="6F25A0F6" w14:textId="77777777" w:rsidR="00726741" w:rsidRDefault="00726741" w:rsidP="00E14754"/>
    <w:p w14:paraId="119CEC6A" w14:textId="77777777" w:rsidR="00996364" w:rsidRDefault="00996364" w:rsidP="00E14754"/>
    <w:p w14:paraId="4C26597A" w14:textId="3EAA0762" w:rsidR="00996364" w:rsidRDefault="00215B7B" w:rsidP="00E14754">
      <w:hyperlink r:id="rId1075" w:anchor="m809" w:history="1">
        <w:r w:rsidR="00996364" w:rsidRPr="00996364">
          <w:rPr>
            <w:rStyle w:val="Hyperlink"/>
            <w:sz w:val="22"/>
          </w:rPr>
          <w:t>809</w:t>
        </w:r>
      </w:hyperlink>
      <w:r w:rsidR="00996364">
        <w:t xml:space="preserve">. </w:t>
      </w:r>
      <w:r w:rsidR="0039406C">
        <w:t xml:space="preserve">Auf einer Bobbahn durchfährt ein Viererbob einen 360°-Kreisel </w:t>
      </w:r>
      <w:r w:rsidR="00184259">
        <w:t xml:space="preserve">von 30-m-Radius mit einer Geschwindigkeit von 75 km/h. </w:t>
      </w:r>
    </w:p>
    <w:p w14:paraId="76437548" w14:textId="77777777" w:rsidR="00972F22" w:rsidRDefault="00972F22" w:rsidP="00E14754">
      <w:r>
        <w:t xml:space="preserve">Erklären Sie, warum die Bahn für ein sicheres Durchfahren geneigt sein muss. </w:t>
      </w:r>
    </w:p>
    <w:p w14:paraId="14F754CD" w14:textId="77777777" w:rsidR="00972F22" w:rsidRDefault="00972F22" w:rsidP="00E14754">
      <w:r>
        <w:t>Leiten Sie die Gleichung für die Bahnneigung her.</w:t>
      </w:r>
    </w:p>
    <w:p w14:paraId="6F7D09DF" w14:textId="77777777" w:rsidR="00184259" w:rsidRDefault="00184259" w:rsidP="00E14754">
      <w:r>
        <w:t>Welche Neigung muss die Bahn haben, damit die Bobfahrer ohne seitliches Rutschen durch den Kreisel kommen?</w:t>
      </w:r>
    </w:p>
    <w:p w14:paraId="2AF0A234" w14:textId="77777777" w:rsidR="00726741" w:rsidRDefault="00726741" w:rsidP="00E14754">
      <w:r>
        <w:sym w:font="Symbol" w:char="F02A"/>
      </w:r>
      <w:r>
        <w:sym w:font="Symbol" w:char="F02A"/>
      </w:r>
      <w:r>
        <w:sym w:font="Symbol" w:char="F02A"/>
      </w:r>
      <w:r>
        <w:sym w:font="Symbol" w:char="F02A"/>
      </w:r>
    </w:p>
    <w:p w14:paraId="6C8B77D5" w14:textId="77777777" w:rsidR="00614048" w:rsidRPr="00155CD5" w:rsidRDefault="00614048" w:rsidP="00E14754"/>
    <w:p w14:paraId="3D812981" w14:textId="1BEA0D1A" w:rsidR="00155CD5" w:rsidRDefault="00614048" w:rsidP="00155CD5">
      <w:r w:rsidRPr="00155CD5">
        <w:rPr>
          <w:color w:val="FF0000"/>
        </w:rPr>
        <w:sym w:font="Symbol" w:char="F02A"/>
      </w:r>
      <w:hyperlink r:id="rId1076" w:anchor="m831" w:history="1">
        <w:r w:rsidRPr="00155CD5">
          <w:rPr>
            <w:rStyle w:val="Hyperlink"/>
            <w:sz w:val="22"/>
          </w:rPr>
          <w:t>831.</w:t>
        </w:r>
      </w:hyperlink>
      <w:r w:rsidRPr="00155CD5">
        <w:t xml:space="preserve"> Ein Auto mit 1 t Massen will bei nasser Fahrbahn (Haftreibungszahl 0,5) eine Kurve mit 25 m Radius durchfahren. </w:t>
      </w:r>
    </w:p>
    <w:p w14:paraId="1F220EE9" w14:textId="77777777" w:rsidR="00155CD5" w:rsidRPr="00155CD5" w:rsidRDefault="00155CD5" w:rsidP="00155CD5">
      <w:r w:rsidRPr="00155CD5">
        <w:t xml:space="preserve">a) Wie groß ist die maximal zulässige Geschwindigkeit in km/h? </w:t>
      </w:r>
    </w:p>
    <w:p w14:paraId="78A2BA56" w14:textId="77777777" w:rsidR="00155CD5" w:rsidRPr="00155CD5" w:rsidRDefault="00155CD5" w:rsidP="00155CD5">
      <w:r w:rsidRPr="00155CD5">
        <w:t>b) Wie ändert sich die Geschwindigkeit, wenn das Auto schwerer ist?</w:t>
      </w:r>
    </w:p>
    <w:p w14:paraId="15D37034" w14:textId="77777777" w:rsidR="00614048" w:rsidRPr="00614048" w:rsidRDefault="00614048" w:rsidP="00614048"/>
    <w:p w14:paraId="6B843136" w14:textId="77777777" w:rsidR="00614048" w:rsidRDefault="00726741" w:rsidP="00E14754">
      <w:r>
        <w:sym w:font="Symbol" w:char="F02A"/>
      </w:r>
      <w:r>
        <w:sym w:font="Symbol" w:char="F02A"/>
      </w:r>
    </w:p>
    <w:p w14:paraId="4960D8E8" w14:textId="77777777" w:rsidR="00184259" w:rsidRDefault="00184259" w:rsidP="00E14754"/>
    <w:tbl>
      <w:tblPr>
        <w:tblW w:w="0" w:type="auto"/>
        <w:tblLook w:val="01E0" w:firstRow="1" w:lastRow="1" w:firstColumn="1" w:lastColumn="1" w:noHBand="0" w:noVBand="0"/>
      </w:tblPr>
      <w:tblGrid>
        <w:gridCol w:w="5030"/>
        <w:gridCol w:w="5031"/>
      </w:tblGrid>
      <w:tr w:rsidR="00DC2BE8" w:rsidRPr="0071784C" w14:paraId="2E5B22A4" w14:textId="77777777" w:rsidTr="00290065">
        <w:tc>
          <w:tcPr>
            <w:tcW w:w="5030" w:type="dxa"/>
            <w:shd w:val="clear" w:color="auto" w:fill="auto"/>
          </w:tcPr>
          <w:p w14:paraId="236E1287" w14:textId="7D055165" w:rsidR="00C97365" w:rsidRPr="0071784C" w:rsidRDefault="00215B7B" w:rsidP="00DC2BE8">
            <w:hyperlink r:id="rId1077" w:anchor="m847" w:history="1">
              <w:r w:rsidR="00DC2BE8" w:rsidRPr="00290065">
                <w:rPr>
                  <w:rStyle w:val="Hyperlink"/>
                  <w:sz w:val="22"/>
                </w:rPr>
                <w:t>847.</w:t>
              </w:r>
            </w:hyperlink>
            <w:r w:rsidR="00DC2BE8" w:rsidRPr="0071784C">
              <w:t xml:space="preserve"> Genau in der Mitte einer kreisrunden Eisfläche </w:t>
            </w:r>
            <w:r w:rsidR="005A7072" w:rsidRPr="0071784C">
              <w:t>steht das Tor, Spieler und Puck befinden sich am Rand</w:t>
            </w:r>
            <w:r w:rsidR="00DC2BE8" w:rsidRPr="0071784C">
              <w:t>.</w:t>
            </w:r>
            <w:r w:rsidR="00C97365" w:rsidRPr="0071784C">
              <w:t xml:space="preserve"> Die Eisfläche dreht sich entgegen der Uhrzeigerrichtung.</w:t>
            </w:r>
          </w:p>
          <w:p w14:paraId="50C97B24" w14:textId="77777777" w:rsidR="00C97365" w:rsidRPr="0071784C" w:rsidRDefault="00C97365" w:rsidP="00DC2BE8">
            <w:r w:rsidRPr="0071784C">
              <w:t>Ein Spieler spielt den Puck mit einem Schlag genau auf das Tor zu. Wo kommt der Puck an Tor an?</w:t>
            </w:r>
          </w:p>
          <w:p w14:paraId="5C85F376" w14:textId="77777777" w:rsidR="00C97365" w:rsidRPr="0071784C" w:rsidRDefault="00C97365" w:rsidP="00DC2BE8">
            <w:r w:rsidRPr="0071784C">
              <w:t xml:space="preserve">a) </w:t>
            </w:r>
            <w:r w:rsidR="005001FC" w:rsidRPr="0071784C">
              <w:t>D</w:t>
            </w:r>
            <w:r w:rsidRPr="0071784C">
              <w:t>eutlich rechts vorbei.</w:t>
            </w:r>
          </w:p>
          <w:p w14:paraId="19D9D87A" w14:textId="77777777" w:rsidR="00C97365" w:rsidRPr="0071784C" w:rsidRDefault="00C97365" w:rsidP="00DC2BE8">
            <w:r w:rsidRPr="0071784C">
              <w:t xml:space="preserve">b) </w:t>
            </w:r>
            <w:r w:rsidR="005001FC" w:rsidRPr="0071784C">
              <w:t>In der Mitte.</w:t>
            </w:r>
            <w:r w:rsidRPr="0071784C">
              <w:t>.</w:t>
            </w:r>
          </w:p>
          <w:p w14:paraId="5552754B" w14:textId="77777777" w:rsidR="00DC2BE8" w:rsidRPr="0071784C" w:rsidRDefault="00C97365" w:rsidP="00DC2BE8">
            <w:r w:rsidRPr="0071784C">
              <w:t xml:space="preserve">c) </w:t>
            </w:r>
            <w:r w:rsidR="005001FC" w:rsidRPr="0071784C">
              <w:t>D</w:t>
            </w:r>
            <w:r w:rsidRPr="0071784C">
              <w:t>eutlich links vorbei.</w:t>
            </w:r>
            <w:r w:rsidR="00DC2BE8" w:rsidRPr="0071784C">
              <w:t xml:space="preserve"> </w:t>
            </w:r>
          </w:p>
          <w:p w14:paraId="576AA832" w14:textId="77777777" w:rsidR="00DC2BE8" w:rsidRPr="0071784C" w:rsidRDefault="00DC2BE8" w:rsidP="00E14754"/>
        </w:tc>
        <w:tc>
          <w:tcPr>
            <w:tcW w:w="5031" w:type="dxa"/>
            <w:shd w:val="clear" w:color="auto" w:fill="auto"/>
          </w:tcPr>
          <w:p w14:paraId="31C359DC" w14:textId="77777777" w:rsidR="00DC2BE8" w:rsidRPr="0071784C" w:rsidRDefault="00215B7B" w:rsidP="00E14754">
            <w:r>
              <w:rPr>
                <w:noProof/>
              </w:rPr>
              <w:pict w14:anchorId="52044367">
                <v:shape id="Bild 246" o:spid="_x0000_i1372" type="#_x0000_t75" alt="m847" style="width:192pt;height:192pt;visibility:visible">
                  <v:imagedata r:id="rId1078" o:title="m847"/>
                </v:shape>
              </w:pict>
            </w:r>
          </w:p>
        </w:tc>
      </w:tr>
    </w:tbl>
    <w:p w14:paraId="794CBF9F" w14:textId="77777777" w:rsidR="00DC2BE8" w:rsidRDefault="00DC2BE8" w:rsidP="00E14754"/>
    <w:tbl>
      <w:tblPr>
        <w:tblW w:w="0" w:type="auto"/>
        <w:tblLook w:val="01E0" w:firstRow="1" w:lastRow="1" w:firstColumn="1" w:lastColumn="1" w:noHBand="0" w:noVBand="0"/>
      </w:tblPr>
      <w:tblGrid>
        <w:gridCol w:w="3930"/>
        <w:gridCol w:w="6207"/>
      </w:tblGrid>
      <w:tr w:rsidR="00001EDA" w:rsidRPr="0071784C" w14:paraId="51C4105E" w14:textId="77777777" w:rsidTr="00290065">
        <w:trPr>
          <w:trHeight w:val="3017"/>
        </w:trPr>
        <w:tc>
          <w:tcPr>
            <w:tcW w:w="3930" w:type="dxa"/>
            <w:shd w:val="clear" w:color="auto" w:fill="auto"/>
          </w:tcPr>
          <w:p w14:paraId="106032FF" w14:textId="50107D50" w:rsidR="00001EDA" w:rsidRPr="0071784C" w:rsidRDefault="00215B7B" w:rsidP="00001EDA">
            <w:hyperlink r:id="rId1079" w:anchor="m881" w:history="1">
              <w:r w:rsidR="00001EDA" w:rsidRPr="00290065">
                <w:rPr>
                  <w:rStyle w:val="Hyperlink"/>
                  <w:sz w:val="22"/>
                </w:rPr>
                <w:t>881.</w:t>
              </w:r>
            </w:hyperlink>
            <w:r w:rsidR="00001EDA" w:rsidRPr="0071784C">
              <w:t xml:space="preserve"> Auf einer Autorennbahn liegt der Startpunkt für einen Looping</w:t>
            </w:r>
            <w:r w:rsidR="00481576" w:rsidRPr="0071784C">
              <w:t xml:space="preserve"> mit 20 cm Radius</w:t>
            </w:r>
            <w:r w:rsidR="00001EDA" w:rsidRPr="0071784C">
              <w:t xml:space="preserve"> in der Höhe 3r. </w:t>
            </w:r>
            <w:r w:rsidR="00481576" w:rsidRPr="0071784C">
              <w:t>Das praktisch reibungsfreie Auto startet aus dem Stand heraus</w:t>
            </w:r>
            <w:r w:rsidR="00EF45C0" w:rsidRPr="0071784C">
              <w:t xml:space="preserve"> im Punkt A</w:t>
            </w:r>
            <w:r w:rsidR="00481576" w:rsidRPr="0071784C">
              <w:t>.</w:t>
            </w:r>
          </w:p>
          <w:p w14:paraId="55911A68" w14:textId="77777777" w:rsidR="00481576" w:rsidRPr="0071784C" w:rsidRDefault="00481576" w:rsidP="00001EDA">
            <w:r w:rsidRPr="0071784C">
              <w:t>a) Stellen Sie die Energiebilanz für die Punkte A, B und D auf. (3)</w:t>
            </w:r>
          </w:p>
          <w:p w14:paraId="3AAEE358" w14:textId="52E822E0" w:rsidR="00481576" w:rsidRPr="0071784C" w:rsidRDefault="00481576" w:rsidP="00001EDA">
            <w:r w:rsidRPr="0071784C">
              <w:t xml:space="preserve">b) Vergleichen Sie </w:t>
            </w:r>
            <w:r w:rsidR="00B72001" w:rsidRPr="0071784C">
              <w:t>quantitativ</w:t>
            </w:r>
            <w:r w:rsidR="005058F6" w:rsidRPr="0071784C">
              <w:t xml:space="preserve"> </w:t>
            </w:r>
            <w:r w:rsidRPr="0071784C">
              <w:t>die potenziellen Energien des Autos in den Punkten C, D und E. (</w:t>
            </w:r>
            <w:r w:rsidR="009C4A7D" w:rsidRPr="0071784C">
              <w:t>3</w:t>
            </w:r>
            <w:r w:rsidRPr="0071784C">
              <w:t>)</w:t>
            </w:r>
          </w:p>
          <w:p w14:paraId="62547F75" w14:textId="77777777" w:rsidR="00001EDA" w:rsidRPr="0071784C" w:rsidRDefault="00EF45C0" w:rsidP="00EF45C0">
            <w:r w:rsidRPr="0071784C">
              <w:t>c) Mit welcher Geschwindigkeit fährt es durch den Punkt B? (4)</w:t>
            </w:r>
          </w:p>
        </w:tc>
        <w:tc>
          <w:tcPr>
            <w:tcW w:w="6207" w:type="dxa"/>
            <w:shd w:val="clear" w:color="auto" w:fill="auto"/>
          </w:tcPr>
          <w:p w14:paraId="5EAA9933" w14:textId="77777777" w:rsidR="00001EDA" w:rsidRPr="0071784C" w:rsidRDefault="00215B7B" w:rsidP="00E14754">
            <w:r>
              <w:rPr>
                <w:noProof/>
              </w:rPr>
              <w:pict w14:anchorId="089AB996">
                <v:shape id="Bild 247" o:spid="_x0000_i1373" type="#_x0000_t75" alt="m881" style="width:4in;height:150pt;visibility:visible">
                  <v:imagedata r:id="rId1080" o:title="m881"/>
                </v:shape>
              </w:pict>
            </w:r>
          </w:p>
        </w:tc>
      </w:tr>
    </w:tbl>
    <w:p w14:paraId="69B4D3FE" w14:textId="2E8EC571" w:rsidR="00EF45C0" w:rsidRDefault="00EF45C0" w:rsidP="00EF45C0">
      <w:r>
        <w:t>d) Begründen Sie, das</w:t>
      </w:r>
      <w:r w:rsidR="00CD3D95">
        <w:t>s</w:t>
      </w:r>
      <w:r>
        <w:t xml:space="preserve"> das Auto bei dieser Starthöhe durch den Looping fahren kann, ohne im Punkt D herunter zu fallen. (5)</w:t>
      </w:r>
    </w:p>
    <w:p w14:paraId="59359C0D" w14:textId="77777777" w:rsidR="00834BEF" w:rsidRDefault="00834BEF" w:rsidP="00E14754"/>
    <w:p w14:paraId="78B08453" w14:textId="23A43603" w:rsidR="00BF0FC1" w:rsidRDefault="00215B7B" w:rsidP="00E14754">
      <w:hyperlink r:id="rId1081" w:anchor="m903" w:history="1">
        <w:r w:rsidR="006873E6" w:rsidRPr="00BF0FC1">
          <w:rPr>
            <w:rStyle w:val="Hyperlink"/>
            <w:sz w:val="22"/>
          </w:rPr>
          <w:t>903.</w:t>
        </w:r>
      </w:hyperlink>
      <w:r w:rsidR="006873E6">
        <w:t xml:space="preserve"> Die beiden Gleichungen beschreiben die Größe der Radialkraft in Abhängigkeit</w:t>
      </w:r>
      <w:r w:rsidR="00BF0FC1">
        <w:t xml:space="preserve"> von den Bahnparametern einer gleichförmigen Kreisbewegung.</w:t>
      </w:r>
    </w:p>
    <w:p w14:paraId="26D149AF" w14:textId="77777777" w:rsidR="00BF0FC1" w:rsidRDefault="00BF0FC1" w:rsidP="00E14754">
      <w:r w:rsidRPr="00BF0FC1">
        <w:rPr>
          <w:position w:val="-60"/>
        </w:rPr>
        <w:object w:dxaOrig="2320" w:dyaOrig="1320" w14:anchorId="32CE69F0">
          <v:shape id="_x0000_i1374" type="#_x0000_t75" style="width:114pt;height:66pt" o:ole="">
            <v:imagedata r:id="rId1082" o:title=""/>
          </v:shape>
          <o:OLEObject Type="Embed" ProgID="Equation.DSMT4" ShapeID="_x0000_i1374" DrawAspect="Content" ObjectID="_1735305690" r:id="rId1083"/>
        </w:object>
      </w:r>
    </w:p>
    <w:p w14:paraId="460476D8" w14:textId="77777777" w:rsidR="00BF0FC1" w:rsidRDefault="00BF0FC1" w:rsidP="00E14754">
      <w:r>
        <w:t>Geben sie für die unten beschriebenen Fälle an, wie sich die Größe der Radialkraft verändern muss, wenn sich der entsprechende Bahnparameter ändert.</w:t>
      </w:r>
    </w:p>
    <w:p w14:paraId="3450261E" w14:textId="77777777" w:rsidR="00BF0FC1" w:rsidRDefault="00BF0FC1" w:rsidP="00E14754">
      <w:r w:rsidRPr="00617C4C">
        <w:rPr>
          <w:b/>
        </w:rPr>
        <w:t>a)</w:t>
      </w:r>
      <w:r>
        <w:t xml:space="preserve"> Bei konstanter Masse und konstantem Bahnradius wird die Bahngeschwindigkeit vervierfacht.</w:t>
      </w:r>
    </w:p>
    <w:p w14:paraId="01D32B16" w14:textId="77777777" w:rsidR="00BF0FC1" w:rsidRDefault="00BF0FC1" w:rsidP="00E14754">
      <w:r w:rsidRPr="00617C4C">
        <w:rPr>
          <w:b/>
        </w:rPr>
        <w:t>b)</w:t>
      </w:r>
      <w:r>
        <w:t xml:space="preserve"> Bei konstanter </w:t>
      </w:r>
      <w:r w:rsidR="00DA47B4">
        <w:t>M</w:t>
      </w:r>
      <w:r>
        <w:t>asse und konstanter Bahngeschwindigkeit wird der Bahnradius verdoppelt.</w:t>
      </w:r>
    </w:p>
    <w:p w14:paraId="1D28AAD5" w14:textId="77777777" w:rsidR="00BF0FC1" w:rsidRDefault="00BF0FC1" w:rsidP="00E14754">
      <w:r w:rsidRPr="00617C4C">
        <w:rPr>
          <w:b/>
        </w:rPr>
        <w:t>c)</w:t>
      </w:r>
      <w:r>
        <w:t xml:space="preserve"> Bei konstanter Masse und konstanter Umlaufzeit wird der Bahnradius verdoppelt.</w:t>
      </w:r>
    </w:p>
    <w:p w14:paraId="3C2E7DEE" w14:textId="77777777" w:rsidR="006873E6" w:rsidRDefault="00BF0FC1" w:rsidP="00E14754">
      <w:r w:rsidRPr="00617C4C">
        <w:rPr>
          <w:b/>
        </w:rPr>
        <w:t>d)</w:t>
      </w:r>
      <w:r>
        <w:t xml:space="preserve"> Bei konstantem Bahnradius werden Masse und Umlaufzeit halbiert. </w:t>
      </w:r>
      <w:r w:rsidR="006873E6">
        <w:t xml:space="preserve"> </w:t>
      </w:r>
    </w:p>
    <w:p w14:paraId="5EA1E80E" w14:textId="77777777" w:rsidR="006873E6" w:rsidRDefault="006873E6" w:rsidP="00E14754"/>
    <w:p w14:paraId="04503DB4" w14:textId="6DB8E3A9" w:rsidR="008A69EC" w:rsidRDefault="00215B7B" w:rsidP="00E14754">
      <w:hyperlink r:id="rId1084" w:anchor="m912" w:history="1">
        <w:r w:rsidR="00603B14" w:rsidRPr="00591A1D">
          <w:rPr>
            <w:rStyle w:val="Hyperlink"/>
            <w:sz w:val="22"/>
          </w:rPr>
          <w:t>912.</w:t>
        </w:r>
      </w:hyperlink>
      <w:r w:rsidR="00603B14">
        <w:t xml:space="preserve"> </w:t>
      </w:r>
      <w:r w:rsidR="008A69EC">
        <w:t>(LK 2015)</w:t>
      </w:r>
    </w:p>
    <w:p w14:paraId="155BC2FD" w14:textId="62163A23" w:rsidR="006873E6" w:rsidRDefault="00603B14" w:rsidP="00E14754">
      <w:r>
        <w:t>In einem Vergnügungspark befinden sich unter zahlreichen Fahrgeschäften eine Achterbahn mit Looping und ein Kettenkarussell. Um die physikalischen Gesetzmäßigkeiten zu untersuchen, werden die folgenden Modelle erstellt.</w:t>
      </w:r>
    </w:p>
    <w:p w14:paraId="7C5417E8" w14:textId="77777777" w:rsidR="00603B14" w:rsidRDefault="00603B14" w:rsidP="00E14754">
      <w:r>
        <w:t>Modell 1:</w:t>
      </w:r>
    </w:p>
    <w:tbl>
      <w:tblPr>
        <w:tblW w:w="0" w:type="auto"/>
        <w:tblLook w:val="01E0" w:firstRow="1" w:lastRow="1" w:firstColumn="1" w:lastColumn="1" w:noHBand="0" w:noVBand="0"/>
      </w:tblPr>
      <w:tblGrid>
        <w:gridCol w:w="5000"/>
        <w:gridCol w:w="5137"/>
      </w:tblGrid>
      <w:tr w:rsidR="00355374" w:rsidRPr="0071784C" w14:paraId="78F088FE" w14:textId="77777777" w:rsidTr="00290065">
        <w:tc>
          <w:tcPr>
            <w:tcW w:w="5030" w:type="dxa"/>
            <w:shd w:val="clear" w:color="auto" w:fill="auto"/>
          </w:tcPr>
          <w:p w14:paraId="412621BB" w14:textId="77777777" w:rsidR="00355374" w:rsidRPr="0071784C" w:rsidRDefault="00355374" w:rsidP="00E14754">
            <w:r w:rsidRPr="0071784C">
              <w:t xml:space="preserve">Ein Körper der Masse 120 g gleitet eine geneigte Ebene hinab, durchläuft reibungsfrei eine vertikale Kreisbahn mit dem Radius 26 cm und wird auf einer horizontalen Ebene gleichmäßig abgebremst. </w:t>
            </w:r>
          </w:p>
          <w:p w14:paraId="6EE8E5E9" w14:textId="77777777" w:rsidR="00355374" w:rsidRPr="0071784C" w:rsidRDefault="00355374" w:rsidP="00E14754">
            <w:r w:rsidRPr="0071784C">
              <w:rPr>
                <w:b/>
              </w:rPr>
              <w:t>a)</w:t>
            </w:r>
            <w:r w:rsidRPr="0071784C">
              <w:t xml:space="preserve"> Weisen Sie </w:t>
            </w:r>
            <w:r w:rsidR="00591A1D" w:rsidRPr="0071784C">
              <w:t>rechnerisch ausgehend vom Energie- und Kraftansatz nach, dass vor dem Durchlaufen der Kreisbahn die Geschwindigkeit des Körpers im tiefsten Punkt der Bahn mindestens 3,6 ms</w:t>
            </w:r>
            <w:r w:rsidR="00591A1D" w:rsidRPr="0071784C">
              <w:rPr>
                <w:vertAlign w:val="superscript"/>
              </w:rPr>
              <w:t>-1</w:t>
            </w:r>
            <w:r w:rsidR="00591A1D" w:rsidRPr="0071784C">
              <w:t xml:space="preserve"> beträgt.</w:t>
            </w:r>
          </w:p>
        </w:tc>
        <w:tc>
          <w:tcPr>
            <w:tcW w:w="5031" w:type="dxa"/>
            <w:shd w:val="clear" w:color="auto" w:fill="auto"/>
          </w:tcPr>
          <w:p w14:paraId="77C919D2" w14:textId="77777777" w:rsidR="00355374" w:rsidRPr="0071784C" w:rsidRDefault="00215B7B" w:rsidP="00E14754">
            <w:r>
              <w:rPr>
                <w:noProof/>
              </w:rPr>
              <w:pict w14:anchorId="33C2E9BD">
                <v:shape id="Bild 249" o:spid="_x0000_i1375" type="#_x0000_t75" alt="m912" style="width:246pt;height:114pt;visibility:visible">
                  <v:imagedata r:id="rId1085" o:title="m912"/>
                </v:shape>
              </w:pict>
            </w:r>
          </w:p>
        </w:tc>
      </w:tr>
    </w:tbl>
    <w:p w14:paraId="3EC47448" w14:textId="77777777" w:rsidR="00603B14" w:rsidRDefault="003E27A5" w:rsidP="00E14754">
      <w:r w:rsidRPr="004427A3">
        <w:rPr>
          <w:b/>
        </w:rPr>
        <w:t>b)</w:t>
      </w:r>
      <w:r>
        <w:t xml:space="preserve"> Die Geschwindigkeit des Körpers im tiefsten Punkt P beträgt 4,0 ms</w:t>
      </w:r>
      <w:r w:rsidRPr="003E27A5">
        <w:rPr>
          <w:vertAlign w:val="superscript"/>
        </w:rPr>
        <w:t>-1</w:t>
      </w:r>
      <w:r>
        <w:t>. Durch das Bremsen sinkt die Geschwindigkeit gleichmäßig auf 0,35 ms</w:t>
      </w:r>
      <w:r w:rsidRPr="003E27A5">
        <w:rPr>
          <w:vertAlign w:val="superscript"/>
        </w:rPr>
        <w:t>-1</w:t>
      </w:r>
      <w:r>
        <w:t>. Der Bremsweg beträgt 45 cm.</w:t>
      </w:r>
    </w:p>
    <w:p w14:paraId="11ADB950" w14:textId="77777777" w:rsidR="003E27A5" w:rsidRDefault="003E27A5" w:rsidP="00E14754">
      <w:r>
        <w:t>Berechnen Sie die Bremskraft.</w:t>
      </w:r>
    </w:p>
    <w:p w14:paraId="50AAECA8" w14:textId="77777777" w:rsidR="008A69EC" w:rsidRDefault="008A69EC" w:rsidP="00E14754"/>
    <w:p w14:paraId="4845C485" w14:textId="77777777" w:rsidR="008A69EC" w:rsidRDefault="008A69EC" w:rsidP="00E14754"/>
    <w:tbl>
      <w:tblPr>
        <w:tblW w:w="0" w:type="auto"/>
        <w:tblLook w:val="01E0" w:firstRow="1" w:lastRow="1" w:firstColumn="1" w:lastColumn="1" w:noHBand="0" w:noVBand="0"/>
      </w:tblPr>
      <w:tblGrid>
        <w:gridCol w:w="5030"/>
        <w:gridCol w:w="5031"/>
      </w:tblGrid>
      <w:tr w:rsidR="0061652A" w:rsidRPr="0071784C" w14:paraId="11985F39" w14:textId="77777777" w:rsidTr="00290065">
        <w:tc>
          <w:tcPr>
            <w:tcW w:w="5030" w:type="dxa"/>
            <w:shd w:val="clear" w:color="auto" w:fill="auto"/>
          </w:tcPr>
          <w:p w14:paraId="3790F3D7" w14:textId="6902AAAD" w:rsidR="00DF4ECB" w:rsidRPr="0071784C" w:rsidRDefault="00215B7B" w:rsidP="00E14754">
            <w:hyperlink r:id="rId1086" w:anchor="m913" w:history="1">
              <w:r w:rsidR="00DF4ECB" w:rsidRPr="00290065">
                <w:rPr>
                  <w:rStyle w:val="Hyperlink"/>
                  <w:sz w:val="22"/>
                </w:rPr>
                <w:t>913.</w:t>
              </w:r>
            </w:hyperlink>
            <w:r w:rsidR="00DF4ECB" w:rsidRPr="0071784C">
              <w:t xml:space="preserve"> (LK 2015)</w:t>
            </w:r>
          </w:p>
          <w:p w14:paraId="4EE74A8F" w14:textId="77777777" w:rsidR="0061652A" w:rsidRPr="0071784C" w:rsidRDefault="0061652A" w:rsidP="00E14754">
            <w:r w:rsidRPr="0071784C">
              <w:t>Ein Massekörper bewegt sich von einem Faden geführt gleichförmig auf einer horizontalen Kreisbahn und wird dadurch aus der Senkrechten ausgelenkt.</w:t>
            </w:r>
          </w:p>
          <w:p w14:paraId="1A24266B" w14:textId="77777777" w:rsidR="0061652A" w:rsidRPr="0071784C" w:rsidRDefault="0061652A" w:rsidP="00E14754"/>
          <w:p w14:paraId="77E2A1DF" w14:textId="77777777" w:rsidR="0061652A" w:rsidRPr="0071784C" w:rsidRDefault="008D52D6" w:rsidP="00E14754">
            <w:r w:rsidRPr="0071784C">
              <w:t xml:space="preserve">a) </w:t>
            </w:r>
            <w:r w:rsidR="0061652A" w:rsidRPr="0071784C">
              <w:t xml:space="preserve">Übernehmen Sie die Abbildung und tragen Sie an den Massekörper eine zugehörige Vektorzerlegung oder –addition der wirkenden Kräfte an. </w:t>
            </w:r>
          </w:p>
          <w:p w14:paraId="4C68E165" w14:textId="77777777" w:rsidR="0061652A" w:rsidRPr="0071784C" w:rsidRDefault="008D52D6" w:rsidP="00E14754">
            <w:r w:rsidRPr="0071784C">
              <w:t xml:space="preserve">b) </w:t>
            </w:r>
            <w:r w:rsidR="0061652A" w:rsidRPr="0071784C">
              <w:t>Beschriften Sie alle Kräfte.</w:t>
            </w:r>
          </w:p>
          <w:p w14:paraId="6E9BC36B" w14:textId="77777777" w:rsidR="0061652A" w:rsidRPr="0071784C" w:rsidRDefault="008D52D6" w:rsidP="00E14754">
            <w:r w:rsidRPr="0071784C">
              <w:t xml:space="preserve">c) </w:t>
            </w:r>
            <w:r w:rsidR="00220F6C" w:rsidRPr="0071784C">
              <w:t>Formulieren Sie eine Je-desto-Aussage für den Zusammenhang zwischen Drehzahl und Auslenkung.</w:t>
            </w:r>
          </w:p>
          <w:p w14:paraId="68A4D701" w14:textId="77777777" w:rsidR="00220F6C" w:rsidRPr="0071784C" w:rsidRDefault="008D52D6" w:rsidP="00E14754">
            <w:r w:rsidRPr="0071784C">
              <w:t xml:space="preserve">d) </w:t>
            </w:r>
            <w:r w:rsidR="00220F6C" w:rsidRPr="0071784C">
              <w:t>Begründen Sie die Aussage unter Nutzung der Skizze.</w:t>
            </w:r>
          </w:p>
          <w:p w14:paraId="16D93A60" w14:textId="77777777" w:rsidR="00220F6C" w:rsidRPr="0071784C" w:rsidRDefault="00220F6C" w:rsidP="00E14754"/>
        </w:tc>
        <w:tc>
          <w:tcPr>
            <w:tcW w:w="5031" w:type="dxa"/>
            <w:shd w:val="clear" w:color="auto" w:fill="auto"/>
          </w:tcPr>
          <w:p w14:paraId="26A135C4" w14:textId="77777777" w:rsidR="0061652A" w:rsidRPr="0071784C" w:rsidRDefault="00215B7B" w:rsidP="00E14754">
            <w:r>
              <w:rPr>
                <w:noProof/>
              </w:rPr>
              <w:pict w14:anchorId="578DD16C">
                <v:shape id="Bild 250" o:spid="_x0000_i1376" type="#_x0000_t75" alt="m913_1" style="width:222pt;height:4in;visibility:visible">
                  <v:imagedata r:id="rId1087" o:title="m913_1"/>
                </v:shape>
              </w:pict>
            </w:r>
          </w:p>
        </w:tc>
      </w:tr>
    </w:tbl>
    <w:p w14:paraId="1D89B7F8" w14:textId="77777777" w:rsidR="008A69EC" w:rsidRDefault="008A69EC" w:rsidP="00E14754"/>
    <w:tbl>
      <w:tblPr>
        <w:tblW w:w="0" w:type="auto"/>
        <w:tblLook w:val="04A0" w:firstRow="1" w:lastRow="0" w:firstColumn="1" w:lastColumn="0" w:noHBand="0" w:noVBand="1"/>
      </w:tblPr>
      <w:tblGrid>
        <w:gridCol w:w="5030"/>
        <w:gridCol w:w="5031"/>
      </w:tblGrid>
      <w:tr w:rsidR="00976F52" w:rsidRPr="0071784C" w14:paraId="53922C06" w14:textId="77777777" w:rsidTr="00012940">
        <w:tc>
          <w:tcPr>
            <w:tcW w:w="5030" w:type="dxa"/>
            <w:shd w:val="clear" w:color="auto" w:fill="auto"/>
          </w:tcPr>
          <w:p w14:paraId="476369A7" w14:textId="265A986C" w:rsidR="00976F52" w:rsidRPr="0071784C" w:rsidRDefault="00215B7B" w:rsidP="00012940">
            <w:pPr>
              <w:widowControl w:val="0"/>
            </w:pPr>
            <w:hyperlink r:id="rId1088" w:anchor="m988" w:history="1">
              <w:r w:rsidR="00976F52" w:rsidRPr="00012940">
                <w:rPr>
                  <w:rStyle w:val="Hyperlink"/>
                  <w:sz w:val="22"/>
                </w:rPr>
                <w:t>988.</w:t>
              </w:r>
            </w:hyperlink>
            <w:r w:rsidR="00976F52" w:rsidRPr="0071784C">
              <w:t xml:space="preserve"> Eine 90°-Kurve hat eine Fahrbahnlänge von 50 m. Die Haftreibungszahl zwischen Reifen und Asphalt ist 0</w:t>
            </w:r>
            <w:r w:rsidR="004C6B37" w:rsidRPr="0071784C">
              <w:t>,</w:t>
            </w:r>
            <w:r w:rsidR="00976F52" w:rsidRPr="0071784C">
              <w:t>8.</w:t>
            </w:r>
          </w:p>
          <w:p w14:paraId="4BD90D39" w14:textId="77777777" w:rsidR="00976F52" w:rsidRPr="0071784C" w:rsidRDefault="00976F52" w:rsidP="00012940">
            <w:pPr>
              <w:widowControl w:val="0"/>
            </w:pPr>
            <w:r w:rsidRPr="0071784C">
              <w:t>Wie groß ist die maximale Geschwindigkeit, mit der ein Auto die Kurve sicher durchfahren kann?</w:t>
            </w:r>
          </w:p>
          <w:p w14:paraId="60DD3093" w14:textId="77777777" w:rsidR="00976F52" w:rsidRPr="0071784C" w:rsidRDefault="00976F52" w:rsidP="00012940">
            <w:pPr>
              <w:widowControl w:val="0"/>
            </w:pPr>
          </w:p>
        </w:tc>
        <w:tc>
          <w:tcPr>
            <w:tcW w:w="5031" w:type="dxa"/>
            <w:shd w:val="clear" w:color="auto" w:fill="auto"/>
          </w:tcPr>
          <w:p w14:paraId="209D74AF" w14:textId="77777777" w:rsidR="00976F52" w:rsidRPr="0071784C" w:rsidRDefault="00215B7B" w:rsidP="00012940">
            <w:pPr>
              <w:widowControl w:val="0"/>
            </w:pPr>
            <w:r>
              <w:pict w14:anchorId="76A80D4C">
                <v:shape id="_x0000_i1377" type="#_x0000_t75" style="width:156pt;height:168pt">
                  <v:imagedata r:id="rId1089" o:title="m988"/>
                </v:shape>
              </w:pict>
            </w:r>
          </w:p>
        </w:tc>
      </w:tr>
    </w:tbl>
    <w:p w14:paraId="29AFC2D7" w14:textId="77777777" w:rsidR="00E14754" w:rsidRDefault="00E14754" w:rsidP="00E14754">
      <w:pPr>
        <w:widowControl w:val="0"/>
      </w:pPr>
    </w:p>
    <w:p w14:paraId="56D271B8" w14:textId="7C963E73" w:rsidR="006E3CDB" w:rsidRDefault="00215B7B" w:rsidP="00E14754">
      <w:pPr>
        <w:widowControl w:val="0"/>
      </w:pPr>
      <w:hyperlink r:id="rId1090" w:anchor="m1004" w:history="1">
        <w:r w:rsidR="006E3CDB" w:rsidRPr="006A7BC8">
          <w:rPr>
            <w:rStyle w:val="Hyperlink"/>
            <w:sz w:val="22"/>
          </w:rPr>
          <w:t>1004.</w:t>
        </w:r>
      </w:hyperlink>
      <w:r w:rsidR="006E3CDB">
        <w:t xml:space="preserve"> </w:t>
      </w:r>
    </w:p>
    <w:p w14:paraId="626181D9" w14:textId="77777777" w:rsidR="006A7BC8" w:rsidRDefault="006A7BC8" w:rsidP="00E14754">
      <w:pPr>
        <w:widowControl w:val="0"/>
      </w:pPr>
      <w:r>
        <w:t>Die Abbildung zeigt den schematischen Aufbau einer Achterbahn aus Looping und waagerechtem Halbkreis.</w:t>
      </w:r>
      <w:r w:rsidR="00F822D9">
        <w:t xml:space="preserve"> Für die folgenden Aufgaben werden alle Reibungseinflüsse vernachlässigt.</w:t>
      </w:r>
      <w:r>
        <w:t xml:space="preserve"> </w:t>
      </w:r>
    </w:p>
    <w:p w14:paraId="51BF5226" w14:textId="77777777" w:rsidR="006A7BC8" w:rsidRDefault="00215B7B" w:rsidP="00E14754">
      <w:pPr>
        <w:widowControl w:val="0"/>
      </w:pPr>
      <w:r>
        <w:pict w14:anchorId="2813207C">
          <v:shape id="_x0000_i1378" type="#_x0000_t75" style="width:354pt;height:240pt">
            <v:imagedata r:id="rId1091" o:title="m1004"/>
          </v:shape>
        </w:pict>
      </w:r>
    </w:p>
    <w:p w14:paraId="33BF605C" w14:textId="77777777" w:rsidR="00A96932" w:rsidRDefault="00A96932" w:rsidP="00E14754">
      <w:pPr>
        <w:widowControl w:val="0"/>
      </w:pPr>
    </w:p>
    <w:p w14:paraId="4FE07A1E" w14:textId="77777777" w:rsidR="00A96932" w:rsidRDefault="00A96932" w:rsidP="00E14754">
      <w:pPr>
        <w:widowControl w:val="0"/>
      </w:pPr>
      <w:r w:rsidRPr="006245B8">
        <w:rPr>
          <w:b/>
        </w:rPr>
        <w:t>a)</w:t>
      </w:r>
      <w:r>
        <w:t xml:space="preserve"> Im Punkt C muss aus Sicherheitsgründen die Geschwindigkeit 50% über der nötigen Mindestgeschwindigkeit liegen. Zeigen Sie, dass dann die Gleichung</w:t>
      </w:r>
    </w:p>
    <w:p w14:paraId="71B9C2C9" w14:textId="77777777" w:rsidR="00A96932" w:rsidRDefault="00F822D9" w:rsidP="00E14754">
      <w:pPr>
        <w:widowControl w:val="0"/>
      </w:pPr>
      <w:r w:rsidRPr="00F822D9">
        <w:rPr>
          <w:position w:val="-26"/>
        </w:rPr>
        <w:object w:dxaOrig="1340" w:dyaOrig="700" w14:anchorId="00D202E7">
          <v:shape id="_x0000_i1379" type="#_x0000_t75" style="width:66pt;height:36pt" o:ole="">
            <v:imagedata r:id="rId1092" o:title=""/>
          </v:shape>
          <o:OLEObject Type="Embed" ProgID="Equation.DSMT4" ShapeID="_x0000_i1379" DrawAspect="Content" ObjectID="_1735305691" r:id="rId1093"/>
        </w:object>
      </w:r>
      <w:r>
        <w:t xml:space="preserve"> </w:t>
      </w:r>
    </w:p>
    <w:p w14:paraId="7E729CD1" w14:textId="77777777" w:rsidR="00F822D9" w:rsidRDefault="00F822D9" w:rsidP="00E14754">
      <w:pPr>
        <w:widowControl w:val="0"/>
      </w:pPr>
      <w:r>
        <w:t>gilt.</w:t>
      </w:r>
    </w:p>
    <w:p w14:paraId="0DF6EB40" w14:textId="77777777" w:rsidR="00540169" w:rsidRDefault="00540169" w:rsidP="00E14754">
      <w:pPr>
        <w:widowControl w:val="0"/>
      </w:pPr>
    </w:p>
    <w:p w14:paraId="54ABAA53" w14:textId="77777777" w:rsidR="00540169" w:rsidRDefault="00540169" w:rsidP="00E14754">
      <w:pPr>
        <w:widowControl w:val="0"/>
      </w:pPr>
      <w:r w:rsidRPr="00AE409F">
        <w:rPr>
          <w:b/>
        </w:rPr>
        <w:t>b)</w:t>
      </w:r>
      <w:r>
        <w:t xml:space="preserve"> Im Punkt A hat der Wagen eine Geschwindigkeit von </w:t>
      </w:r>
      <w:r w:rsidRPr="00540169">
        <w:rPr>
          <w:position w:val="-24"/>
        </w:rPr>
        <w:object w:dxaOrig="600" w:dyaOrig="620" w14:anchorId="13C600D5">
          <v:shape id="_x0000_i1380" type="#_x0000_t75" style="width:30pt;height:30pt" o:ole="">
            <v:imagedata r:id="rId1094" o:title=""/>
          </v:shape>
          <o:OLEObject Type="Embed" ProgID="Equation.DSMT4" ShapeID="_x0000_i1380" DrawAspect="Content" ObjectID="_1735305692" r:id="rId1095"/>
        </w:object>
      </w:r>
      <w:r>
        <w:t xml:space="preserve"> , die sich auf </w:t>
      </w:r>
      <w:r w:rsidR="000449C7" w:rsidRPr="00540169">
        <w:rPr>
          <w:position w:val="-24"/>
        </w:rPr>
        <w:object w:dxaOrig="600" w:dyaOrig="620" w14:anchorId="2E1AA59A">
          <v:shape id="_x0000_i1381" type="#_x0000_t75" style="width:30pt;height:30pt" o:ole="">
            <v:imagedata r:id="rId1096" o:title=""/>
          </v:shape>
          <o:OLEObject Type="Embed" ProgID="Equation.DSMT4" ShapeID="_x0000_i1381" DrawAspect="Content" ObjectID="_1735305693" r:id="rId1097"/>
        </w:object>
      </w:r>
      <w:r>
        <w:t xml:space="preserve"> im Punkt B steigert. Aus welcher Höhe ist der Wagen gestartet?</w:t>
      </w:r>
    </w:p>
    <w:p w14:paraId="58B21535" w14:textId="77777777" w:rsidR="009A104E" w:rsidRDefault="009A104E" w:rsidP="00E14754">
      <w:pPr>
        <w:widowControl w:val="0"/>
      </w:pPr>
      <w:r w:rsidRPr="009A104E">
        <w:rPr>
          <w:b/>
        </w:rPr>
        <w:t>c)</w:t>
      </w:r>
      <w:r>
        <w:t xml:space="preserve"> Welchen Radius hat </w:t>
      </w:r>
      <w:proofErr w:type="gramStart"/>
      <w:r>
        <w:t>der</w:t>
      </w:r>
      <w:proofErr w:type="gramEnd"/>
      <w:r>
        <w:t xml:space="preserve"> Looping?</w:t>
      </w:r>
    </w:p>
    <w:p w14:paraId="42E4710A" w14:textId="77777777" w:rsidR="00A1527F" w:rsidRDefault="00A1527F" w:rsidP="00E14754">
      <w:pPr>
        <w:widowControl w:val="0"/>
      </w:pPr>
      <w:r w:rsidRPr="00A1527F">
        <w:rPr>
          <w:b/>
        </w:rPr>
        <w:t>d)</w:t>
      </w:r>
      <w:r>
        <w:t xml:space="preserve"> Im Wagen sitzt eine Person mit einer Masse von 70 kg. Mit welcher Kraft wird sie während der Fahrt durch </w:t>
      </w:r>
      <w:proofErr w:type="gramStart"/>
      <w:r>
        <w:t>den</w:t>
      </w:r>
      <w:proofErr w:type="gramEnd"/>
      <w:r>
        <w:t xml:space="preserve"> Looping maximal in den Sitz gepresst?</w:t>
      </w:r>
    </w:p>
    <w:p w14:paraId="50D15DDB" w14:textId="70B2866C" w:rsidR="006A13A7" w:rsidRDefault="006A13A7" w:rsidP="00E14754">
      <w:pPr>
        <w:widowControl w:val="0"/>
      </w:pPr>
      <w:r w:rsidRPr="006A13A7">
        <w:rPr>
          <w:b/>
        </w:rPr>
        <w:t>e)</w:t>
      </w:r>
      <w:r>
        <w:t xml:space="preserve"> Wie ändert sich diese Kraft, wenn der Looping einen größeren Radius besitz</w:t>
      </w:r>
      <w:r w:rsidR="00033F53">
        <w:t>t</w:t>
      </w:r>
      <w:r>
        <w:t xml:space="preserve"> und er im oberen Teil wieder mit 150% der Mindestgeschwindigkeit durchfahren </w:t>
      </w:r>
      <w:r w:rsidR="008F2B20">
        <w:t xml:space="preserve">werden </w:t>
      </w:r>
      <w:r>
        <w:t>soll?</w:t>
      </w:r>
    </w:p>
    <w:p w14:paraId="0B0A7081" w14:textId="00904482" w:rsidR="008F2B20" w:rsidRDefault="008F2B20" w:rsidP="00E14754">
      <w:pPr>
        <w:widowControl w:val="0"/>
      </w:pPr>
      <w:r w:rsidRPr="00EE3EEF">
        <w:rPr>
          <w:b/>
        </w:rPr>
        <w:t>f)</w:t>
      </w:r>
      <w:r>
        <w:t xml:space="preserve"> Der nach dem Looping folgende Halbkreis </w:t>
      </w:r>
      <w:r w:rsidR="00490EDD">
        <w:t xml:space="preserve">mit 10 m Radius </w:t>
      </w:r>
      <w:r>
        <w:t>soll so durchfahren werden, dass keine seitlichen Kräfte auftreten. Dazu muss die Bahn nach innen geneigt werden. Wie groß muss der Neigungswinkel sein? (Hinweis: eine waagerechte Bahn hat einen Neigungswinkel von 0°)</w:t>
      </w:r>
    </w:p>
    <w:p w14:paraId="2A8AC574" w14:textId="77777777" w:rsidR="008F2B20" w:rsidRDefault="005600BC" w:rsidP="00E14754">
      <w:pPr>
        <w:widowControl w:val="0"/>
      </w:pPr>
      <w:r w:rsidRPr="005915D4">
        <w:rPr>
          <w:b/>
        </w:rPr>
        <w:t>g)</w:t>
      </w:r>
      <w:r>
        <w:t xml:space="preserve"> Auf der Strecke von E nach F wird der Wagen gleichmäßig zum Stillstand abgebremst. </w:t>
      </w:r>
      <w:r w:rsidR="00D342A8">
        <w:t>Zwei S</w:t>
      </w:r>
      <w:r>
        <w:t xml:space="preserve">ekunden nach dem Beginn der Bremsung beträgt die Geschwindigkeit immerhin noch </w:t>
      </w:r>
      <w:r w:rsidR="00D342A8" w:rsidRPr="005600BC">
        <w:rPr>
          <w:position w:val="-24"/>
        </w:rPr>
        <w:object w:dxaOrig="580" w:dyaOrig="620" w14:anchorId="4F4FC918">
          <v:shape id="_x0000_i1382" type="#_x0000_t75" style="width:30pt;height:30pt" o:ole="">
            <v:imagedata r:id="rId1098" o:title=""/>
          </v:shape>
          <o:OLEObject Type="Embed" ProgID="Equation.DSMT4" ShapeID="_x0000_i1382" DrawAspect="Content" ObjectID="_1735305694" r:id="rId1099"/>
        </w:object>
      </w:r>
      <w:r>
        <w:t xml:space="preserve"> .</w:t>
      </w:r>
      <w:r>
        <w:br/>
        <w:t xml:space="preserve">Zeichen Sie für den gesamten Bremsvorgang das v(t)-Diagramm. </w:t>
      </w:r>
    </w:p>
    <w:p w14:paraId="28C5BCA6" w14:textId="77777777" w:rsidR="00D17924" w:rsidRDefault="00D17924" w:rsidP="00E14754">
      <w:pPr>
        <w:widowControl w:val="0"/>
      </w:pPr>
      <w:r w:rsidRPr="00D17924">
        <w:rPr>
          <w:b/>
        </w:rPr>
        <w:t>h)</w:t>
      </w:r>
      <w:r>
        <w:t xml:space="preserve"> Bestimmen Sie mit Hilfe des Diagramms den Bremsweg bis zum Stillstand.</w:t>
      </w:r>
    </w:p>
    <w:p w14:paraId="44E2E70C" w14:textId="77777777" w:rsidR="00D17924" w:rsidRDefault="00D17924" w:rsidP="00E14754">
      <w:pPr>
        <w:widowControl w:val="0"/>
      </w:pPr>
      <w:r w:rsidRPr="00D17924">
        <w:rPr>
          <w:b/>
        </w:rPr>
        <w:t>i)</w:t>
      </w:r>
      <w:r>
        <w:t xml:space="preserve"> Welche Bremskraft spürt der Fahrgast während des Abbremsens?</w:t>
      </w:r>
    </w:p>
    <w:p w14:paraId="4FC6A0C8" w14:textId="77777777" w:rsidR="006A13A7" w:rsidRDefault="006A13A7" w:rsidP="00E14754">
      <w:pPr>
        <w:widowControl w:val="0"/>
      </w:pPr>
    </w:p>
    <w:tbl>
      <w:tblPr>
        <w:tblW w:w="0" w:type="auto"/>
        <w:tblLook w:val="04A0" w:firstRow="1" w:lastRow="0" w:firstColumn="1" w:lastColumn="0" w:noHBand="0" w:noVBand="1"/>
      </w:tblPr>
      <w:tblGrid>
        <w:gridCol w:w="3651"/>
        <w:gridCol w:w="6486"/>
      </w:tblGrid>
      <w:tr w:rsidR="0018765E" w:rsidRPr="0071784C" w14:paraId="54432FCF" w14:textId="77777777" w:rsidTr="0071784C">
        <w:tc>
          <w:tcPr>
            <w:tcW w:w="3651" w:type="dxa"/>
            <w:shd w:val="clear" w:color="auto" w:fill="auto"/>
          </w:tcPr>
          <w:p w14:paraId="77D94014" w14:textId="2AE6AC1A" w:rsidR="008A4C4E" w:rsidRPr="0071784C" w:rsidRDefault="00215B7B" w:rsidP="0071784C">
            <w:pPr>
              <w:widowControl w:val="0"/>
            </w:pPr>
            <w:hyperlink r:id="rId1100" w:anchor="m1038" w:history="1">
              <w:r w:rsidR="0018765E" w:rsidRPr="0071784C">
                <w:rPr>
                  <w:rStyle w:val="Hyperlink"/>
                  <w:sz w:val="22"/>
                </w:rPr>
                <w:t>1038.</w:t>
              </w:r>
            </w:hyperlink>
            <w:r w:rsidR="0018765E" w:rsidRPr="0071784C">
              <w:t xml:space="preserve"> </w:t>
            </w:r>
            <w:r w:rsidR="008A4C4E" w:rsidRPr="0071784C">
              <w:t>(LK Sachsen 1998)</w:t>
            </w:r>
          </w:p>
          <w:p w14:paraId="308DEA79" w14:textId="647C2AA3" w:rsidR="0018765E" w:rsidRPr="0071784C" w:rsidRDefault="0018765E" w:rsidP="0071784C">
            <w:pPr>
              <w:widowControl w:val="0"/>
            </w:pPr>
            <w:r w:rsidRPr="0071784C">
              <w:t>Bei einem Kettenkarussell hängen die Sitze an je 4,20 m langen Ketten, deren Aufhängung 4,75 m von der Drehachse entfernt ist. Diese Aufhängung ist unter Berücksichtigung der erforderlichen Sicherheit so ausgelegt, dass ein Sitz mit Fahrgast höchstens die Gesamtmasse von 200 kg haben und die Aufhängung der maximalen Zugkraft 2,8 kN ausgesetzt werden darf.</w:t>
            </w:r>
          </w:p>
          <w:p w14:paraId="3AC52DE8" w14:textId="002F1523" w:rsidR="0018765E" w:rsidRPr="0071784C" w:rsidRDefault="0018765E" w:rsidP="0071784C">
            <w:pPr>
              <w:widowControl w:val="0"/>
            </w:pPr>
            <w:r w:rsidRPr="0071784C">
              <w:t>Im Ruhezustand des Karussells befindet sich der Sitz 60 cm über dem waagerechten Boden.</w:t>
            </w:r>
          </w:p>
        </w:tc>
        <w:tc>
          <w:tcPr>
            <w:tcW w:w="6486" w:type="dxa"/>
            <w:shd w:val="clear" w:color="auto" w:fill="auto"/>
          </w:tcPr>
          <w:p w14:paraId="397EE5D0" w14:textId="19C4DAA9" w:rsidR="0018765E" w:rsidRPr="0071784C" w:rsidRDefault="00215B7B" w:rsidP="0071784C">
            <w:pPr>
              <w:widowControl w:val="0"/>
            </w:pPr>
            <w:r>
              <w:pict w14:anchorId="2519C4DE">
                <v:shape id="_x0000_i1383" type="#_x0000_t75" style="width:312pt;height:210pt">
                  <v:imagedata r:id="rId1101" o:title="m1038"/>
                </v:shape>
              </w:pict>
            </w:r>
          </w:p>
        </w:tc>
      </w:tr>
    </w:tbl>
    <w:p w14:paraId="294AA1E1" w14:textId="2F30F721" w:rsidR="00E92880" w:rsidRDefault="00E92880" w:rsidP="0018765E">
      <w:pPr>
        <w:widowControl w:val="0"/>
        <w:rPr>
          <w:b/>
        </w:rPr>
      </w:pPr>
      <w:r>
        <w:t>Der Sitz mit Fahrgast ist als Punktmasse aufzufassen. Die Massen der Ketten werden vernachlässigt.</w:t>
      </w:r>
    </w:p>
    <w:p w14:paraId="6CBE4A1F" w14:textId="77777777" w:rsidR="0018765E" w:rsidRDefault="0018765E" w:rsidP="0018765E">
      <w:pPr>
        <w:widowControl w:val="0"/>
      </w:pPr>
      <w:r w:rsidRPr="003923D9">
        <w:rPr>
          <w:b/>
        </w:rPr>
        <w:t>a)</w:t>
      </w:r>
      <w:r>
        <w:t xml:space="preserve"> Berechnen Sie den Winkel, den bei Maximalbelastung die Aufhängungen mit der Vertikalen bildet.</w:t>
      </w:r>
    </w:p>
    <w:p w14:paraId="5B2E7601" w14:textId="77777777" w:rsidR="0018765E" w:rsidRDefault="0018765E" w:rsidP="0018765E">
      <w:pPr>
        <w:widowControl w:val="0"/>
      </w:pPr>
      <w:r w:rsidRPr="003923D9">
        <w:rPr>
          <w:b/>
        </w:rPr>
        <w:t>b)</w:t>
      </w:r>
      <w:r>
        <w:t xml:space="preserve"> Berechnen Sie den Betrag der sich hierbei ergebenden Zentrifugalkraft.</w:t>
      </w:r>
    </w:p>
    <w:p w14:paraId="2071F030" w14:textId="77777777" w:rsidR="0018765E" w:rsidRDefault="0018765E" w:rsidP="0018765E">
      <w:pPr>
        <w:widowControl w:val="0"/>
      </w:pPr>
      <w:r w:rsidRPr="003923D9">
        <w:rPr>
          <w:b/>
        </w:rPr>
        <w:t>c)</w:t>
      </w:r>
      <w:r>
        <w:t xml:space="preserve"> Berechnen Sie die Bahngeschwindigkeit der Sitze bei Maximalbelastung.</w:t>
      </w:r>
    </w:p>
    <w:p w14:paraId="14AA0E02" w14:textId="49C68758" w:rsidR="003923D9" w:rsidRDefault="003923D9" w:rsidP="00E14754">
      <w:pPr>
        <w:widowControl w:val="0"/>
      </w:pPr>
      <w:r w:rsidRPr="0018765E">
        <w:rPr>
          <w:b/>
        </w:rPr>
        <w:t>d)</w:t>
      </w:r>
      <w:r>
        <w:t xml:space="preserve"> Bei der Bahngeschwindigkeit 8,8 m</w:t>
      </w:r>
      <w:r w:rsidR="008823AD">
        <w:t>∙</w:t>
      </w:r>
      <w:r>
        <w:t>s</w:t>
      </w:r>
      <w:r w:rsidRPr="008823AD">
        <w:rPr>
          <w:vertAlign w:val="superscript"/>
        </w:rPr>
        <w:t>-1</w:t>
      </w:r>
      <w:r>
        <w:t xml:space="preserve"> löst sich vom Sitz die Mutter einer Schraube und schlägt am Boden auf.</w:t>
      </w:r>
    </w:p>
    <w:p w14:paraId="21DBD42C" w14:textId="77777777" w:rsidR="003923D9" w:rsidRDefault="003923D9" w:rsidP="00E14754">
      <w:pPr>
        <w:widowControl w:val="0"/>
      </w:pPr>
      <w:r>
        <w:t>Berechnen Sie die Mindestentfernung vom Fußpunkt des Karussells, in der sich Zuschauer aufhalten dürfen, ohne bei einem solchen Zwischenfall getroffen zu werden.</w:t>
      </w:r>
    </w:p>
    <w:p w14:paraId="416735A4" w14:textId="77777777" w:rsidR="00C83B63" w:rsidRDefault="00C83B63" w:rsidP="00E14754">
      <w:pPr>
        <w:widowControl w:val="0"/>
      </w:pPr>
    </w:p>
    <w:p w14:paraId="1D2CAF1F" w14:textId="77777777" w:rsidR="00C83B63" w:rsidRDefault="00C83B63" w:rsidP="00E14754">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9"/>
        <w:gridCol w:w="5738"/>
      </w:tblGrid>
      <w:tr w:rsidR="00C83B63" w:rsidRPr="0071784C" w14:paraId="07DDE1C3" w14:textId="77777777" w:rsidTr="0071784C">
        <w:tc>
          <w:tcPr>
            <w:tcW w:w="5030" w:type="dxa"/>
            <w:shd w:val="clear" w:color="auto" w:fill="auto"/>
          </w:tcPr>
          <w:p w14:paraId="2BA90EAE" w14:textId="6E6531B1" w:rsidR="00C83B63" w:rsidRPr="0071784C" w:rsidRDefault="00215B7B" w:rsidP="0071784C">
            <w:pPr>
              <w:widowControl w:val="0"/>
              <w:rPr>
                <w:snapToGrid/>
                <w:color w:val="auto"/>
                <w:sz w:val="24"/>
                <w:szCs w:val="24"/>
              </w:rPr>
            </w:pPr>
            <w:hyperlink r:id="rId1102" w:anchor="m1052" w:history="1">
              <w:r w:rsidR="008F6E8D" w:rsidRPr="0071784C">
                <w:rPr>
                  <w:rStyle w:val="Hyperlink"/>
                  <w:sz w:val="22"/>
                </w:rPr>
                <w:t>1052.</w:t>
              </w:r>
            </w:hyperlink>
            <w:r w:rsidR="008F6E8D" w:rsidRPr="0071784C">
              <w:t xml:space="preserve"> </w:t>
            </w:r>
            <w:r w:rsidR="00C83B63" w:rsidRPr="0071784C">
              <w:rPr>
                <w:snapToGrid/>
                <w:color w:val="auto"/>
                <w:sz w:val="24"/>
                <w:szCs w:val="24"/>
              </w:rPr>
              <w:t>Ein klassisches Kirmeskarussell auf dem Oktoberfest ist das Teufelsrad. Dabei handelt es sich um eine Scheibe, die sich dreht. Die Leute auf der Scheibe müssen versuchen, auf der Scheibe zu bleiben, wenn die Drehfrequenz erhöht wird. Wir nehmen mal an, die Scheibe hat einen Durchmesser von 6m.</w:t>
            </w:r>
          </w:p>
          <w:p w14:paraId="3955F53F" w14:textId="14504579" w:rsidR="00C83B63" w:rsidRPr="0071784C" w:rsidRDefault="008F6E8D" w:rsidP="0071784C">
            <w:pPr>
              <w:spacing w:before="100" w:beforeAutospacing="1" w:after="100" w:afterAutospacing="1"/>
              <w:rPr>
                <w:snapToGrid/>
                <w:color w:val="auto"/>
                <w:sz w:val="24"/>
                <w:szCs w:val="24"/>
              </w:rPr>
            </w:pPr>
            <w:r w:rsidRPr="0071784C">
              <w:rPr>
                <w:b/>
                <w:snapToGrid/>
                <w:color w:val="auto"/>
                <w:sz w:val="24"/>
                <w:szCs w:val="24"/>
              </w:rPr>
              <w:t xml:space="preserve">a) </w:t>
            </w:r>
            <w:r w:rsidRPr="0071784C">
              <w:rPr>
                <w:snapToGrid/>
                <w:color w:val="auto"/>
                <w:sz w:val="24"/>
                <w:szCs w:val="24"/>
              </w:rPr>
              <w:t>Erläutern Sie kurz, warum es einfacher ist bei einer bestimmten Drehfrequenz in 0,5m Entfernung zum Mittelpunkt sitzen zu bleiben als in 1.5m Entfernung.</w:t>
            </w:r>
          </w:p>
        </w:tc>
        <w:tc>
          <w:tcPr>
            <w:tcW w:w="5031" w:type="dxa"/>
            <w:shd w:val="clear" w:color="auto" w:fill="auto"/>
          </w:tcPr>
          <w:p w14:paraId="5CCC65DA" w14:textId="2C5C146D" w:rsidR="00C83B63" w:rsidRPr="0071784C" w:rsidRDefault="00215B7B" w:rsidP="0071784C">
            <w:pPr>
              <w:widowControl w:val="0"/>
            </w:pPr>
            <w:r>
              <w:pict w14:anchorId="58F61BAE">
                <v:shape id="_x0000_i1384" type="#_x0000_t75" style="width:276pt;height:210pt">
                  <v:imagedata r:id="rId1103" o:title="m1052"/>
                </v:shape>
              </w:pict>
            </w:r>
          </w:p>
          <w:p w14:paraId="31AE541E" w14:textId="08135AF0" w:rsidR="008F6E8D" w:rsidRPr="0071784C" w:rsidRDefault="00215B7B" w:rsidP="0071784C">
            <w:pPr>
              <w:widowControl w:val="0"/>
            </w:pPr>
            <w:hyperlink r:id="rId1104" w:anchor="fotos" w:history="1">
              <w:r w:rsidR="008F6E8D" w:rsidRPr="0071784C">
                <w:rPr>
                  <w:rStyle w:val="Hyperlink"/>
                  <w:sz w:val="22"/>
                </w:rPr>
                <w:t>Bildquelle</w:t>
              </w:r>
            </w:hyperlink>
          </w:p>
        </w:tc>
      </w:tr>
    </w:tbl>
    <w:p w14:paraId="7E71ADEB" w14:textId="77777777" w:rsidR="00C83B63" w:rsidRDefault="00C83B63" w:rsidP="00E14754">
      <w:pPr>
        <w:widowControl w:val="0"/>
      </w:pPr>
    </w:p>
    <w:p w14:paraId="00B68FEC" w14:textId="77777777" w:rsidR="008F6E8D" w:rsidRPr="00C83B63" w:rsidRDefault="008F6E8D" w:rsidP="008F6E8D">
      <w:pPr>
        <w:spacing w:before="100" w:beforeAutospacing="1" w:after="100" w:afterAutospacing="1"/>
        <w:rPr>
          <w:snapToGrid/>
          <w:color w:val="auto"/>
          <w:sz w:val="24"/>
          <w:szCs w:val="24"/>
        </w:rPr>
      </w:pPr>
      <w:r w:rsidRPr="008F6E8D">
        <w:rPr>
          <w:b/>
          <w:snapToGrid/>
          <w:color w:val="auto"/>
          <w:sz w:val="24"/>
          <w:szCs w:val="24"/>
        </w:rPr>
        <w:t>b)</w:t>
      </w:r>
      <w:r w:rsidRPr="00C83B63">
        <w:rPr>
          <w:snapToGrid/>
          <w:color w:val="auto"/>
          <w:sz w:val="24"/>
          <w:szCs w:val="24"/>
        </w:rPr>
        <w:t xml:space="preserve"> Die Zentripetalkraft wird durch eine Reibungskraft von 700N bei einem Menschen mit 70kg Körpergewicht zur Verfügung gestellt. Berechnen Sie, bei welchen Drehfrequenzen sich dieser Mensch in 1m und 2,5m Entfernung noch auf der Scheibe halten kann.</w:t>
      </w:r>
    </w:p>
    <w:p w14:paraId="76BBF72B" w14:textId="77777777" w:rsidR="008F6E8D" w:rsidRPr="00C83B63" w:rsidRDefault="008F6E8D" w:rsidP="008F6E8D">
      <w:pPr>
        <w:spacing w:before="100" w:beforeAutospacing="1" w:after="100" w:afterAutospacing="1"/>
        <w:rPr>
          <w:snapToGrid/>
          <w:color w:val="auto"/>
          <w:sz w:val="24"/>
          <w:szCs w:val="24"/>
        </w:rPr>
      </w:pPr>
      <w:r w:rsidRPr="008F6E8D">
        <w:rPr>
          <w:b/>
          <w:snapToGrid/>
          <w:color w:val="auto"/>
          <w:sz w:val="24"/>
          <w:szCs w:val="24"/>
        </w:rPr>
        <w:t>c)</w:t>
      </w:r>
      <w:r w:rsidRPr="00C83B63">
        <w:rPr>
          <w:snapToGrid/>
          <w:color w:val="auto"/>
          <w:sz w:val="24"/>
          <w:szCs w:val="24"/>
        </w:rPr>
        <w:t xml:space="preserve"> Bestimmen Sie das Verhältnis der notwendigen Zentripetalkraft in 1m und 3m Entfernung vom Mittelpunkt.</w:t>
      </w:r>
    </w:p>
    <w:p w14:paraId="240633CC" w14:textId="77777777" w:rsidR="008F6E8D" w:rsidRPr="00C83B63" w:rsidRDefault="008F6E8D" w:rsidP="008F6E8D">
      <w:pPr>
        <w:spacing w:before="100" w:beforeAutospacing="1" w:after="100" w:afterAutospacing="1"/>
        <w:rPr>
          <w:snapToGrid/>
          <w:color w:val="auto"/>
          <w:sz w:val="24"/>
          <w:szCs w:val="24"/>
        </w:rPr>
      </w:pPr>
      <w:r w:rsidRPr="008F6E8D">
        <w:rPr>
          <w:b/>
          <w:snapToGrid/>
          <w:color w:val="auto"/>
          <w:sz w:val="24"/>
          <w:szCs w:val="24"/>
        </w:rPr>
        <w:t>d)</w:t>
      </w:r>
      <w:r w:rsidRPr="00C83B63">
        <w:rPr>
          <w:snapToGrid/>
          <w:color w:val="auto"/>
          <w:sz w:val="24"/>
          <w:szCs w:val="24"/>
        </w:rPr>
        <w:t xml:space="preserve"> Bestimmen Sie, wie sich die Zentripetalkraft in einer bestimmten Entfernung verändert, wenn die Drehfrequenz verdoppelt wird.</w:t>
      </w:r>
    </w:p>
    <w:p w14:paraId="7DE7F0B5" w14:textId="43494F87" w:rsidR="003923D9" w:rsidRDefault="003923D9" w:rsidP="00E14754">
      <w:pPr>
        <w:widowControl w:val="0"/>
      </w:pPr>
    </w:p>
    <w:tbl>
      <w:tblPr>
        <w:tblW w:w="0" w:type="auto"/>
        <w:tblLook w:val="04A0" w:firstRow="1" w:lastRow="0" w:firstColumn="1" w:lastColumn="0" w:noHBand="0" w:noVBand="1"/>
      </w:tblPr>
      <w:tblGrid>
        <w:gridCol w:w="4361"/>
        <w:gridCol w:w="5776"/>
      </w:tblGrid>
      <w:tr w:rsidR="00A67CB8" w:rsidRPr="0071784C" w14:paraId="17AA0F4A" w14:textId="77777777" w:rsidTr="0071784C">
        <w:tc>
          <w:tcPr>
            <w:tcW w:w="4361" w:type="dxa"/>
            <w:shd w:val="clear" w:color="auto" w:fill="auto"/>
          </w:tcPr>
          <w:p w14:paraId="48E51C7B" w14:textId="3B3041BF" w:rsidR="00A67CB8" w:rsidRPr="0071784C" w:rsidRDefault="00215B7B" w:rsidP="0071784C">
            <w:pPr>
              <w:widowControl w:val="0"/>
            </w:pPr>
            <w:hyperlink r:id="rId1105" w:anchor="m1061" w:history="1">
              <w:r w:rsidR="00A67CB8" w:rsidRPr="0071784C">
                <w:rPr>
                  <w:rStyle w:val="Hyperlink"/>
                  <w:sz w:val="22"/>
                </w:rPr>
                <w:t>1061.</w:t>
              </w:r>
            </w:hyperlink>
            <w:r w:rsidR="00A67CB8" w:rsidRPr="0071784C">
              <w:t xml:space="preserve"> Im Punkt B </w:t>
            </w:r>
            <w:r w:rsidR="00C82B2A" w:rsidRPr="0071784C">
              <w:t>steht ein Wagen</w:t>
            </w:r>
            <w:r w:rsidR="00A67CB8" w:rsidRPr="0071784C">
              <w:t xml:space="preserve"> K mit einer Masse von 20,0 g direkt vor einer entspannten Feder. Die Feder hat eine Federkonstante von 112,5 Nm</w:t>
            </w:r>
            <w:r w:rsidR="00A67CB8" w:rsidRPr="0071784C">
              <w:rPr>
                <w:vertAlign w:val="superscript"/>
              </w:rPr>
              <w:t>-1</w:t>
            </w:r>
            <w:r w:rsidR="00A67CB8" w:rsidRPr="0071784C">
              <w:t xml:space="preserve">. Der Körper wird bis zum Punkt A geschoben, wodurch die Feder zusammengedrückt wird. </w:t>
            </w:r>
          </w:p>
          <w:p w14:paraId="73BE6B2A" w14:textId="1D83B937" w:rsidR="00A67CB8" w:rsidRPr="0071784C" w:rsidRDefault="00A67CB8" w:rsidP="0071784C">
            <w:pPr>
              <w:widowControl w:val="0"/>
            </w:pPr>
            <w:r w:rsidRPr="0071784C">
              <w:t>In A wird der Körper dann aus der Ruhe heraus losgelassen.</w:t>
            </w:r>
          </w:p>
        </w:tc>
        <w:tc>
          <w:tcPr>
            <w:tcW w:w="5776" w:type="dxa"/>
            <w:shd w:val="clear" w:color="auto" w:fill="auto"/>
          </w:tcPr>
          <w:p w14:paraId="6B22231D" w14:textId="2D13B5A5" w:rsidR="00A67CB8" w:rsidRPr="0071784C" w:rsidRDefault="00215B7B" w:rsidP="0071784C">
            <w:pPr>
              <w:widowControl w:val="0"/>
            </w:pPr>
            <w:r>
              <w:pict w14:anchorId="685C0409">
                <v:shape id="_x0000_i1385" type="#_x0000_t75" style="width:258pt;height:126pt">
                  <v:imagedata r:id="rId1106" o:title="m1061"/>
                </v:shape>
              </w:pict>
            </w:r>
          </w:p>
        </w:tc>
      </w:tr>
    </w:tbl>
    <w:p w14:paraId="6E7CBBD1" w14:textId="29BCFF97" w:rsidR="00A67CB8" w:rsidRDefault="00A67CB8" w:rsidP="00E14754">
      <w:pPr>
        <w:widowControl w:val="0"/>
      </w:pPr>
      <w:r>
        <w:t>Er bewegt sich mit einer vernachlässigbaren Reibung über B, C, D, E</w:t>
      </w:r>
      <w:r w:rsidR="00DA2761">
        <w:t xml:space="preserve"> nach</w:t>
      </w:r>
      <w:r>
        <w:t xml:space="preserve"> C</w:t>
      </w:r>
      <w:r w:rsidR="00DA2761">
        <w:t xml:space="preserve">. Auf dem weiteren Weg zwischen C und </w:t>
      </w:r>
      <w:r>
        <w:t>F</w:t>
      </w:r>
      <w:r w:rsidR="00DA2761">
        <w:t xml:space="preserve"> tritt Reibung auf</w:t>
      </w:r>
      <w:r>
        <w:t>.</w:t>
      </w:r>
    </w:p>
    <w:p w14:paraId="07A70726" w14:textId="6F67740F" w:rsidR="00A67CB8" w:rsidRDefault="00A67CB8" w:rsidP="00E14754">
      <w:pPr>
        <w:widowControl w:val="0"/>
      </w:pPr>
      <w:r w:rsidRPr="000B3CFF">
        <w:rPr>
          <w:b/>
        </w:rPr>
        <w:t>a)</w:t>
      </w:r>
      <w:r>
        <w:t xml:space="preserve"> </w:t>
      </w:r>
      <w:r w:rsidR="000B3CFF">
        <w:t>Zeigen Sie, dass der Körper den Punkt C mit 7,5 ms</w:t>
      </w:r>
      <w:r w:rsidR="000B3CFF" w:rsidRPr="000B3CFF">
        <w:rPr>
          <w:vertAlign w:val="superscript"/>
        </w:rPr>
        <w:t>-1</w:t>
      </w:r>
      <w:r w:rsidR="000B3CFF">
        <w:t xml:space="preserve"> durchfährt</w:t>
      </w:r>
      <w:r w:rsidR="00912385">
        <w:t>, wenn die Entfernung von A nach B 10 cm beträgt.</w:t>
      </w:r>
      <w:r w:rsidR="000B3CFF">
        <w:t>.</w:t>
      </w:r>
    </w:p>
    <w:p w14:paraId="47B9415B" w14:textId="3BACFF96" w:rsidR="00A67CB8" w:rsidRDefault="00A67CB8" w:rsidP="00E14754">
      <w:pPr>
        <w:widowControl w:val="0"/>
      </w:pPr>
      <w:r w:rsidRPr="000B3CFF">
        <w:rPr>
          <w:b/>
        </w:rPr>
        <w:t>b)</w:t>
      </w:r>
      <w:r>
        <w:t xml:space="preserve"> Der Looping hat einen Radius von 1,00 m. Wie groß ist die Kraft, </w:t>
      </w:r>
      <w:r w:rsidR="002912A5">
        <w:t>die</w:t>
      </w:r>
      <w:r>
        <w:t xml:space="preserve"> der Körper im Punkt D auf die Bahn ausübt?</w:t>
      </w:r>
    </w:p>
    <w:p w14:paraId="392EF69C" w14:textId="50F2A742" w:rsidR="0012528D" w:rsidRDefault="00DA2761" w:rsidP="00E14754">
      <w:pPr>
        <w:widowControl w:val="0"/>
      </w:pPr>
      <w:r w:rsidRPr="00FA4CC6">
        <w:rPr>
          <w:b/>
        </w:rPr>
        <w:t>c)</w:t>
      </w:r>
      <w:r w:rsidR="0012528D">
        <w:t xml:space="preserve"> Der Körper soll die Loopingbahn vollständig </w:t>
      </w:r>
      <w:r w:rsidR="00F31F8B">
        <w:t>durch</w:t>
      </w:r>
      <w:r w:rsidR="0012528D">
        <w:t>laufen. Wird zuvor die Feder nicht ausreichend zusammengedrückt, reicht die Geschwindigkeit im Punkt C nicht aus, um komplett durch den Kreis zu kommen.</w:t>
      </w:r>
    </w:p>
    <w:p w14:paraId="7A8E9837" w14:textId="46720D0A" w:rsidR="00A67CB8" w:rsidRDefault="0012528D" w:rsidP="00E14754">
      <w:pPr>
        <w:widowControl w:val="0"/>
      </w:pPr>
      <w:r>
        <w:t xml:space="preserve">Stellen Sie eine Gleichung auf, die </w:t>
      </w:r>
      <w:r w:rsidR="00FD54C3">
        <w:t>den Zusammenhang zwischen der Strecke s, um die die Feder zusammengedrückt wird und dem Radius des Looping</w:t>
      </w:r>
      <w:r w:rsidR="00C82B2A">
        <w:t>s</w:t>
      </w:r>
      <w:r w:rsidR="00FD54C3">
        <w:t xml:space="preserve"> beschreibt</w:t>
      </w:r>
      <w:r w:rsidR="00C82B2A">
        <w:t>, damit der Körper gerade so durch den Kreis fährt.</w:t>
      </w:r>
      <w:r w:rsidR="00DA2761">
        <w:t xml:space="preserve"> </w:t>
      </w:r>
    </w:p>
    <w:p w14:paraId="206B2030" w14:textId="5E5717A2" w:rsidR="00C82B2A" w:rsidRDefault="000C21D0" w:rsidP="00E14754">
      <w:pPr>
        <w:widowControl w:val="0"/>
      </w:pPr>
      <w:r w:rsidRPr="000C21D0">
        <w:rPr>
          <w:b/>
        </w:rPr>
        <w:t>d)</w:t>
      </w:r>
      <w:r>
        <w:t xml:space="preserve"> Nach dem Durchlaufen der Looping-Bahn bewegt sich der Wagen von C nach F. Dort kommt er mit einer Geschwindigkeit von 5,00 ms</w:t>
      </w:r>
      <w:r w:rsidRPr="000C21D0">
        <w:rPr>
          <w:vertAlign w:val="superscript"/>
        </w:rPr>
        <w:t>-1</w:t>
      </w:r>
      <w:r>
        <w:t xml:space="preserve"> an, da auf dem letzten Stück Reibung mit der Reibungszahl 0,50 auftrat.</w:t>
      </w:r>
    </w:p>
    <w:p w14:paraId="7A490523" w14:textId="1EB2B63B" w:rsidR="000C21D0" w:rsidRDefault="000C21D0" w:rsidP="00E14754">
      <w:pPr>
        <w:widowControl w:val="0"/>
      </w:pPr>
      <w:r>
        <w:t>Wie weit ist es von C nach F und wie lange hat der Wagen dafür gebraucht?</w:t>
      </w:r>
    </w:p>
    <w:p w14:paraId="4905CB27" w14:textId="4ABDB0CF" w:rsidR="000C21D0" w:rsidRDefault="008543AE" w:rsidP="00E14754">
      <w:pPr>
        <w:widowControl w:val="0"/>
      </w:pPr>
      <w:r w:rsidRPr="008543AE">
        <w:rPr>
          <w:b/>
        </w:rPr>
        <w:t>e)</w:t>
      </w:r>
      <w:r>
        <w:t xml:space="preserve"> Vom Punkt F aus geht es reibungsfrei weiter. Der nach unten gehende Bogen hat einen Radius r</w:t>
      </w:r>
      <w:r w:rsidRPr="008543AE">
        <w:rPr>
          <w:vertAlign w:val="subscript"/>
        </w:rPr>
        <w:t>2</w:t>
      </w:r>
      <w:r>
        <w:t xml:space="preserve"> von 3,00 m.</w:t>
      </w:r>
    </w:p>
    <w:p w14:paraId="7420029E" w14:textId="66AA58F5" w:rsidR="009B4C1F" w:rsidRDefault="009B4C1F" w:rsidP="00E14754">
      <w:pPr>
        <w:widowControl w:val="0"/>
      </w:pPr>
      <w:r>
        <w:t>Im Punkt G löst sich der Wagen von der Bahn und hebt ab.</w:t>
      </w:r>
    </w:p>
    <w:p w14:paraId="73B2A3DD" w14:textId="296913D3" w:rsidR="009B4C1F" w:rsidRDefault="009B4C1F" w:rsidP="00E14754">
      <w:pPr>
        <w:widowControl w:val="0"/>
      </w:pPr>
      <w:r>
        <w:t>Wie groß ist der Winkel Alpha?</w:t>
      </w:r>
    </w:p>
    <w:p w14:paraId="3F2A4AF6" w14:textId="548A99E1" w:rsidR="00535CF6" w:rsidRDefault="00535CF6" w:rsidP="00E14754">
      <w:pPr>
        <w:widowControl w:val="0"/>
      </w:pPr>
    </w:p>
    <w:p w14:paraId="3FF2B2DE" w14:textId="45570C56" w:rsidR="00535CF6" w:rsidRDefault="00215B7B" w:rsidP="00E14754">
      <w:pPr>
        <w:widowControl w:val="0"/>
      </w:pPr>
      <w:hyperlink r:id="rId1107" w:anchor="m1080" w:history="1">
        <w:r w:rsidR="00535CF6" w:rsidRPr="00AA7144">
          <w:rPr>
            <w:rStyle w:val="Hyperlink"/>
            <w:sz w:val="22"/>
          </w:rPr>
          <w:t>1080.</w:t>
        </w:r>
      </w:hyperlink>
      <w:r w:rsidR="00535CF6">
        <w:t xml:space="preserve"> (GK Sachsen 2020)</w:t>
      </w:r>
    </w:p>
    <w:p w14:paraId="367FE99F" w14:textId="54D14CDB" w:rsidR="00535CF6" w:rsidRDefault="00535CF6" w:rsidP="00E14754">
      <w:pPr>
        <w:widowControl w:val="0"/>
      </w:pPr>
      <w:r>
        <w:t xml:space="preserve">Ein Körper </w:t>
      </w:r>
      <w:r w:rsidR="00823444">
        <w:t>wird am Ort A freigegeben, durchläuft eine kreisförmige, vertikale Loopingbahn und trifft am Ort E auf eine Feder. Der Ort C ist der höchste Punkt der Kreisbahn. Die Bewegung vom Ort D nach E verläuft horizontal. Die gesamte Bewegung erfolgt reibungsfrei.</w:t>
      </w:r>
    </w:p>
    <w:tbl>
      <w:tblPr>
        <w:tblW w:w="0" w:type="auto"/>
        <w:tblLook w:val="04A0" w:firstRow="1" w:lastRow="0" w:firstColumn="1" w:lastColumn="0" w:noHBand="0" w:noVBand="1"/>
      </w:tblPr>
      <w:tblGrid>
        <w:gridCol w:w="4044"/>
        <w:gridCol w:w="6093"/>
      </w:tblGrid>
      <w:tr w:rsidR="002A0540" w14:paraId="285CEAF2" w14:textId="77777777" w:rsidTr="0060081E">
        <w:tc>
          <w:tcPr>
            <w:tcW w:w="5030" w:type="dxa"/>
            <w:shd w:val="clear" w:color="auto" w:fill="auto"/>
          </w:tcPr>
          <w:p w14:paraId="4C969C3B" w14:textId="77777777" w:rsidR="002A0540" w:rsidRDefault="007E5FDA" w:rsidP="0060081E">
            <w:pPr>
              <w:widowControl w:val="0"/>
            </w:pPr>
            <w:r w:rsidRPr="0060081E">
              <w:rPr>
                <w:b/>
              </w:rPr>
              <w:t>a)</w:t>
            </w:r>
            <w:r>
              <w:t xml:space="preserve"> Vergleichen Sie für die Orte B und C jeweils die auf den Körper wirkenden Radialkraft bezüglich des Betrages und der Richtung. Begründen Sie Ihre Aussage.</w:t>
            </w:r>
          </w:p>
          <w:p w14:paraId="6801A50E" w14:textId="6F99EA86" w:rsidR="00FA1C64" w:rsidRPr="00FA1C64" w:rsidRDefault="00FA1C64" w:rsidP="0060081E">
            <w:pPr>
              <w:widowControl w:val="0"/>
            </w:pPr>
            <w:r w:rsidRPr="0060081E">
              <w:rPr>
                <w:b/>
              </w:rPr>
              <w:t>b)</w:t>
            </w:r>
            <w:r>
              <w:t xml:space="preserve"> Die Geschwindigkeit des Körpers der Masse 0,20 kg beträgt im Ort C 2,2 m ∙ s</w:t>
            </w:r>
            <w:r w:rsidRPr="0060081E">
              <w:rPr>
                <w:vertAlign w:val="superscript"/>
              </w:rPr>
              <w:t>-1</w:t>
            </w:r>
            <w:r>
              <w:t>. Der Radius der Kreisbahn beträgt 0,30 m</w:t>
            </w:r>
            <w:proofErr w:type="gramStart"/>
            <w:r>
              <w:t>.</w:t>
            </w:r>
            <w:proofErr w:type="gramEnd"/>
            <w:r>
              <w:br/>
              <w:t>Berechnen Sie den Betrag der Radialkraft, die auf den Körper im Ort C wirkt.</w:t>
            </w:r>
          </w:p>
        </w:tc>
        <w:tc>
          <w:tcPr>
            <w:tcW w:w="5031" w:type="dxa"/>
            <w:shd w:val="clear" w:color="auto" w:fill="auto"/>
          </w:tcPr>
          <w:p w14:paraId="22260A11" w14:textId="7472D538" w:rsidR="002A0540" w:rsidRDefault="00215B7B" w:rsidP="0060081E">
            <w:pPr>
              <w:widowControl w:val="0"/>
            </w:pPr>
            <w:r>
              <w:pict w14:anchorId="45CD6A46">
                <v:shape id="_x0000_i1386" type="#_x0000_t75" style="width:294pt;height:138pt">
                  <v:imagedata r:id="rId1108" o:title="m1080"/>
                </v:shape>
              </w:pict>
            </w:r>
          </w:p>
        </w:tc>
      </w:tr>
    </w:tbl>
    <w:p w14:paraId="7C7E6118" w14:textId="416EB001" w:rsidR="002A0540" w:rsidRDefault="00122122" w:rsidP="00E14754">
      <w:pPr>
        <w:widowControl w:val="0"/>
      </w:pPr>
      <w:r w:rsidRPr="00850C01">
        <w:rPr>
          <w:b/>
        </w:rPr>
        <w:t>c)</w:t>
      </w:r>
      <w:r>
        <w:t xml:space="preserve"> Weisen Sie rechnerisch unter Nutzung des Energieerhaltungssatzes nach, dass die Geschwindigkeit am Ort D 4,1 m ∙ s</w:t>
      </w:r>
      <w:r w:rsidRPr="00FA1C64">
        <w:rPr>
          <w:vertAlign w:val="superscript"/>
        </w:rPr>
        <w:t>-1</w:t>
      </w:r>
      <w:r>
        <w:t xml:space="preserve"> beträgt.</w:t>
      </w:r>
    </w:p>
    <w:p w14:paraId="4E6300D6" w14:textId="5A9D38AF" w:rsidR="00122122" w:rsidRDefault="00122122" w:rsidP="00E14754">
      <w:pPr>
        <w:widowControl w:val="0"/>
      </w:pPr>
      <w:r>
        <w:t>Begründen Sie unter Nutzung des Energieerhaltungssatzes, dass die Geschwindigkeit am Ort E den gleichen Betrag hat.</w:t>
      </w:r>
    </w:p>
    <w:p w14:paraId="5C947F58" w14:textId="5BC90BF7" w:rsidR="00122122" w:rsidRDefault="00850C01" w:rsidP="00E14754">
      <w:pPr>
        <w:widowControl w:val="0"/>
      </w:pPr>
      <w:r w:rsidRPr="00AA7144">
        <w:rPr>
          <w:b/>
        </w:rPr>
        <w:t>d)</w:t>
      </w:r>
      <w:r>
        <w:t xml:space="preserve"> Der Körper wird durch die Feder auf die Geschwindigkeit 0 abgebremst, diese wird dabei um 3,0 cm zusammengedrückt.</w:t>
      </w:r>
    </w:p>
    <w:p w14:paraId="4ADCF140" w14:textId="71A21341" w:rsidR="00850C01" w:rsidRDefault="00850C01" w:rsidP="00E14754">
      <w:pPr>
        <w:widowControl w:val="0"/>
      </w:pPr>
      <w:r>
        <w:t>Berechnen Sie die Federkonstante dieser Feder.</w:t>
      </w:r>
    </w:p>
    <w:p w14:paraId="5C85A8D2" w14:textId="77777777" w:rsidR="00850C01" w:rsidRPr="00122122" w:rsidRDefault="00850C01" w:rsidP="00E14754">
      <w:pPr>
        <w:widowControl w:val="0"/>
      </w:pPr>
    </w:p>
    <w:p w14:paraId="4329862D" w14:textId="7140A6AC" w:rsidR="002A0540" w:rsidRDefault="00215B7B" w:rsidP="00E14754">
      <w:pPr>
        <w:widowControl w:val="0"/>
      </w:pPr>
      <w:hyperlink r:id="rId1109" w:anchor="m1086" w:history="1">
        <w:r w:rsidR="00644CEC" w:rsidRPr="004E2BC5">
          <w:rPr>
            <w:rStyle w:val="Hyperlink"/>
            <w:sz w:val="22"/>
          </w:rPr>
          <w:t>1086.</w:t>
        </w:r>
      </w:hyperlink>
    </w:p>
    <w:p w14:paraId="1880EE57" w14:textId="19D8E4D0" w:rsidR="00644CEC" w:rsidRDefault="007C77E3" w:rsidP="00E14754">
      <w:pPr>
        <w:widowControl w:val="0"/>
      </w:pPr>
      <w:r>
        <w:t>(GK Sach</w:t>
      </w:r>
      <w:r w:rsidR="00C40093">
        <w:t>s</w:t>
      </w:r>
      <w:r>
        <w:t>en 2018)</w:t>
      </w:r>
    </w:p>
    <w:p w14:paraId="3054CEFE" w14:textId="3545A16F" w:rsidR="007C77E3" w:rsidRDefault="007C77E3" w:rsidP="00E14754">
      <w:pPr>
        <w:widowControl w:val="0"/>
      </w:pPr>
      <w:r>
        <w:t>Ein Körper bewegt sich gleichförmig auf einer horizontalen Kreisbahn mit dem Radius 0,60 m.</w:t>
      </w:r>
    </w:p>
    <w:p w14:paraId="4C37FEE7" w14:textId="3BD7329E" w:rsidR="007C77E3" w:rsidRDefault="007C77E3" w:rsidP="00E14754">
      <w:pPr>
        <w:widowControl w:val="0"/>
      </w:pPr>
      <w:r w:rsidRPr="004E2BC5">
        <w:rPr>
          <w:b/>
        </w:rPr>
        <w:t>a)</w:t>
      </w:r>
      <w:r>
        <w:t xml:space="preserve"> Zeichen Sie eine Kreisbahn und kennzeichnen Sie auf dieser zwei verschiedene Orte A und B. Der Körper befindet sich zunächst am Ort A. Skizzieren Sie den Vektorpfeil für die Bahngeschwindigkeit </w:t>
      </w:r>
      <w:r w:rsidRPr="007C77E3">
        <w:rPr>
          <w:position w:val="-4"/>
        </w:rPr>
        <w:object w:dxaOrig="200" w:dyaOrig="260" w14:anchorId="4A829964">
          <v:shape id="_x0000_i1387" type="#_x0000_t75" style="width:12pt;height:12pt" o:ole="">
            <v:imagedata r:id="rId1110" o:title=""/>
          </v:shape>
          <o:OLEObject Type="Embed" ProgID="Equation.DSMT4" ShapeID="_x0000_i1387" DrawAspect="Content" ObjectID="_1735305695" r:id="rId1111"/>
        </w:object>
      </w:r>
      <w:r>
        <w:t>des Körpers und den für die auf den Körper wirkende Radialkraft</w:t>
      </w:r>
      <w:r w:rsidRPr="007C77E3">
        <w:rPr>
          <w:position w:val="-10"/>
        </w:rPr>
        <w:object w:dxaOrig="220" w:dyaOrig="360" w14:anchorId="11C893DA">
          <v:shape id="_x0000_i1388" type="#_x0000_t75" style="width:12pt;height:18pt" o:ole="">
            <v:imagedata r:id="rId1112" o:title=""/>
          </v:shape>
          <o:OLEObject Type="Embed" ProgID="Equation.DSMT4" ShapeID="_x0000_i1388" DrawAspect="Content" ObjectID="_1735305696" r:id="rId1113"/>
        </w:object>
      </w:r>
      <w:r>
        <w:t>.</w:t>
      </w:r>
    </w:p>
    <w:p w14:paraId="09946892" w14:textId="662A9F35" w:rsidR="007C77E3" w:rsidRDefault="007C77E3" w:rsidP="00E14754">
      <w:pPr>
        <w:widowControl w:val="0"/>
      </w:pPr>
      <w:r>
        <w:t>Zu einem späteren Zeitpunkt befindet sich der Körper am Ort B. Tragen Sie für diesen Ort ebenfalls die Vektorpfeile ein.</w:t>
      </w:r>
    </w:p>
    <w:p w14:paraId="1C10E9EE" w14:textId="77777777" w:rsidR="004E2BC5" w:rsidRDefault="007C77E3" w:rsidP="00E14754">
      <w:pPr>
        <w:widowControl w:val="0"/>
      </w:pPr>
      <w:r>
        <w:t>Bezeichnen Sie alle Vektorpfeile.</w:t>
      </w:r>
    </w:p>
    <w:p w14:paraId="49BDBD00" w14:textId="4FEB20FB" w:rsidR="007C77E3" w:rsidRDefault="004E2BC5" w:rsidP="00E14754">
      <w:pPr>
        <w:widowControl w:val="0"/>
      </w:pPr>
      <w:r w:rsidRPr="004E2BC5">
        <w:rPr>
          <w:b/>
        </w:rPr>
        <w:t>b)</w:t>
      </w:r>
      <w:r>
        <w:t xml:space="preserve"> Der Körper bewegt sich mit der Bahngeschwindigkeit 1,00 m</w:t>
      </w:r>
      <w:r>
        <w:sym w:font="Symbol" w:char="F0D7"/>
      </w:r>
      <w:r>
        <w:t>s</w:t>
      </w:r>
      <w:r w:rsidRPr="004E2BC5">
        <w:rPr>
          <w:vertAlign w:val="superscript"/>
        </w:rPr>
        <w:t>-1</w:t>
      </w:r>
      <w:r>
        <w:t>.Berechnen Sie die Zeit für einen vollen Umlauf des Körpers.</w:t>
      </w:r>
    </w:p>
    <w:p w14:paraId="1CBECD5D" w14:textId="7D7EBC7D" w:rsidR="004E2BC5" w:rsidRDefault="004E2BC5" w:rsidP="00E14754">
      <w:pPr>
        <w:widowControl w:val="0"/>
      </w:pPr>
      <w:r w:rsidRPr="004E2BC5">
        <w:rPr>
          <w:b/>
        </w:rPr>
        <w:t>c)</w:t>
      </w:r>
      <w:r>
        <w:t xml:space="preserve"> Die Masse des Körpers beträgt 150 g. Der Betrag der Bahngeschwindigkeit wird gleichmäßig von 1,00 m</w:t>
      </w:r>
      <w:r>
        <w:sym w:font="Symbol" w:char="F0D7"/>
      </w:r>
      <w:r>
        <w:t>s</w:t>
      </w:r>
      <w:r w:rsidRPr="004E2BC5">
        <w:rPr>
          <w:vertAlign w:val="superscript"/>
        </w:rPr>
        <w:t>-1</w:t>
      </w:r>
      <w:r>
        <w:rPr>
          <w:vertAlign w:val="superscript"/>
        </w:rPr>
        <w:t xml:space="preserve"> </w:t>
      </w:r>
      <w:r>
        <w:t>auf 3,00 m</w:t>
      </w:r>
      <w:r>
        <w:sym w:font="Symbol" w:char="F0D7"/>
      </w:r>
      <w:r>
        <w:t>s</w:t>
      </w:r>
      <w:r w:rsidRPr="004E2BC5">
        <w:rPr>
          <w:vertAlign w:val="superscript"/>
        </w:rPr>
        <w:t>-1</w:t>
      </w:r>
      <w:r>
        <w:t xml:space="preserve"> erhöht.</w:t>
      </w:r>
    </w:p>
    <w:p w14:paraId="04B060D0" w14:textId="3B8D16CE" w:rsidR="004E2BC5" w:rsidRDefault="004E2BC5" w:rsidP="00E14754">
      <w:pPr>
        <w:widowControl w:val="0"/>
      </w:pPr>
      <w:r>
        <w:t>Zeichen Sie das zugehörige Fr(v)-Diagramm.</w:t>
      </w:r>
    </w:p>
    <w:p w14:paraId="2EB0C117" w14:textId="4DEC6A8B" w:rsidR="003215A9" w:rsidRDefault="003215A9" w:rsidP="00E14754">
      <w:pPr>
        <w:widowControl w:val="0"/>
      </w:pPr>
    </w:p>
    <w:p w14:paraId="01C03283" w14:textId="0A0B354A" w:rsidR="003215A9" w:rsidRDefault="00215B7B" w:rsidP="00E14754">
      <w:pPr>
        <w:widowControl w:val="0"/>
      </w:pPr>
      <w:hyperlink r:id="rId1114" w:anchor="m1114" w:history="1">
        <w:r w:rsidR="003215A9" w:rsidRPr="00C654E9">
          <w:rPr>
            <w:rStyle w:val="Hyperlink"/>
            <w:sz w:val="22"/>
          </w:rPr>
          <w:t>1114.</w:t>
        </w:r>
      </w:hyperlink>
      <w:r w:rsidR="003215A9">
        <w:t xml:space="preserve"> Zwei Wäscheschleudern stehen zur Auswahl. Die eine hat einen Radius von 30 cm und dreht sich mit 1000 Umdrehungen pro Minute. Die andere hat zwar nur 20 cm Radius, dafür schafft sie aber 1500 Umdrehungen in der Minute. </w:t>
      </w:r>
    </w:p>
    <w:p w14:paraId="59F1BBA3" w14:textId="7D084F82" w:rsidR="004E2BC5" w:rsidRDefault="003215A9" w:rsidP="00E14754">
      <w:pPr>
        <w:widowControl w:val="0"/>
      </w:pPr>
      <w:r>
        <w:t>Welche Schleuder trocknet besser?</w:t>
      </w:r>
    </w:p>
    <w:p w14:paraId="42DF1BD9" w14:textId="043C23C9" w:rsidR="00882122" w:rsidRDefault="00882122" w:rsidP="00E14754">
      <w:pPr>
        <w:widowControl w:val="0"/>
      </w:pPr>
    </w:p>
    <w:p w14:paraId="1235823B" w14:textId="6F6E9D05" w:rsidR="00882122" w:rsidRDefault="00882122" w:rsidP="00E14754">
      <w:pPr>
        <w:widowControl w:val="0"/>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0"/>
        <w:gridCol w:w="4617"/>
      </w:tblGrid>
      <w:tr w:rsidR="008C128E" w14:paraId="49729B2D" w14:textId="77777777" w:rsidTr="00453865">
        <w:tc>
          <w:tcPr>
            <w:tcW w:w="5637" w:type="dxa"/>
          </w:tcPr>
          <w:p w14:paraId="1B9E5BBA" w14:textId="0FBD142B" w:rsidR="008C128E" w:rsidRDefault="00215B7B" w:rsidP="00E14754">
            <w:pPr>
              <w:widowControl w:val="0"/>
            </w:pPr>
            <w:hyperlink r:id="rId1115" w:anchor="m1117" w:history="1">
              <w:r w:rsidR="008C128E" w:rsidRPr="00882122">
                <w:rPr>
                  <w:rStyle w:val="Hyperlink"/>
                  <w:sz w:val="22"/>
                </w:rPr>
                <w:t>1117.</w:t>
              </w:r>
            </w:hyperlink>
            <w:r w:rsidR="008C128E">
              <w:t xml:space="preserve"> Auf einer Achterbahn rollen die Wagen über einen Berg, der im oberen Teil die Form eines Kreises</w:t>
            </w:r>
            <w:r w:rsidR="00AD4E28">
              <w:t xml:space="preserve"> mit 32 m Radius</w:t>
            </w:r>
            <w:r w:rsidR="008C128E">
              <w:t xml:space="preserve"> hat.</w:t>
            </w:r>
            <w:r w:rsidR="003A2BA7">
              <w:t xml:space="preserve"> Die Höhe h des Berges beträgt 11,0 m.</w:t>
            </w:r>
          </w:p>
          <w:p w14:paraId="1ADF1E4E" w14:textId="363EA2EE" w:rsidR="003A2BA7" w:rsidRDefault="003A2BA7" w:rsidP="00E14754">
            <w:pPr>
              <w:widowControl w:val="0"/>
            </w:pPr>
            <w:r>
              <w:t>Der Wagen soll im oberen Punkt A eine Geschwindigkeit von 15 m/s haben.</w:t>
            </w:r>
          </w:p>
        </w:tc>
        <w:tc>
          <w:tcPr>
            <w:tcW w:w="4424" w:type="dxa"/>
          </w:tcPr>
          <w:p w14:paraId="7C9A6070" w14:textId="03EB08A0" w:rsidR="008C128E" w:rsidRDefault="00A03133" w:rsidP="00E14754">
            <w:pPr>
              <w:widowControl w:val="0"/>
            </w:pPr>
            <w:r>
              <w:rPr>
                <w:noProof/>
                <w:snapToGrid/>
              </w:rPr>
              <w:drawing>
                <wp:inline distT="0" distB="0" distL="0" distR="0" wp14:anchorId="6AB6851D" wp14:editId="0FAEE1E8">
                  <wp:extent cx="2794843" cy="977507"/>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1117_1.png"/>
                          <pic:cNvPicPr/>
                        </pic:nvPicPr>
                        <pic:blipFill>
                          <a:blip r:embed="rId1116" cstate="print">
                            <a:extLst>
                              <a:ext uri="{28A0092B-C50C-407E-A947-70E740481C1C}">
                                <a14:useLocalDpi xmlns:a14="http://schemas.microsoft.com/office/drawing/2010/main" val="0"/>
                              </a:ext>
                            </a:extLst>
                          </a:blip>
                          <a:stretch>
                            <a:fillRect/>
                          </a:stretch>
                        </pic:blipFill>
                        <pic:spPr>
                          <a:xfrm>
                            <a:off x="0" y="0"/>
                            <a:ext cx="2806360" cy="981535"/>
                          </a:xfrm>
                          <a:prstGeom prst="rect">
                            <a:avLst/>
                          </a:prstGeom>
                        </pic:spPr>
                      </pic:pic>
                    </a:graphicData>
                  </a:graphic>
                </wp:inline>
              </w:drawing>
            </w:r>
          </w:p>
        </w:tc>
      </w:tr>
    </w:tbl>
    <w:p w14:paraId="7F7DE64F" w14:textId="23E0979E" w:rsidR="008C128E" w:rsidRDefault="003A2BA7" w:rsidP="00E14754">
      <w:pPr>
        <w:widowControl w:val="0"/>
      </w:pPr>
      <w:r w:rsidRPr="00692539">
        <w:rPr>
          <w:b/>
        </w:rPr>
        <w:t>a)</w:t>
      </w:r>
      <w:r>
        <w:t xml:space="preserve"> </w:t>
      </w:r>
      <w:r w:rsidR="00AC6851">
        <w:t xml:space="preserve">Welche Anfangsgeschwindigkeit braucht der Wagen am Fuß des Berges? Die Bewegung nach oben wird zur Vereinfachung reibungsfrei betrachtet. </w:t>
      </w:r>
    </w:p>
    <w:p w14:paraId="7A254DDB" w14:textId="0428B303" w:rsidR="00453865" w:rsidRDefault="00453865" w:rsidP="00E14754">
      <w:pPr>
        <w:widowControl w:val="0"/>
      </w:pPr>
    </w:p>
    <w:p w14:paraId="286835A9" w14:textId="10DF1745" w:rsidR="00453865" w:rsidRDefault="00453865" w:rsidP="00E14754">
      <w:pPr>
        <w:widowControl w:val="0"/>
      </w:pPr>
      <w:r w:rsidRPr="00453865">
        <w:rPr>
          <w:b/>
        </w:rPr>
        <w:t>b)</w:t>
      </w:r>
      <w:r>
        <w:t xml:space="preserve"> Wie groß darf die Anfangsgeschwindigkeit maximal sein, damit der Wagen im oberen Punkt nicht abhebt?</w:t>
      </w:r>
    </w:p>
    <w:p w14:paraId="458813C6" w14:textId="77777777" w:rsidR="00976F52" w:rsidRDefault="00976F52" w:rsidP="00E14754">
      <w:pPr>
        <w:widowControl w:val="0"/>
      </w:pPr>
    </w:p>
    <w:p w14:paraId="106B5B17" w14:textId="77777777" w:rsidR="00976F52" w:rsidRDefault="00976F52"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D455398" w14:textId="77777777" w:rsidTr="00E14754">
        <w:trPr>
          <w:trHeight w:val="397"/>
        </w:trPr>
        <w:tc>
          <w:tcPr>
            <w:tcW w:w="5030" w:type="dxa"/>
            <w:vAlign w:val="center"/>
          </w:tcPr>
          <w:p w14:paraId="019231C3" w14:textId="77777777" w:rsidR="00E14754" w:rsidRPr="0071784C" w:rsidRDefault="00E14754" w:rsidP="00AD5758">
            <w:pPr>
              <w:pStyle w:val="berschrift4"/>
            </w:pPr>
            <w:bookmarkStart w:id="1821" w:name="t14"/>
            <w:bookmarkEnd w:id="1821"/>
            <w:r w:rsidRPr="0071784C">
              <w:t>Trägheitsmoment, Rotationsenergie</w:t>
            </w:r>
          </w:p>
        </w:tc>
        <w:tc>
          <w:tcPr>
            <w:tcW w:w="5030" w:type="dxa"/>
            <w:vAlign w:val="center"/>
          </w:tcPr>
          <w:p w14:paraId="608BC65A"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822" w:name="_Hlt101875390"/>
              <w:r w:rsidR="00E14754">
                <w:rPr>
                  <w:rStyle w:val="Hyperlink"/>
                  <w:sz w:val="22"/>
                </w:rPr>
                <w:t>m</w:t>
              </w:r>
              <w:bookmarkStart w:id="1823" w:name="_Hlt495843721"/>
              <w:bookmarkEnd w:id="1822"/>
              <w:r w:rsidR="00E14754">
                <w:rPr>
                  <w:rStyle w:val="Hyperlink"/>
                  <w:sz w:val="22"/>
                </w:rPr>
                <w:t xml:space="preserve"> </w:t>
              </w:r>
              <w:bookmarkStart w:id="1824" w:name="_Hlt495679000"/>
              <w:bookmarkEnd w:id="1823"/>
              <w:r w:rsidR="00E14754">
                <w:rPr>
                  <w:rStyle w:val="Hyperlink"/>
                  <w:sz w:val="22"/>
                </w:rPr>
                <w:t>I</w:t>
              </w:r>
              <w:bookmarkStart w:id="1825" w:name="_Hlt496414056"/>
              <w:bookmarkEnd w:id="1824"/>
              <w:r w:rsidR="00E14754">
                <w:rPr>
                  <w:rStyle w:val="Hyperlink"/>
                  <w:sz w:val="22"/>
                </w:rPr>
                <w:t>n</w:t>
              </w:r>
              <w:bookmarkStart w:id="1826" w:name="_Hlt127179100"/>
              <w:bookmarkEnd w:id="1825"/>
              <w:r w:rsidR="00E14754">
                <w:rPr>
                  <w:rStyle w:val="Hyperlink"/>
                  <w:sz w:val="22"/>
                </w:rPr>
                <w:t>h</w:t>
              </w:r>
              <w:bookmarkStart w:id="1827" w:name="_Hlt496018517"/>
              <w:bookmarkEnd w:id="1826"/>
              <w:r w:rsidR="00E14754">
                <w:rPr>
                  <w:rStyle w:val="Hyperlink"/>
                  <w:sz w:val="22"/>
                </w:rPr>
                <w:t>a</w:t>
              </w:r>
              <w:bookmarkEnd w:id="1827"/>
              <w:r w:rsidR="00E14754">
                <w:rPr>
                  <w:rStyle w:val="Hyperlink"/>
                  <w:sz w:val="22"/>
                </w:rPr>
                <w:t>l</w:t>
              </w:r>
              <w:bookmarkStart w:id="1828" w:name="_Hlt512039482"/>
              <w:r w:rsidR="00E14754">
                <w:rPr>
                  <w:rStyle w:val="Hyperlink"/>
                  <w:sz w:val="22"/>
                </w:rPr>
                <w:t>t</w:t>
              </w:r>
              <w:bookmarkStart w:id="1829" w:name="_Hlt496414052"/>
              <w:bookmarkEnd w:id="1828"/>
              <w:r w:rsidR="00E14754">
                <w:rPr>
                  <w:rStyle w:val="Hyperlink"/>
                  <w:sz w:val="22"/>
                </w:rPr>
                <w:t>s</w:t>
              </w:r>
              <w:bookmarkStart w:id="1830" w:name="_Hlt128637122"/>
              <w:bookmarkEnd w:id="1829"/>
              <w:r w:rsidR="00E14754">
                <w:rPr>
                  <w:rStyle w:val="Hyperlink"/>
                  <w:sz w:val="22"/>
                </w:rPr>
                <w:t>v</w:t>
              </w:r>
              <w:bookmarkStart w:id="1831" w:name="_Hlt44222547"/>
              <w:bookmarkEnd w:id="1830"/>
              <w:r w:rsidR="00E14754">
                <w:rPr>
                  <w:rStyle w:val="Hyperlink"/>
                  <w:sz w:val="22"/>
                </w:rPr>
                <w:t>e</w:t>
              </w:r>
              <w:bookmarkStart w:id="1832" w:name="_Hlt43626077"/>
              <w:bookmarkEnd w:id="1831"/>
              <w:r w:rsidR="00E14754">
                <w:rPr>
                  <w:rStyle w:val="Hyperlink"/>
                  <w:sz w:val="22"/>
                </w:rPr>
                <w:t>r</w:t>
              </w:r>
              <w:bookmarkStart w:id="1833" w:name="_Hlt495843512"/>
              <w:bookmarkEnd w:id="1832"/>
              <w:r w:rsidR="00E14754">
                <w:rPr>
                  <w:rStyle w:val="Hyperlink"/>
                  <w:sz w:val="22"/>
                </w:rPr>
                <w:t>z</w:t>
              </w:r>
              <w:bookmarkEnd w:id="1833"/>
              <w:r w:rsidR="00E14754">
                <w:rPr>
                  <w:rStyle w:val="Hyperlink"/>
                  <w:sz w:val="22"/>
                </w:rPr>
                <w:t>eichnis )</w:t>
              </w:r>
            </w:hyperlink>
          </w:p>
        </w:tc>
      </w:tr>
      <w:tr w:rsidR="00E14754" w:rsidRPr="0071784C" w14:paraId="2B0871AE" w14:textId="77777777" w:rsidTr="00E14754">
        <w:trPr>
          <w:trHeight w:val="397"/>
        </w:trPr>
        <w:tc>
          <w:tcPr>
            <w:tcW w:w="10060" w:type="dxa"/>
            <w:gridSpan w:val="2"/>
            <w:vAlign w:val="center"/>
          </w:tcPr>
          <w:p w14:paraId="17A4DEEA" w14:textId="378111D0" w:rsidR="00E14754" w:rsidRDefault="00215B7B" w:rsidP="00E14754">
            <w:pPr>
              <w:widowControl w:val="0"/>
              <w:jc w:val="center"/>
              <w:rPr>
                <w:rStyle w:val="Hyperlink"/>
                <w:sz w:val="22"/>
              </w:rPr>
            </w:pPr>
            <w:hyperlink r:id="rId1117" w:anchor="trägheitsmoment" w:history="1">
              <w:r w:rsidR="00E14754" w:rsidRPr="0024648A">
                <w:rPr>
                  <w:rStyle w:val="Hyperlink"/>
                  <w:sz w:val="22"/>
                </w:rPr>
                <w:t>Formeln zum Thema</w:t>
              </w:r>
            </w:hyperlink>
          </w:p>
        </w:tc>
      </w:tr>
    </w:tbl>
    <w:p w14:paraId="7DFDDC4D" w14:textId="6D9538D8" w:rsidR="00E14754" w:rsidRDefault="00E14754" w:rsidP="00E14754">
      <w:pPr>
        <w:widowControl w:val="0"/>
      </w:pPr>
      <w:r>
        <w:rPr>
          <w:color w:val="FF0000"/>
        </w:rPr>
        <w:sym w:font="Symbol" w:char="F02A"/>
      </w:r>
      <w:hyperlink r:id="rId1118" w:anchor="m239" w:history="1">
        <w:r>
          <w:rPr>
            <w:rStyle w:val="Hyperlink"/>
            <w:sz w:val="22"/>
          </w:rPr>
          <w:t>2</w:t>
        </w:r>
        <w:bookmarkStart w:id="1834" w:name="_Hlt59335381"/>
        <w:bookmarkStart w:id="1835" w:name="_Hlt496412938"/>
        <w:bookmarkEnd w:id="1834"/>
        <w:r>
          <w:rPr>
            <w:rStyle w:val="Hyperlink"/>
            <w:sz w:val="22"/>
          </w:rPr>
          <w:t>3</w:t>
        </w:r>
        <w:bookmarkStart w:id="1836" w:name="_Hlt520615190"/>
        <w:bookmarkEnd w:id="1835"/>
        <w:r>
          <w:rPr>
            <w:rStyle w:val="Hyperlink"/>
            <w:sz w:val="22"/>
          </w:rPr>
          <w:t>9</w:t>
        </w:r>
        <w:bookmarkEnd w:id="1836"/>
        <w:r>
          <w:rPr>
            <w:rStyle w:val="Hyperlink"/>
            <w:sz w:val="22"/>
          </w:rPr>
          <w:t>.</w:t>
        </w:r>
      </w:hyperlink>
      <w:r>
        <w:t xml:space="preserve"> Der Schwungradgenerator des Max-Planck-Institutes für Plasmaphysik in Garching speichert bei einer Drehzahl von 1650 min</w:t>
      </w:r>
      <w:r>
        <w:rPr>
          <w:position w:val="5"/>
          <w:vertAlign w:val="superscript"/>
        </w:rPr>
        <w:t>-1</w:t>
      </w:r>
      <w:r>
        <w:t xml:space="preserve"> eine Energie von 5,0 * 10</w:t>
      </w:r>
      <w:r>
        <w:rPr>
          <w:position w:val="5"/>
          <w:vertAlign w:val="superscript"/>
        </w:rPr>
        <w:t>8</w:t>
      </w:r>
      <w:r>
        <w:t xml:space="preserve"> J. Mit einem Teil dieser Energie werden kurzzeitig (in 10s) kräftige Magnetfelder erzeugt. Es kann davon ausgegangen werden, dass dabei die Drehzahl auf 1500 min</w:t>
      </w:r>
      <w:r>
        <w:rPr>
          <w:position w:val="5"/>
          <w:vertAlign w:val="superscript"/>
        </w:rPr>
        <w:t>-1</w:t>
      </w:r>
      <w:r>
        <w:t xml:space="preserve"> abgesenkt wird. Berechnen Sie das Trägheitsmoment der rotierenden Maschinenteile und die erzeugte Elektroenergie!</w:t>
      </w:r>
      <w:r>
        <w:br/>
      </w:r>
      <w:r>
        <w:sym w:font="Symbol" w:char="F02A"/>
      </w:r>
      <w:r>
        <w:sym w:font="Symbol" w:char="F02A"/>
      </w:r>
      <w:r>
        <w:sym w:font="Symbol" w:char="F02A"/>
      </w:r>
    </w:p>
    <w:p w14:paraId="0EF969BD" w14:textId="10B29FF9" w:rsidR="00E14754" w:rsidRDefault="00E14754" w:rsidP="00E14754">
      <w:pPr>
        <w:widowControl w:val="0"/>
      </w:pPr>
      <w:bookmarkStart w:id="1837" w:name="_Hlt59252927"/>
      <w:r>
        <w:rPr>
          <w:color w:val="FF0000"/>
        </w:rPr>
        <w:sym w:font="Symbol" w:char="F02A"/>
      </w:r>
      <w:hyperlink r:id="rId1119" w:anchor="m240" w:history="1">
        <w:r>
          <w:rPr>
            <w:rStyle w:val="Hyperlink"/>
            <w:sz w:val="22"/>
          </w:rPr>
          <w:t>2</w:t>
        </w:r>
        <w:bookmarkStart w:id="1838" w:name="_Hlt496412941"/>
        <w:r>
          <w:rPr>
            <w:rStyle w:val="Hyperlink"/>
            <w:sz w:val="22"/>
          </w:rPr>
          <w:t>4</w:t>
        </w:r>
        <w:bookmarkEnd w:id="1838"/>
        <w:r>
          <w:rPr>
            <w:rStyle w:val="Hyperlink"/>
            <w:sz w:val="22"/>
          </w:rPr>
          <w:t>0.</w:t>
        </w:r>
      </w:hyperlink>
      <w:bookmarkEnd w:id="1837"/>
      <w:r>
        <w:t xml:space="preserve"> Eine Schwungscheibe (Vollzylinder) mit 100 cm Durchmesser und dem Trägheitsmoment 1200 kgm² hat eine Drehzahl von 70 min</w:t>
      </w:r>
      <w:r>
        <w:rPr>
          <w:position w:val="5"/>
          <w:vertAlign w:val="superscript"/>
        </w:rPr>
        <w:t>-1</w:t>
      </w:r>
      <w:r>
        <w:t xml:space="preserve">. Sie wird 20 s lang durch ein konstantes Drehmoment von 2000 Nm beschleunigt. </w:t>
      </w:r>
      <w:r>
        <w:br/>
        <w:t>Zeichnen Sie das Drehwinkel-Zeit-Diagramm und das Winkelgeschwindigkeit-Zeit-Diagramm für die Zeit 5 Sekunden vor Beginn der Beschleunigung bis zum Ende der Beschleunigungsphase.</w:t>
      </w:r>
      <w:r>
        <w:br/>
        <w:t>Berechnen Sie die Geschwindigkeit am Rand der Scheibe nach der Beschleunigung.</w:t>
      </w:r>
      <w:r>
        <w:br/>
        <w:t>Wie groß ist die Masse der Scheibe?</w:t>
      </w:r>
      <w:r>
        <w:br/>
      </w:r>
      <w:r>
        <w:sym w:font="Symbol" w:char="F02A"/>
      </w:r>
      <w:r>
        <w:sym w:font="Symbol" w:char="F02A"/>
      </w:r>
      <w:r>
        <w:sym w:font="Symbol" w:char="F02A"/>
      </w:r>
    </w:p>
    <w:p w14:paraId="115A4391" w14:textId="34D43197" w:rsidR="00E14754" w:rsidRDefault="00E14754" w:rsidP="00E14754">
      <w:pPr>
        <w:widowControl w:val="0"/>
      </w:pPr>
      <w:r>
        <w:rPr>
          <w:color w:val="FF0000"/>
        </w:rPr>
        <w:sym w:font="Symbol" w:char="F02A"/>
      </w:r>
      <w:hyperlink r:id="rId1120" w:anchor="m241" w:history="1">
        <w:r>
          <w:rPr>
            <w:rStyle w:val="Hyperlink"/>
            <w:sz w:val="22"/>
          </w:rPr>
          <w:t>2</w:t>
        </w:r>
        <w:bookmarkStart w:id="1839" w:name="_Hlt15457911"/>
        <w:bookmarkStart w:id="1840" w:name="_Hlt496412946"/>
        <w:bookmarkEnd w:id="1839"/>
        <w:r>
          <w:rPr>
            <w:rStyle w:val="Hyperlink"/>
            <w:sz w:val="22"/>
          </w:rPr>
          <w:t>4</w:t>
        </w:r>
        <w:bookmarkEnd w:id="1840"/>
        <w:r>
          <w:rPr>
            <w:rStyle w:val="Hyperlink"/>
            <w:sz w:val="22"/>
          </w:rPr>
          <w:t>1.</w:t>
        </w:r>
      </w:hyperlink>
      <w:r>
        <w:t xml:space="preserve"> Das Trägheitsmoment einer massiven Holzwalze von 6 kg Masse, 12 cm Durchmesser und 1m Länge soll durch Einhüllen in einen Bleimantel verdreifacht werden. Wie dick muss dieser sein? </w:t>
      </w:r>
      <w:r>
        <w:br/>
        <w:t>(Dichte von Blei: 11,3 g/cm³)</w:t>
      </w:r>
      <w:r>
        <w:br/>
      </w:r>
      <w:r>
        <w:sym w:font="Symbol" w:char="F02A"/>
      </w:r>
      <w:r>
        <w:sym w:font="Symbol" w:char="F02A"/>
      </w:r>
      <w:r>
        <w:sym w:font="Symbol" w:char="F02A"/>
      </w:r>
      <w:r>
        <w:sym w:font="Symbol" w:char="F02A"/>
      </w:r>
    </w:p>
    <w:p w14:paraId="4EDEC53A" w14:textId="2541F9FB" w:rsidR="00E14754" w:rsidRDefault="00E14754" w:rsidP="00E14754">
      <w:pPr>
        <w:widowControl w:val="0"/>
      </w:pPr>
      <w:r>
        <w:rPr>
          <w:color w:val="FF0000"/>
        </w:rPr>
        <w:sym w:font="Symbol" w:char="F02A"/>
      </w:r>
      <w:bookmarkStart w:id="1841" w:name="_Hlt15649214"/>
      <w:bookmarkEnd w:id="1841"/>
      <w:r>
        <w:fldChar w:fldCharType="begin"/>
      </w:r>
      <w:r w:rsidR="00626526">
        <w:instrText>HYPERLINK "lsgmech.docx" \l "m242"</w:instrText>
      </w:r>
      <w:r>
        <w:fldChar w:fldCharType="separate"/>
      </w:r>
      <w:r>
        <w:rPr>
          <w:rStyle w:val="Hyperlink"/>
          <w:sz w:val="22"/>
        </w:rPr>
        <w:t>2</w:t>
      </w:r>
      <w:bookmarkStart w:id="1842" w:name="_Hlt496412949"/>
      <w:r>
        <w:rPr>
          <w:rStyle w:val="Hyperlink"/>
          <w:sz w:val="22"/>
        </w:rPr>
        <w:t>4</w:t>
      </w:r>
      <w:bookmarkStart w:id="1843" w:name="_Hlt59350407"/>
      <w:bookmarkEnd w:id="1842"/>
      <w:r>
        <w:rPr>
          <w:rStyle w:val="Hyperlink"/>
          <w:sz w:val="22"/>
        </w:rPr>
        <w:t>2</w:t>
      </w:r>
      <w:bookmarkEnd w:id="1843"/>
      <w:r>
        <w:rPr>
          <w:rStyle w:val="Hyperlink"/>
          <w:sz w:val="22"/>
        </w:rPr>
        <w:t>.</w:t>
      </w:r>
      <w:r>
        <w:fldChar w:fldCharType="end"/>
      </w:r>
      <w:r>
        <w:t xml:space="preserve"> Eine Eiskunstläuferin beginnt eine Pirouette, in dem sie für eine Umdrehung 0,4 s benötigt. Durch Heranziehen der Arme verringert sich das Trägheitsmoment um 22%. Welche Drehzahl hat sie nun?</w:t>
      </w:r>
      <w:r>
        <w:br/>
      </w:r>
      <w:r>
        <w:sym w:font="Symbol" w:char="F02A"/>
      </w:r>
      <w:r>
        <w:sym w:font="Symbol" w:char="F02A"/>
      </w:r>
    </w:p>
    <w:p w14:paraId="53411AB6" w14:textId="4B7F3BBE" w:rsidR="00E14754" w:rsidRDefault="00E14754" w:rsidP="00E14754">
      <w:pPr>
        <w:widowControl w:val="0"/>
      </w:pPr>
      <w:bookmarkStart w:id="1844" w:name="_Hlt496412953"/>
      <w:r>
        <w:rPr>
          <w:color w:val="FF0000"/>
        </w:rPr>
        <w:sym w:font="Symbol" w:char="F02A"/>
      </w:r>
      <w:hyperlink r:id="rId1121" w:anchor="m244" w:history="1">
        <w:r>
          <w:rPr>
            <w:rStyle w:val="Hyperlink"/>
            <w:sz w:val="22"/>
          </w:rPr>
          <w:t>2</w:t>
        </w:r>
        <w:bookmarkStart w:id="1845" w:name="_Hlt15542673"/>
        <w:bookmarkStart w:id="1846" w:name="_Hlt15540735"/>
        <w:bookmarkEnd w:id="1845"/>
        <w:r>
          <w:rPr>
            <w:rStyle w:val="Hyperlink"/>
            <w:sz w:val="22"/>
          </w:rPr>
          <w:t>4</w:t>
        </w:r>
        <w:bookmarkEnd w:id="1846"/>
        <w:r>
          <w:rPr>
            <w:rStyle w:val="Hyperlink"/>
            <w:sz w:val="22"/>
          </w:rPr>
          <w:t>4.</w:t>
        </w:r>
      </w:hyperlink>
      <w:bookmarkEnd w:id="1844"/>
      <w:r>
        <w:t xml:space="preserve"> Die im Kranz eines Schwungrades (r</w:t>
      </w:r>
      <w:r>
        <w:rPr>
          <w:vertAlign w:val="subscript"/>
        </w:rPr>
        <w:t>i</w:t>
      </w:r>
      <w:r>
        <w:t xml:space="preserve"> = 50 cm, r</w:t>
      </w:r>
      <w:r>
        <w:rPr>
          <w:vertAlign w:val="subscript"/>
        </w:rPr>
        <w:t>a</w:t>
      </w:r>
      <w:r>
        <w:t xml:space="preserve"> = 60 cm) bei n = 500 min</w:t>
      </w:r>
      <w:r>
        <w:rPr>
          <w:vertAlign w:val="superscript"/>
        </w:rPr>
        <w:t>-1</w:t>
      </w:r>
      <w:r>
        <w:t xml:space="preserve"> gespeicherte Energie soll unter Abbremsen bis zum Stillstand während einer halben Minute die mittlere Leistung 12 kW liefern.</w:t>
      </w:r>
      <w:r>
        <w:br/>
        <w:t>a) Welche Masse muss der Kranz haben?</w:t>
      </w:r>
      <w:r>
        <w:br/>
        <w:t>b) Welche Anlaufzeit ist bei Verwendung eines Motors notwendig, der die mittlere Leistung 3 kW entwickelt und einen Wirkungsgrad von 73 % hat?</w:t>
      </w:r>
      <w:r>
        <w:br/>
      </w:r>
      <w:r>
        <w:sym w:font="Symbol" w:char="F02A"/>
      </w:r>
      <w:r>
        <w:sym w:font="Symbol" w:char="F02A"/>
      </w:r>
      <w:r>
        <w:sym w:font="Symbol" w:char="F02A"/>
      </w:r>
    </w:p>
    <w:p w14:paraId="03AA8D64" w14:textId="6F1FD52B" w:rsidR="00E14754" w:rsidRDefault="00E14754" w:rsidP="00E14754">
      <w:pPr>
        <w:widowControl w:val="0"/>
      </w:pPr>
      <w:r>
        <w:rPr>
          <w:color w:val="FF0000"/>
        </w:rPr>
        <w:sym w:font="Symbol" w:char="F02A"/>
      </w:r>
      <w:bookmarkStart w:id="1847" w:name="_Hlt59350470"/>
      <w:r>
        <w:fldChar w:fldCharType="begin"/>
      </w:r>
      <w:r w:rsidR="00626526">
        <w:instrText>HYPERLINK "lsgmech.docx" \l "m246"</w:instrText>
      </w:r>
      <w:r>
        <w:fldChar w:fldCharType="separate"/>
      </w:r>
      <w:r>
        <w:rPr>
          <w:rStyle w:val="Hyperlink"/>
          <w:sz w:val="22"/>
        </w:rPr>
        <w:t>2</w:t>
      </w:r>
      <w:bookmarkStart w:id="1848" w:name="_Hlt496412957"/>
      <w:r>
        <w:rPr>
          <w:rStyle w:val="Hyperlink"/>
          <w:sz w:val="22"/>
        </w:rPr>
        <w:t>4</w:t>
      </w:r>
      <w:bookmarkStart w:id="1849" w:name="_Hlt59430250"/>
      <w:bookmarkEnd w:id="1848"/>
      <w:r>
        <w:rPr>
          <w:rStyle w:val="Hyperlink"/>
          <w:sz w:val="22"/>
        </w:rPr>
        <w:t>6</w:t>
      </w:r>
      <w:bookmarkEnd w:id="1849"/>
      <w:r>
        <w:rPr>
          <w:rStyle w:val="Hyperlink"/>
          <w:sz w:val="22"/>
        </w:rPr>
        <w:t>.</w:t>
      </w:r>
      <w:r>
        <w:fldChar w:fldCharType="end"/>
      </w:r>
      <w:bookmarkEnd w:id="1847"/>
      <w:r>
        <w:t xml:space="preserve"> Ein Vollzylinder und eine Kugel mit gleichem Radius rollen mit gleicher Anfangsgeschwindigkeit v</w:t>
      </w:r>
      <w:r>
        <w:rPr>
          <w:vertAlign w:val="subscript"/>
        </w:rPr>
        <w:t>0</w:t>
      </w:r>
      <w:r>
        <w:t xml:space="preserve"> eine geneigte Ebene hinauf. </w:t>
      </w:r>
      <w:r>
        <w:br/>
        <w:t>a) Leiten Sie für jeden Körper eine Gleichung zur Berechnung der von den Körpern auf der geneigten Ebene erreichten Höhe her und vergleichen Sie diese Höhen?</w:t>
      </w:r>
      <w:r>
        <w:br/>
        <w:t>b) Wie hängt für den Vollzylinder die erreichte Höhe von der Masse des Körpers ab?</w:t>
      </w:r>
      <w:r>
        <w:br/>
      </w:r>
      <w:r>
        <w:sym w:font="Symbol" w:char="F02A"/>
      </w:r>
      <w:r>
        <w:sym w:font="Symbol" w:char="F02A"/>
      </w:r>
      <w:r>
        <w:sym w:font="Symbol" w:char="F02A"/>
      </w:r>
      <w:r>
        <w:sym w:font="Symbol" w:char="F02A"/>
      </w:r>
    </w:p>
    <w:p w14:paraId="40FEDD91" w14:textId="62C8784C" w:rsidR="00E14754" w:rsidRDefault="00E14754" w:rsidP="00E14754">
      <w:pPr>
        <w:widowControl w:val="0"/>
        <w:tabs>
          <w:tab w:val="left" w:pos="8647"/>
        </w:tabs>
      </w:pPr>
      <w:bookmarkStart w:id="1850" w:name="_Hlt496412960"/>
      <w:r>
        <w:rPr>
          <w:color w:val="FF0000"/>
        </w:rPr>
        <w:sym w:font="Symbol" w:char="F02A"/>
      </w:r>
      <w:bookmarkStart w:id="1851" w:name="_Hlt59352450"/>
      <w:r>
        <w:fldChar w:fldCharType="begin"/>
      </w:r>
      <w:r w:rsidR="00626526">
        <w:instrText>HYPERLINK "lsgmech.docx" \l "m275"</w:instrText>
      </w:r>
      <w:r>
        <w:fldChar w:fldCharType="separate"/>
      </w:r>
      <w:r>
        <w:rPr>
          <w:rStyle w:val="Hyperlink"/>
          <w:sz w:val="22"/>
        </w:rPr>
        <w:t>2</w:t>
      </w:r>
      <w:bookmarkStart w:id="1852" w:name="_Hlt96350365"/>
      <w:bookmarkStart w:id="1853" w:name="_Hlt532649206"/>
      <w:bookmarkEnd w:id="1852"/>
      <w:r>
        <w:rPr>
          <w:rStyle w:val="Hyperlink"/>
          <w:sz w:val="22"/>
        </w:rPr>
        <w:t>7</w:t>
      </w:r>
      <w:bookmarkStart w:id="1854" w:name="_Hlt520615295"/>
      <w:bookmarkEnd w:id="1853"/>
      <w:r>
        <w:rPr>
          <w:rStyle w:val="Hyperlink"/>
          <w:sz w:val="22"/>
        </w:rPr>
        <w:t>5</w:t>
      </w:r>
      <w:bookmarkEnd w:id="1854"/>
      <w:r>
        <w:rPr>
          <w:rStyle w:val="Hyperlink"/>
          <w:sz w:val="22"/>
        </w:rPr>
        <w:t>.</w:t>
      </w:r>
      <w:r>
        <w:fldChar w:fldCharType="end"/>
      </w:r>
      <w:bookmarkEnd w:id="1850"/>
      <w:bookmarkEnd w:id="1851"/>
      <w:r>
        <w:t xml:space="preserve"> Ein Elektromotor bringt eine 2,00 m lange Welle aus Stahl, die die Form eines geraden Kreiszylinders hat, aus dem Stillstand auf die Drehzahl 280 min</w:t>
      </w:r>
      <w:r>
        <w:rPr>
          <w:vertAlign w:val="superscript"/>
        </w:rPr>
        <w:t>-1</w:t>
      </w:r>
      <w:r>
        <w:t>. Dabei nimmt der Motor die elektrische Energie 43,7 kJ auf. Sein Wirkungsgrad beträgt 80 %.</w:t>
      </w:r>
      <w:r>
        <w:br/>
        <w:t>Berechnen Sie das Trägheitsmoment der Welle.</w:t>
      </w:r>
      <w:r>
        <w:br/>
      </w:r>
      <w:r>
        <w:sym w:font="Symbol" w:char="F02A"/>
      </w:r>
      <w:r>
        <w:sym w:font="Symbol" w:char="F02A"/>
      </w:r>
      <w:r>
        <w:sym w:font="Symbol" w:char="F02A"/>
      </w:r>
      <w:r>
        <w:br/>
      </w:r>
      <w:r>
        <w:rPr>
          <w:color w:val="FF0000"/>
        </w:rPr>
        <w:sym w:font="Symbol" w:char="F02A"/>
      </w:r>
      <w:hyperlink r:id="rId1122" w:anchor="m441" w:history="1">
        <w:r>
          <w:rPr>
            <w:rStyle w:val="Hyperlink"/>
            <w:sz w:val="22"/>
          </w:rPr>
          <w:t>4</w:t>
        </w:r>
        <w:bookmarkStart w:id="1855" w:name="_Hlt59255577"/>
        <w:bookmarkStart w:id="1856" w:name="_Hlt532650186"/>
        <w:bookmarkEnd w:id="1855"/>
        <w:r>
          <w:rPr>
            <w:rStyle w:val="Hyperlink"/>
            <w:sz w:val="22"/>
          </w:rPr>
          <w:t>4</w:t>
        </w:r>
        <w:bookmarkStart w:id="1857" w:name="_Hlt532649989"/>
        <w:bookmarkEnd w:id="1856"/>
        <w:r>
          <w:rPr>
            <w:rStyle w:val="Hyperlink"/>
            <w:sz w:val="22"/>
          </w:rPr>
          <w:t>1</w:t>
        </w:r>
        <w:bookmarkEnd w:id="1857"/>
      </w:hyperlink>
      <w:r>
        <w:t>. a) Welche Geschwindigkeit erreicht eine Vollkugel, die auf einer schiefen Ebene aus der Höhe h reibungslos herunterläuft?</w:t>
      </w:r>
      <w:r>
        <w:br/>
        <w:t>b) Wie ändert sich die Geschwindigkeit, wenn an Stelle der Kugel ein Vollzylinder mit gleicher Masse und mit gleichem Radius herabrollt?</w:t>
      </w:r>
      <w:r>
        <w:br/>
      </w:r>
      <w:r>
        <w:sym w:font="Symbol" w:char="F02A"/>
      </w:r>
      <w:r>
        <w:sym w:font="Symbol" w:char="F02A"/>
      </w:r>
      <w:r>
        <w:sym w:font="Symbol" w:char="F02A"/>
      </w:r>
    </w:p>
    <w:p w14:paraId="0C86CBE9" w14:textId="5AB18FF6" w:rsidR="00E14754" w:rsidRDefault="00E14754" w:rsidP="00E14754">
      <w:pPr>
        <w:widowControl w:val="0"/>
        <w:tabs>
          <w:tab w:val="left" w:pos="8647"/>
        </w:tabs>
      </w:pPr>
      <w:r>
        <w:rPr>
          <w:color w:val="FF0000"/>
        </w:rPr>
        <w:sym w:font="Symbol" w:char="F02A"/>
      </w:r>
      <w:hyperlink r:id="rId1123" w:anchor="m445" w:history="1">
        <w:r>
          <w:rPr>
            <w:rStyle w:val="Hyperlink"/>
            <w:sz w:val="22"/>
          </w:rPr>
          <w:t>4</w:t>
        </w:r>
        <w:bookmarkStart w:id="1858" w:name="_Hlt5802859"/>
        <w:bookmarkStart w:id="1859" w:name="_Hlt5787427"/>
        <w:bookmarkEnd w:id="1858"/>
        <w:r>
          <w:rPr>
            <w:rStyle w:val="Hyperlink"/>
            <w:sz w:val="22"/>
          </w:rPr>
          <w:t>4</w:t>
        </w:r>
        <w:bookmarkStart w:id="1860" w:name="_Hlt5802456"/>
        <w:bookmarkEnd w:id="1859"/>
        <w:r>
          <w:rPr>
            <w:rStyle w:val="Hyperlink"/>
            <w:sz w:val="22"/>
          </w:rPr>
          <w:t>5</w:t>
        </w:r>
        <w:bookmarkEnd w:id="1860"/>
        <w:r>
          <w:rPr>
            <w:rStyle w:val="Hyperlink"/>
            <w:sz w:val="22"/>
          </w:rPr>
          <w:t>.</w:t>
        </w:r>
      </w:hyperlink>
      <w:r>
        <w:t xml:space="preserve"> Eine Kiste, eine Vollkugel (r = 10 cm) und ein Vollzylinder (r = 10 cm, l = 10 cm), deren Massen je 10 kg betragen, bewegen sich längs einer geneigten Eben von 10 m Länge und 2,5 m Höhe abwärts. Berechnen Sie Beschleunigung und Zeit für den gesamten Weg</w:t>
      </w:r>
      <w:r>
        <w:br/>
      </w:r>
      <w:r w:rsidRPr="00BD4E38">
        <w:rPr>
          <w:b/>
        </w:rPr>
        <w:t>a)</w:t>
      </w:r>
      <w:r>
        <w:t xml:space="preserve"> für die Kiste bei reibungsfreiem Gleiten</w:t>
      </w:r>
      <w:r>
        <w:br/>
      </w:r>
      <w:r w:rsidRPr="00BD4E38">
        <w:rPr>
          <w:b/>
        </w:rPr>
        <w:t>b)</w:t>
      </w:r>
      <w:r>
        <w:t xml:space="preserve"> für die Kiste bei einem Reibungsfaktor 0,2</w:t>
      </w:r>
      <w:r>
        <w:br/>
      </w:r>
      <w:r w:rsidRPr="00FF5234">
        <w:rPr>
          <w:b/>
        </w:rPr>
        <w:t>c)</w:t>
      </w:r>
      <w:r>
        <w:t xml:space="preserve"> für die Kugel</w:t>
      </w:r>
      <w:r>
        <w:br/>
      </w:r>
      <w:r w:rsidRPr="00FF5234">
        <w:rPr>
          <w:b/>
        </w:rPr>
        <w:t>d)</w:t>
      </w:r>
      <w:r>
        <w:t xml:space="preserve"> für den Zylinder</w:t>
      </w:r>
      <w:r>
        <w:br/>
        <w:t>( bei c) und d) wird reines Rollen ohne Verlust an mechanischer Energie angenommen)</w:t>
      </w:r>
      <w:r>
        <w:br/>
      </w:r>
      <w:r>
        <w:sym w:font="Symbol" w:char="F02A"/>
      </w:r>
      <w:r>
        <w:sym w:font="Symbol" w:char="F02A"/>
      </w:r>
      <w:r>
        <w:sym w:font="Symbol" w:char="F02A"/>
      </w:r>
      <w:r>
        <w:sym w:font="Symbol" w:char="F02A"/>
      </w:r>
      <w:r>
        <w:br/>
      </w:r>
      <w:r>
        <w:rPr>
          <w:color w:val="FF0000"/>
        </w:rPr>
        <w:sym w:font="Symbol" w:char="F02A"/>
      </w:r>
      <w:hyperlink r:id="rId1124" w:anchor="m490" w:history="1">
        <w:r>
          <w:rPr>
            <w:rStyle w:val="Hyperlink"/>
            <w:sz w:val="22"/>
          </w:rPr>
          <w:t>4</w:t>
        </w:r>
        <w:bookmarkStart w:id="1861" w:name="_Hlt61702591"/>
        <w:r>
          <w:rPr>
            <w:rStyle w:val="Hyperlink"/>
            <w:sz w:val="22"/>
          </w:rPr>
          <w:t>9</w:t>
        </w:r>
        <w:bookmarkEnd w:id="1861"/>
        <w:r>
          <w:rPr>
            <w:rStyle w:val="Hyperlink"/>
            <w:sz w:val="22"/>
          </w:rPr>
          <w:t>0.</w:t>
        </w:r>
      </w:hyperlink>
      <w:r>
        <w:t xml:space="preserve"> Ein Satellit hat die Form eines Zylinders mit einem Durchmesser von 1 m und einer Höhe von ebenfalls 1 m. Seine Masse beträgt 550 kg. Er dreht sich zur Stabilisierung in 2 s einmal um sein</w:t>
      </w:r>
      <w:r w:rsidR="00FF5234">
        <w:t>e</w:t>
      </w:r>
      <w:r>
        <w:t xml:space="preserve"> Achse. Durch den Verbrauch von Kühlflüssigkeit sinkt seine Masse um 50 kg. Wie lange braucht der Satellit jetzt für eine Umdrehung?</w:t>
      </w:r>
      <w:r>
        <w:br/>
        <w:t>(Die Massen sind gleichmäßig im Satelliten verteilt, er ist als Vollzylinder zu betrachten)</w:t>
      </w:r>
    </w:p>
    <w:p w14:paraId="2A496105" w14:textId="77777777" w:rsidR="00E14754" w:rsidRDefault="00E14754" w:rsidP="00E14754">
      <w:pPr>
        <w:widowControl w:val="0"/>
        <w:tabs>
          <w:tab w:val="left" w:pos="8647"/>
        </w:tabs>
      </w:pPr>
      <w:r>
        <w:sym w:font="Symbol" w:char="F02A"/>
      </w:r>
      <w:r>
        <w:sym w:font="Symbol" w:char="F02A"/>
      </w:r>
      <w:r>
        <w:sym w:font="Symbol" w:char="F02A"/>
      </w:r>
      <w:r>
        <w:sym w:font="Symbol" w:char="F02A"/>
      </w:r>
      <w:r>
        <w:br/>
      </w:r>
    </w:p>
    <w:p w14:paraId="5C1BB935" w14:textId="0F84A660" w:rsidR="00E14754" w:rsidRDefault="00E14754" w:rsidP="00E14754">
      <w:pPr>
        <w:widowControl w:val="0"/>
        <w:tabs>
          <w:tab w:val="left" w:pos="8647"/>
        </w:tabs>
      </w:pPr>
      <w:r>
        <w:rPr>
          <w:color w:val="FF0000"/>
        </w:rPr>
        <w:sym w:font="Symbol" w:char="F02A"/>
      </w:r>
      <w:bookmarkStart w:id="1862" w:name="_Hlt187745962"/>
      <w:bookmarkStart w:id="1863" w:name="_Hlt187718929"/>
      <w:bookmarkEnd w:id="1862"/>
      <w:r>
        <w:fldChar w:fldCharType="begin"/>
      </w:r>
      <w:r w:rsidR="00626526">
        <w:instrText>HYPERLINK "lsgmech.docx" \l "m584"</w:instrText>
      </w:r>
      <w:r>
        <w:fldChar w:fldCharType="separate"/>
      </w:r>
      <w:r>
        <w:rPr>
          <w:rStyle w:val="Hyperlink"/>
          <w:sz w:val="22"/>
        </w:rPr>
        <w:t>5</w:t>
      </w:r>
      <w:bookmarkStart w:id="1864" w:name="_Hlt124074572"/>
      <w:bookmarkStart w:id="1865" w:name="_Hlt124072445"/>
      <w:bookmarkEnd w:id="1864"/>
      <w:r>
        <w:rPr>
          <w:rStyle w:val="Hyperlink"/>
          <w:sz w:val="22"/>
        </w:rPr>
        <w:t>8</w:t>
      </w:r>
      <w:bookmarkEnd w:id="1865"/>
      <w:r>
        <w:rPr>
          <w:rStyle w:val="Hyperlink"/>
          <w:sz w:val="22"/>
        </w:rPr>
        <w:t>4.</w:t>
      </w:r>
      <w:r>
        <w:fldChar w:fldCharType="end"/>
      </w:r>
      <w:bookmarkEnd w:id="186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428185D7" w14:textId="77777777" w:rsidTr="00E14754">
        <w:tc>
          <w:tcPr>
            <w:tcW w:w="5030" w:type="dxa"/>
          </w:tcPr>
          <w:p w14:paraId="2E9D0F88" w14:textId="77777777" w:rsidR="00E14754" w:rsidRPr="0071784C" w:rsidRDefault="00E14754" w:rsidP="00E14754">
            <w:pPr>
              <w:widowControl w:val="0"/>
              <w:tabs>
                <w:tab w:val="left" w:pos="8647"/>
              </w:tabs>
            </w:pPr>
            <w:r w:rsidRPr="0071784C">
              <w:t>Eine Kreisscheibe, die sich um die Achse durch ihren Mittelpunkt dreht, wird durch Abdrehen von Material im Durchmesser um 10% kleiner. Um wie viel Prozent wird dadurch das Trägheitsmoment der Scheibe kleiner?</w:t>
            </w:r>
          </w:p>
          <w:p w14:paraId="5A698FC0" w14:textId="77777777" w:rsidR="00E14754" w:rsidRPr="0071784C" w:rsidRDefault="00E14754" w:rsidP="00E14754">
            <w:pPr>
              <w:widowControl w:val="0"/>
              <w:tabs>
                <w:tab w:val="left" w:pos="8647"/>
              </w:tabs>
            </w:pPr>
          </w:p>
        </w:tc>
        <w:tc>
          <w:tcPr>
            <w:tcW w:w="5030" w:type="dxa"/>
          </w:tcPr>
          <w:p w14:paraId="1EBC8D32" w14:textId="77777777" w:rsidR="00E14754" w:rsidRPr="0071784C" w:rsidRDefault="00215B7B" w:rsidP="00E14754">
            <w:pPr>
              <w:widowControl w:val="0"/>
              <w:tabs>
                <w:tab w:val="left" w:pos="8647"/>
              </w:tabs>
            </w:pPr>
            <w:r>
              <w:rPr>
                <w:noProof/>
              </w:rPr>
              <w:pict w14:anchorId="42E26C22">
                <v:shape id="Bild 251" o:spid="_x0000_i1389" type="#_x0000_t75" alt="m584" style="width:246pt;height:66pt;visibility:visible">
                  <v:imagedata r:id="rId1125" o:title="m584"/>
                </v:shape>
              </w:pict>
            </w:r>
          </w:p>
        </w:tc>
      </w:tr>
    </w:tbl>
    <w:p w14:paraId="7DF8584D" w14:textId="77777777" w:rsidR="00E14754" w:rsidRDefault="00E14754" w:rsidP="00E14754">
      <w:pPr>
        <w:widowControl w:val="0"/>
        <w:tabs>
          <w:tab w:val="left" w:pos="8647"/>
        </w:tabs>
      </w:pPr>
    </w:p>
    <w:bookmarkStart w:id="1866" w:name="_Hlt128301857"/>
    <w:p w14:paraId="3B6081F3" w14:textId="6E535F27" w:rsidR="00E14754" w:rsidRDefault="00E14754" w:rsidP="00E14754">
      <w:pPr>
        <w:suppressAutoHyphens/>
      </w:pPr>
      <w:r>
        <w:fldChar w:fldCharType="begin"/>
      </w:r>
      <w:r w:rsidR="00626526">
        <w:instrText>HYPERLINK "lsgmech.docx" \l "m585"</w:instrText>
      </w:r>
      <w:r>
        <w:fldChar w:fldCharType="separate"/>
      </w:r>
      <w:r>
        <w:rPr>
          <w:rStyle w:val="Hyperlink"/>
          <w:sz w:val="22"/>
        </w:rPr>
        <w:t>5</w:t>
      </w:r>
      <w:bookmarkStart w:id="1867" w:name="_Hlt124072511"/>
      <w:r>
        <w:rPr>
          <w:rStyle w:val="Hyperlink"/>
          <w:sz w:val="22"/>
        </w:rPr>
        <w:t>8</w:t>
      </w:r>
      <w:bookmarkEnd w:id="1867"/>
      <w:r>
        <w:rPr>
          <w:rStyle w:val="Hyperlink"/>
          <w:sz w:val="22"/>
        </w:rPr>
        <w:t>5.</w:t>
      </w:r>
      <w:r>
        <w:fldChar w:fldCharType="end"/>
      </w:r>
      <w:bookmarkEnd w:id="1866"/>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496BE21" w14:textId="77777777" w:rsidTr="00E14754">
        <w:tc>
          <w:tcPr>
            <w:tcW w:w="5030" w:type="dxa"/>
          </w:tcPr>
          <w:p w14:paraId="00662A69" w14:textId="62F273E5" w:rsidR="00E14754" w:rsidRPr="0071784C" w:rsidRDefault="00E14754" w:rsidP="00E14754">
            <w:pPr>
              <w:suppressAutoHyphens/>
            </w:pPr>
            <w:r w:rsidRPr="0071784C">
              <w:t>Zwei zylindrischen Walzen haben denselben Durchmesser und sind gleich schwer, die eine besteht aus massivem Holz, die andere nur aus einem metallischen Mantel. Beide Walzen kommen mit der gleichen Geschwindigkeit an eine geneigte Ebene heran und rollen diese hinauf. Wie verhalten sich die Höhen, die sie erreichen?</w:t>
            </w:r>
          </w:p>
          <w:p w14:paraId="6A75BD88" w14:textId="77777777" w:rsidR="00E14754" w:rsidRPr="0071784C" w:rsidRDefault="00E14754" w:rsidP="00E14754">
            <w:pPr>
              <w:suppressAutoHyphens/>
            </w:pPr>
            <w:r w:rsidRPr="0071784C">
              <w:t>a) Die Holzrolle kommt höher.</w:t>
            </w:r>
          </w:p>
          <w:p w14:paraId="41F4FDDF" w14:textId="77777777" w:rsidR="00E14754" w:rsidRPr="0071784C" w:rsidRDefault="00E14754" w:rsidP="00E14754">
            <w:pPr>
              <w:suppressAutoHyphens/>
            </w:pPr>
            <w:r w:rsidRPr="0071784C">
              <w:t>b) Beide rollen gleich hoch.</w:t>
            </w:r>
          </w:p>
          <w:p w14:paraId="6EBC38B6" w14:textId="77777777" w:rsidR="00E14754" w:rsidRPr="0071784C" w:rsidRDefault="00E14754" w:rsidP="00E14754">
            <w:pPr>
              <w:suppressAutoHyphens/>
            </w:pPr>
            <w:r w:rsidRPr="0071784C">
              <w:t>c) Die Metallrolle kommt höher.</w:t>
            </w:r>
          </w:p>
          <w:p w14:paraId="45D8A31D" w14:textId="77777777" w:rsidR="00E14754" w:rsidRPr="0071784C" w:rsidRDefault="00E14754" w:rsidP="00E14754">
            <w:pPr>
              <w:suppressAutoHyphens/>
            </w:pPr>
          </w:p>
        </w:tc>
        <w:tc>
          <w:tcPr>
            <w:tcW w:w="5030" w:type="dxa"/>
          </w:tcPr>
          <w:p w14:paraId="22F67943" w14:textId="77777777" w:rsidR="00E14754" w:rsidRPr="0071784C" w:rsidRDefault="00215B7B" w:rsidP="00E14754">
            <w:pPr>
              <w:suppressAutoHyphens/>
            </w:pPr>
            <w:r>
              <w:rPr>
                <w:noProof/>
              </w:rPr>
              <w:pict w14:anchorId="035B1E62">
                <v:shape id="Bild 252" o:spid="_x0000_i1390" type="#_x0000_t75" alt="m585" style="width:246pt;height:180pt;visibility:visible">
                  <v:imagedata r:id="rId1126" o:title="m585"/>
                </v:shape>
              </w:pict>
            </w:r>
          </w:p>
        </w:tc>
      </w:tr>
    </w:tbl>
    <w:p w14:paraId="0608DA13" w14:textId="77777777" w:rsidR="00E14754" w:rsidRDefault="00E14754" w:rsidP="00E14754">
      <w:pPr>
        <w:suppressAutoHyphens/>
      </w:pPr>
    </w:p>
    <w:p w14:paraId="1CA2B577" w14:textId="77777777" w:rsidR="00E14754" w:rsidRDefault="00E14754" w:rsidP="00E14754">
      <w:pPr>
        <w:widowControl w:val="0"/>
        <w:tabs>
          <w:tab w:val="left" w:pos="8647"/>
        </w:tabs>
      </w:pPr>
    </w:p>
    <w:p w14:paraId="2918504D" w14:textId="5E9FA412" w:rsidR="00E14754" w:rsidRDefault="00E14754" w:rsidP="00E14754">
      <w:pPr>
        <w:widowControl w:val="0"/>
        <w:tabs>
          <w:tab w:val="left" w:pos="8647"/>
        </w:tabs>
      </w:pPr>
      <w:r>
        <w:rPr>
          <w:color w:val="FF0000"/>
        </w:rPr>
        <w:sym w:font="Symbol" w:char="F02A"/>
      </w:r>
      <w:bookmarkStart w:id="1868" w:name="_Hlt137862503"/>
      <w:r>
        <w:fldChar w:fldCharType="begin"/>
      </w:r>
      <w:r w:rsidR="00626526">
        <w:instrText>HYPERLINK "lsgmech.docx" \l "m586"</w:instrText>
      </w:r>
      <w:r>
        <w:fldChar w:fldCharType="separate"/>
      </w:r>
      <w:r>
        <w:rPr>
          <w:rStyle w:val="Hyperlink"/>
          <w:sz w:val="22"/>
        </w:rPr>
        <w:t>5</w:t>
      </w:r>
      <w:bookmarkStart w:id="1869" w:name="_Hlt125118549"/>
      <w:r>
        <w:rPr>
          <w:rStyle w:val="Hyperlink"/>
          <w:sz w:val="22"/>
        </w:rPr>
        <w:t>8</w:t>
      </w:r>
      <w:bookmarkEnd w:id="1869"/>
      <w:r>
        <w:rPr>
          <w:rStyle w:val="Hyperlink"/>
          <w:sz w:val="22"/>
        </w:rPr>
        <w:t>6.</w:t>
      </w:r>
      <w:r>
        <w:fldChar w:fldCharType="end"/>
      </w:r>
      <w:bookmarkEnd w:id="1868"/>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433A56F0" w14:textId="77777777" w:rsidTr="00E14754">
        <w:tc>
          <w:tcPr>
            <w:tcW w:w="5030" w:type="dxa"/>
          </w:tcPr>
          <w:p w14:paraId="24CD6B0C" w14:textId="77777777" w:rsidR="00E14754" w:rsidRPr="0071784C" w:rsidRDefault="00E14754" w:rsidP="00E14754">
            <w:pPr>
              <w:widowControl w:val="0"/>
              <w:tabs>
                <w:tab w:val="left" w:pos="8647"/>
              </w:tabs>
            </w:pPr>
            <w:r w:rsidRPr="0071784C">
              <w:t>Eine Schwungscheibe, die sich um die Achse durch ihren Mittelpunkt dreht, wird durch eine andere Scheibe ersetzt. Die neue Scheibe besteht aus dem gleichen Material, hat die gleiche Dicke, ist aber im Durchmesser 10% größer als ihr Vorgänger. Um wie viel Prozent wird dadurch das Trägheitsmoment der Scheibe größer?</w:t>
            </w:r>
          </w:p>
          <w:p w14:paraId="7790735D" w14:textId="77777777" w:rsidR="00E14754" w:rsidRPr="0071784C" w:rsidRDefault="00E14754" w:rsidP="00E14754">
            <w:pPr>
              <w:widowControl w:val="0"/>
              <w:tabs>
                <w:tab w:val="left" w:pos="8647"/>
              </w:tabs>
            </w:pPr>
          </w:p>
        </w:tc>
        <w:tc>
          <w:tcPr>
            <w:tcW w:w="5030" w:type="dxa"/>
          </w:tcPr>
          <w:p w14:paraId="7BA6A5FA" w14:textId="77777777" w:rsidR="00E14754" w:rsidRPr="0071784C" w:rsidRDefault="00215B7B" w:rsidP="00E14754">
            <w:pPr>
              <w:widowControl w:val="0"/>
              <w:tabs>
                <w:tab w:val="left" w:pos="8647"/>
              </w:tabs>
            </w:pPr>
            <w:r>
              <w:rPr>
                <w:noProof/>
              </w:rPr>
              <w:pict w14:anchorId="59A95AC2">
                <v:shape id="Bild 253" o:spid="_x0000_i1391" type="#_x0000_t75" alt="m584" style="width:246pt;height:66pt;visibility:visible">
                  <v:imagedata r:id="rId1125" o:title="m584"/>
                </v:shape>
              </w:pict>
            </w:r>
          </w:p>
        </w:tc>
      </w:tr>
    </w:tbl>
    <w:p w14:paraId="30261D6A" w14:textId="77777777" w:rsidR="00E14754" w:rsidRDefault="00E14754" w:rsidP="00E14754">
      <w:pPr>
        <w:widowControl w:val="0"/>
        <w:tabs>
          <w:tab w:val="left" w:pos="8647"/>
        </w:tabs>
      </w:pPr>
    </w:p>
    <w:p w14:paraId="41433862" w14:textId="68ECC481" w:rsidR="00E14754" w:rsidRDefault="00E14754" w:rsidP="00E14754">
      <w:pPr>
        <w:widowControl w:val="0"/>
        <w:tabs>
          <w:tab w:val="left" w:pos="8647"/>
        </w:tabs>
        <w:jc w:val="both"/>
      </w:pPr>
      <w:r>
        <w:rPr>
          <w:color w:val="FF0000"/>
        </w:rPr>
        <w:sym w:font="Symbol" w:char="F02A"/>
      </w:r>
      <w:hyperlink r:id="rId1127" w:anchor="m609" w:history="1">
        <w:r>
          <w:rPr>
            <w:rStyle w:val="Hyperlink"/>
            <w:sz w:val="22"/>
          </w:rPr>
          <w:t>6</w:t>
        </w:r>
        <w:bookmarkStart w:id="1870" w:name="_Hlt187720750"/>
        <w:r>
          <w:rPr>
            <w:rStyle w:val="Hyperlink"/>
            <w:sz w:val="22"/>
          </w:rPr>
          <w:t>0</w:t>
        </w:r>
        <w:bookmarkStart w:id="1871" w:name="_Hlt137862814"/>
        <w:bookmarkEnd w:id="1870"/>
        <w:r>
          <w:rPr>
            <w:rStyle w:val="Hyperlink"/>
            <w:sz w:val="22"/>
          </w:rPr>
          <w:t>9</w:t>
        </w:r>
        <w:bookmarkEnd w:id="1871"/>
        <w:r>
          <w:rPr>
            <w:rStyle w:val="Hyperlink"/>
            <w:sz w:val="22"/>
          </w:rPr>
          <w:t>.</w:t>
        </w:r>
      </w:hyperlink>
      <w:r>
        <w:t xml:space="preserve"> (Prüfung 2006)</w:t>
      </w:r>
    </w:p>
    <w:p w14:paraId="4AD6EF60" w14:textId="77777777" w:rsidR="00E14754" w:rsidRDefault="00E14754" w:rsidP="00E14754">
      <w:pPr>
        <w:widowControl w:val="0"/>
        <w:tabs>
          <w:tab w:val="left" w:pos="8647"/>
        </w:tabs>
        <w:jc w:val="both"/>
      </w:pPr>
      <w:r>
        <w:t>In der Technik kann Rotationsenergie in Schwungrädern gespeichert werden. Die historische Form von Schwungrädern ist das Rad mit Speichen, bei dem fast die gesamte Masse auf dem äußeren Rand konzentriert ist. Andere Schwungräder sind kompakte, massive zylinderförmige Scheiben.</w:t>
      </w:r>
    </w:p>
    <w:p w14:paraId="32AA25AB" w14:textId="77777777" w:rsidR="00E14754" w:rsidRDefault="00E14754" w:rsidP="00E14754">
      <w:pPr>
        <w:widowControl w:val="0"/>
        <w:tabs>
          <w:tab w:val="left" w:pos="8647"/>
        </w:tabs>
      </w:pPr>
      <w:r w:rsidRPr="00FF5234">
        <w:rPr>
          <w:b/>
        </w:rPr>
        <w:t>a)</w:t>
      </w:r>
      <w:r>
        <w:t xml:space="preserve"> Ein Speichenrad und ein massives Rad haben den gleichen Durchmesser, die gleiche Masse und rotieren mit der gleichen Winkelgeschwindigkeit. Vergleichen Sie deren Trägheitsmomente und deren Rotationsenergien. Begründen Sie jeweils.</w:t>
      </w:r>
    </w:p>
    <w:p w14:paraId="4473EB43" w14:textId="77777777" w:rsidR="00E14754" w:rsidRDefault="00E14754" w:rsidP="00E14754">
      <w:pPr>
        <w:widowControl w:val="0"/>
        <w:tabs>
          <w:tab w:val="left" w:pos="8647"/>
        </w:tabs>
      </w:pPr>
      <w:r>
        <w:t xml:space="preserve">Ein Schwungrad wird auf einem Prüfstand getestet. </w:t>
      </w:r>
      <w:r>
        <w:br/>
        <w:t>Ein Motor beschleunigt das Rad in 15,8 s gleichmäßig von der Winkelgeschwindigkeit 21 s</w:t>
      </w:r>
      <w:r>
        <w:rPr>
          <w:vertAlign w:val="superscript"/>
        </w:rPr>
        <w:t>-1</w:t>
      </w:r>
      <w:r>
        <w:t xml:space="preserve"> auf die Winkelgeschwindigkeit 105 s</w:t>
      </w:r>
      <w:r>
        <w:rPr>
          <w:vertAlign w:val="superscript"/>
        </w:rPr>
        <w:t>-1</w:t>
      </w:r>
      <w:r>
        <w:t xml:space="preserve">. </w:t>
      </w:r>
    </w:p>
    <w:p w14:paraId="2E153086" w14:textId="77777777" w:rsidR="00E14754" w:rsidRDefault="00E14754" w:rsidP="00E14754">
      <w:pPr>
        <w:widowControl w:val="0"/>
        <w:tabs>
          <w:tab w:val="left" w:pos="8647"/>
        </w:tabs>
      </w:pPr>
      <w:r w:rsidRPr="00FF5234">
        <w:rPr>
          <w:b/>
        </w:rPr>
        <w:t>b)</w:t>
      </w:r>
      <w:r>
        <w:t xml:space="preserve"> Geben Sie die Winkelbeschleunigung an.</w:t>
      </w:r>
      <w:r>
        <w:br/>
      </w:r>
      <w:r w:rsidRPr="00FF5234">
        <w:rPr>
          <w:b/>
        </w:rPr>
        <w:t>c)</w:t>
      </w:r>
      <w:r>
        <w:t xml:space="preserve"> Stellen Sie für diesen Beschleunigungszeitraum die Abhängigkeit des Drehwinkels von der Zeit grafisch dar.</w:t>
      </w:r>
    </w:p>
    <w:p w14:paraId="7DF34D95" w14:textId="77777777" w:rsidR="00E14754" w:rsidRDefault="00E14754" w:rsidP="00E14754">
      <w:pPr>
        <w:widowControl w:val="0"/>
        <w:tabs>
          <w:tab w:val="left" w:pos="8647"/>
        </w:tabs>
      </w:pPr>
    </w:p>
    <w:p w14:paraId="79F44336" w14:textId="77777777" w:rsidR="00E14754" w:rsidRDefault="00E14754" w:rsidP="00E14754">
      <w:pPr>
        <w:widowControl w:val="0"/>
        <w:tabs>
          <w:tab w:val="left" w:pos="8647"/>
        </w:tabs>
      </w:pPr>
      <w:r>
        <w:t xml:space="preserve">Während dieses Beschleunigungszeitraums nimmt der Motor die Energie 275 kJ auf. Von der Energie führen 80% zur Erhöhung der Rotationsenergie des Schwungrades. </w:t>
      </w:r>
    </w:p>
    <w:p w14:paraId="2AC37903" w14:textId="77777777" w:rsidR="00E14754" w:rsidRDefault="00E14754" w:rsidP="00E14754">
      <w:pPr>
        <w:widowControl w:val="0"/>
        <w:tabs>
          <w:tab w:val="left" w:pos="8647"/>
        </w:tabs>
      </w:pPr>
      <w:r w:rsidRPr="00FF5234">
        <w:rPr>
          <w:b/>
        </w:rPr>
        <w:t>d)</w:t>
      </w:r>
      <w:r>
        <w:t xml:space="preserve"> Ermitteln sie das Trägheitsmoment des Schwungrades.</w:t>
      </w:r>
    </w:p>
    <w:tbl>
      <w:tblPr>
        <w:tblW w:w="0" w:type="auto"/>
        <w:tblLayout w:type="fixed"/>
        <w:tblCellMar>
          <w:left w:w="70" w:type="dxa"/>
          <w:right w:w="70" w:type="dxa"/>
        </w:tblCellMar>
        <w:tblLook w:val="0000" w:firstRow="0" w:lastRow="0" w:firstColumn="0" w:lastColumn="0" w:noHBand="0" w:noVBand="0"/>
      </w:tblPr>
      <w:tblGrid>
        <w:gridCol w:w="10060"/>
      </w:tblGrid>
      <w:tr w:rsidR="00E14754" w:rsidRPr="0071784C" w14:paraId="38797B2B" w14:textId="77777777" w:rsidTr="00E14754">
        <w:trPr>
          <w:cantSplit/>
        </w:trPr>
        <w:tc>
          <w:tcPr>
            <w:tcW w:w="10060" w:type="dxa"/>
          </w:tcPr>
          <w:p w14:paraId="28062E73" w14:textId="77777777" w:rsidR="00E14754" w:rsidRPr="0071784C" w:rsidRDefault="00E14754" w:rsidP="00E14754">
            <w:pPr>
              <w:widowControl w:val="0"/>
              <w:tabs>
                <w:tab w:val="left" w:pos="8647"/>
              </w:tabs>
            </w:pPr>
            <w:r w:rsidRPr="00FF5234">
              <w:rPr>
                <w:b/>
              </w:rPr>
              <w:t>e)</w:t>
            </w:r>
            <w:r w:rsidRPr="0071784C">
              <w:t xml:space="preserve"> Beim Abbremsen eines Schwungrads wird die Bremskraft gesteigert. Entscheiden Sie, welches der beiden Diagramme diesen Bremsvorgang qualitativ beschreibt. Begründen Sie.</w:t>
            </w:r>
          </w:p>
          <w:p w14:paraId="1030BAC3" w14:textId="77777777" w:rsidR="00E14754" w:rsidRPr="0071784C" w:rsidRDefault="00E14754" w:rsidP="00E14754">
            <w:pPr>
              <w:widowControl w:val="0"/>
              <w:tabs>
                <w:tab w:val="left" w:pos="8647"/>
              </w:tabs>
            </w:pPr>
          </w:p>
        </w:tc>
      </w:tr>
      <w:tr w:rsidR="00E14754" w:rsidRPr="0071784C" w14:paraId="1B5C2811" w14:textId="77777777" w:rsidTr="00E14754">
        <w:trPr>
          <w:cantSplit/>
        </w:trPr>
        <w:tc>
          <w:tcPr>
            <w:tcW w:w="10060" w:type="dxa"/>
          </w:tcPr>
          <w:p w14:paraId="27770088" w14:textId="77777777" w:rsidR="00E14754" w:rsidRPr="0071784C" w:rsidRDefault="00215B7B" w:rsidP="00E14754">
            <w:pPr>
              <w:widowControl w:val="0"/>
              <w:tabs>
                <w:tab w:val="left" w:pos="8647"/>
              </w:tabs>
            </w:pPr>
            <w:r>
              <w:rPr>
                <w:noProof/>
              </w:rPr>
              <w:pict w14:anchorId="510BB76A">
                <v:shape id="Bild 254" o:spid="_x0000_i1392" type="#_x0000_t75" alt="m609" style="width:396pt;height:174pt;visibility:visible">
                  <v:imagedata r:id="rId1128" o:title="m609"/>
                </v:shape>
              </w:pict>
            </w:r>
          </w:p>
        </w:tc>
      </w:tr>
    </w:tbl>
    <w:p w14:paraId="3979D2AB" w14:textId="77777777" w:rsidR="00E14754" w:rsidRDefault="00E14754" w:rsidP="00E14754">
      <w:pPr>
        <w:widowControl w:val="0"/>
        <w:tabs>
          <w:tab w:val="left" w:pos="8647"/>
        </w:tabs>
      </w:pPr>
    </w:p>
    <w:p w14:paraId="1193B055" w14:textId="77777777" w:rsidR="00E14754" w:rsidRDefault="00E14754" w:rsidP="00E14754">
      <w:pPr>
        <w:widowControl w:val="0"/>
        <w:tabs>
          <w:tab w:val="left" w:pos="8647"/>
        </w:tabs>
      </w:pPr>
      <w:bookmarkStart w:id="1872" w:name="_Hlt150209653"/>
      <w:bookmarkEnd w:id="1872"/>
    </w:p>
    <w:p w14:paraId="69E067EC" w14:textId="5E3B7788" w:rsidR="00E14754" w:rsidRDefault="00215B7B" w:rsidP="00E14754">
      <w:hyperlink r:id="rId1129" w:anchor="m667" w:history="1">
        <w:r w:rsidR="00E14754">
          <w:rPr>
            <w:rStyle w:val="Hyperlink"/>
            <w:sz w:val="22"/>
          </w:rPr>
          <w:t>6</w:t>
        </w:r>
        <w:bookmarkStart w:id="1873" w:name="_Hlt187721256"/>
        <w:r w:rsidR="00E14754">
          <w:rPr>
            <w:rStyle w:val="Hyperlink"/>
            <w:sz w:val="22"/>
          </w:rPr>
          <w:t>6</w:t>
        </w:r>
        <w:bookmarkStart w:id="1874" w:name="_Hlt187721723"/>
        <w:bookmarkEnd w:id="1873"/>
        <w:r w:rsidR="00E14754">
          <w:rPr>
            <w:rStyle w:val="Hyperlink"/>
            <w:sz w:val="22"/>
          </w:rPr>
          <w:t>7</w:t>
        </w:r>
        <w:bookmarkEnd w:id="1874"/>
      </w:hyperlink>
      <w:r w:rsidR="00E14754">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20A62CD" w14:textId="77777777" w:rsidTr="00E14754">
        <w:tc>
          <w:tcPr>
            <w:tcW w:w="5030" w:type="dxa"/>
          </w:tcPr>
          <w:p w14:paraId="60FFA7AB" w14:textId="77777777" w:rsidR="00E14754" w:rsidRPr="0071784C" w:rsidRDefault="00E14754" w:rsidP="00E14754">
            <w:r w:rsidRPr="0071784C">
              <w:t>Zur einfachen Speicherung von Bewegungsenergie werden häufig Schwungscheiben verwendet (z.B. in Spielzeugautos). Eine Schwungscheibe ist ein Vollzylinder mit der Höhe h und dem Radius r.</w:t>
            </w:r>
          </w:p>
          <w:p w14:paraId="4AD02A48" w14:textId="77777777" w:rsidR="00E14754" w:rsidRPr="0071784C" w:rsidRDefault="00E14754" w:rsidP="00E14754">
            <w:r w:rsidRPr="0071784C">
              <w:t>In einem Versuch wird der Zusammenhang zwischen dem Trägheitsmoment und dem Radius der Scheibe untersucht. Dazu stehen verschiedene Schwungscheiben mit gleichen Höhen und Material, aber unterschiedlichen Radien zur Verfügung.</w:t>
            </w:r>
          </w:p>
          <w:p w14:paraId="2EF2D9DC" w14:textId="77777777" w:rsidR="00E14754" w:rsidRPr="0071784C" w:rsidRDefault="00E14754" w:rsidP="00E14754">
            <w:r w:rsidRPr="0071784C">
              <w:t>Es ergeben sich folgende Messwerte:</w:t>
            </w:r>
          </w:p>
        </w:tc>
        <w:tc>
          <w:tcPr>
            <w:tcW w:w="5030" w:type="dxa"/>
          </w:tcPr>
          <w:p w14:paraId="359C8E43" w14:textId="77777777" w:rsidR="00E14754" w:rsidRPr="0071784C" w:rsidRDefault="00215B7B" w:rsidP="00E14754">
            <w:r>
              <w:rPr>
                <w:noProof/>
              </w:rPr>
              <w:pict w14:anchorId="49884FC6">
                <v:shape id="Bild 255" o:spid="_x0000_i1393" type="#_x0000_t75" alt="m667" style="width:2in;height:84pt;visibility:visible">
                  <v:imagedata r:id="rId1130" o:title="m667"/>
                </v:shape>
              </w:pict>
            </w:r>
          </w:p>
        </w:tc>
      </w:tr>
    </w:tbl>
    <w:p w14:paraId="737D30BB" w14:textId="77777777" w:rsidR="00E14754" w:rsidRDefault="00E14754"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76"/>
        <w:gridCol w:w="1676"/>
        <w:gridCol w:w="1676"/>
        <w:gridCol w:w="1676"/>
        <w:gridCol w:w="1676"/>
        <w:gridCol w:w="1676"/>
      </w:tblGrid>
      <w:tr w:rsidR="00E14754" w:rsidRPr="0071784C" w14:paraId="6F2DE719" w14:textId="77777777" w:rsidTr="00E14754">
        <w:tc>
          <w:tcPr>
            <w:tcW w:w="1676" w:type="dxa"/>
          </w:tcPr>
          <w:p w14:paraId="24C3631B" w14:textId="77777777" w:rsidR="00E14754" w:rsidRPr="0071784C" w:rsidRDefault="00E14754" w:rsidP="00E14754">
            <w:r w:rsidRPr="0071784C">
              <w:t>Radius r in m</w:t>
            </w:r>
          </w:p>
        </w:tc>
        <w:tc>
          <w:tcPr>
            <w:tcW w:w="1676" w:type="dxa"/>
          </w:tcPr>
          <w:p w14:paraId="76BDCF4F" w14:textId="77777777" w:rsidR="00E14754" w:rsidRPr="0071784C" w:rsidRDefault="00E14754" w:rsidP="00E14754">
            <w:r w:rsidRPr="0071784C">
              <w:t>0,05</w:t>
            </w:r>
          </w:p>
        </w:tc>
        <w:tc>
          <w:tcPr>
            <w:tcW w:w="1676" w:type="dxa"/>
          </w:tcPr>
          <w:p w14:paraId="6AC6F4FF" w14:textId="77777777" w:rsidR="00E14754" w:rsidRPr="0071784C" w:rsidRDefault="00E14754" w:rsidP="00E14754">
            <w:r w:rsidRPr="0071784C">
              <w:t>0,07</w:t>
            </w:r>
          </w:p>
        </w:tc>
        <w:tc>
          <w:tcPr>
            <w:tcW w:w="1676" w:type="dxa"/>
          </w:tcPr>
          <w:p w14:paraId="6DB1B8AB" w14:textId="77777777" w:rsidR="00E14754" w:rsidRPr="0071784C" w:rsidRDefault="00E14754" w:rsidP="00E14754">
            <w:r w:rsidRPr="0071784C">
              <w:t>0,09</w:t>
            </w:r>
          </w:p>
        </w:tc>
        <w:tc>
          <w:tcPr>
            <w:tcW w:w="1676" w:type="dxa"/>
          </w:tcPr>
          <w:p w14:paraId="560676D3" w14:textId="77777777" w:rsidR="00E14754" w:rsidRPr="0071784C" w:rsidRDefault="00E14754" w:rsidP="00E14754">
            <w:r w:rsidRPr="0071784C">
              <w:t>0,11</w:t>
            </w:r>
          </w:p>
        </w:tc>
        <w:tc>
          <w:tcPr>
            <w:tcW w:w="1676" w:type="dxa"/>
          </w:tcPr>
          <w:p w14:paraId="51095C7C" w14:textId="77777777" w:rsidR="00E14754" w:rsidRPr="0071784C" w:rsidRDefault="00E14754" w:rsidP="00E14754">
            <w:r w:rsidRPr="0071784C">
              <w:t>0,13</w:t>
            </w:r>
          </w:p>
        </w:tc>
      </w:tr>
      <w:tr w:rsidR="00E14754" w:rsidRPr="0071784C" w14:paraId="6D66F670" w14:textId="77777777" w:rsidTr="00E14754">
        <w:tc>
          <w:tcPr>
            <w:tcW w:w="1676" w:type="dxa"/>
          </w:tcPr>
          <w:p w14:paraId="4F07930E" w14:textId="77777777" w:rsidR="00E14754" w:rsidRPr="0071784C" w:rsidRDefault="00E14754" w:rsidP="00E14754">
            <w:r w:rsidRPr="0071784C">
              <w:t>J in km m²</w:t>
            </w:r>
          </w:p>
        </w:tc>
        <w:tc>
          <w:tcPr>
            <w:tcW w:w="1676" w:type="dxa"/>
          </w:tcPr>
          <w:p w14:paraId="70A16C5B" w14:textId="77777777" w:rsidR="00E14754" w:rsidRPr="0071784C" w:rsidRDefault="00E14754" w:rsidP="00E14754">
            <w:r w:rsidRPr="0071784C">
              <w:rPr>
                <w:position w:val="-10"/>
              </w:rPr>
              <w:object w:dxaOrig="920" w:dyaOrig="360" w14:anchorId="0D6938D9">
                <v:shape id="_x0000_i1394" type="#_x0000_t75" style="width:42pt;height:24pt" o:ole="" fillcolor="window">
                  <v:imagedata r:id="rId1131" o:title=""/>
                </v:shape>
                <o:OLEObject Type="Embed" ProgID="Equation.DSMT4" ShapeID="_x0000_i1394" DrawAspect="Content" ObjectID="_1735305697" r:id="rId1132"/>
              </w:object>
            </w:r>
          </w:p>
        </w:tc>
        <w:tc>
          <w:tcPr>
            <w:tcW w:w="1676" w:type="dxa"/>
          </w:tcPr>
          <w:p w14:paraId="7BC6CAF4" w14:textId="77777777" w:rsidR="00E14754" w:rsidRPr="0071784C" w:rsidRDefault="00E14754" w:rsidP="00E14754">
            <w:r w:rsidRPr="0071784C">
              <w:rPr>
                <w:position w:val="-10"/>
              </w:rPr>
              <w:object w:dxaOrig="920" w:dyaOrig="360" w14:anchorId="18B68F1D">
                <v:shape id="_x0000_i1395" type="#_x0000_t75" style="width:42pt;height:24pt" o:ole="" fillcolor="window">
                  <v:imagedata r:id="rId1133" o:title=""/>
                </v:shape>
                <o:OLEObject Type="Embed" ProgID="Equation.DSMT4" ShapeID="_x0000_i1395" DrawAspect="Content" ObjectID="_1735305698" r:id="rId1134"/>
              </w:object>
            </w:r>
          </w:p>
        </w:tc>
        <w:tc>
          <w:tcPr>
            <w:tcW w:w="1676" w:type="dxa"/>
          </w:tcPr>
          <w:p w14:paraId="1464E210" w14:textId="77777777" w:rsidR="00E14754" w:rsidRPr="0071784C" w:rsidRDefault="00E14754" w:rsidP="00E14754">
            <w:r w:rsidRPr="0071784C">
              <w:rPr>
                <w:position w:val="-10"/>
              </w:rPr>
              <w:object w:dxaOrig="859" w:dyaOrig="360" w14:anchorId="2E9CFA71">
                <v:shape id="_x0000_i1396" type="#_x0000_t75" style="width:42pt;height:24pt" o:ole="" fillcolor="window">
                  <v:imagedata r:id="rId1135" o:title=""/>
                </v:shape>
                <o:OLEObject Type="Embed" ProgID="Equation.DSMT4" ShapeID="_x0000_i1396" DrawAspect="Content" ObjectID="_1735305699" r:id="rId1136"/>
              </w:object>
            </w:r>
          </w:p>
        </w:tc>
        <w:tc>
          <w:tcPr>
            <w:tcW w:w="1676" w:type="dxa"/>
          </w:tcPr>
          <w:p w14:paraId="7D41372E" w14:textId="77777777" w:rsidR="00E14754" w:rsidRPr="0071784C" w:rsidRDefault="00E14754" w:rsidP="00E14754">
            <w:r w:rsidRPr="0071784C">
              <w:rPr>
                <w:position w:val="-10"/>
              </w:rPr>
              <w:object w:dxaOrig="859" w:dyaOrig="360" w14:anchorId="57408FA6">
                <v:shape id="_x0000_i1397" type="#_x0000_t75" style="width:42pt;height:24pt" o:ole="" fillcolor="window">
                  <v:imagedata r:id="rId1137" o:title=""/>
                </v:shape>
                <o:OLEObject Type="Embed" ProgID="Equation.DSMT4" ShapeID="_x0000_i1397" DrawAspect="Content" ObjectID="_1735305700" r:id="rId1138"/>
              </w:object>
            </w:r>
          </w:p>
        </w:tc>
        <w:tc>
          <w:tcPr>
            <w:tcW w:w="1676" w:type="dxa"/>
          </w:tcPr>
          <w:p w14:paraId="49EEE8D4" w14:textId="77777777" w:rsidR="00E14754" w:rsidRPr="0071784C" w:rsidRDefault="00E14754" w:rsidP="00E14754">
            <w:r w:rsidRPr="0071784C">
              <w:rPr>
                <w:position w:val="-10"/>
              </w:rPr>
              <w:object w:dxaOrig="920" w:dyaOrig="360" w14:anchorId="62D3C1E6">
                <v:shape id="_x0000_i1398" type="#_x0000_t75" style="width:42pt;height:24pt" o:ole="" fillcolor="window">
                  <v:imagedata r:id="rId1139" o:title=""/>
                </v:shape>
                <o:OLEObject Type="Embed" ProgID="Equation.DSMT4" ShapeID="_x0000_i1398" DrawAspect="Content" ObjectID="_1735305701" r:id="rId1140"/>
              </w:object>
            </w:r>
          </w:p>
        </w:tc>
      </w:tr>
    </w:tbl>
    <w:p w14:paraId="22091655" w14:textId="77777777" w:rsidR="00E14754" w:rsidRDefault="00E14754" w:rsidP="00E14754"/>
    <w:p w14:paraId="51AA873B" w14:textId="77777777" w:rsidR="00E14754" w:rsidRDefault="00E14754" w:rsidP="00E14754">
      <w:pPr>
        <w:widowControl w:val="0"/>
        <w:tabs>
          <w:tab w:val="left" w:pos="8647"/>
        </w:tabs>
      </w:pPr>
      <w:r>
        <w:t>Bestimmen Sie aus den Messwerten den Zusammenhang zwischen dem Trägheitsmoment der Schwungscheibe und dem Radius.</w:t>
      </w:r>
    </w:p>
    <w:p w14:paraId="1612BFCC" w14:textId="77777777" w:rsidR="00BA359C" w:rsidRDefault="00BA359C" w:rsidP="00E14754">
      <w:pPr>
        <w:widowControl w:val="0"/>
        <w:tabs>
          <w:tab w:val="left" w:pos="8647"/>
        </w:tabs>
      </w:pPr>
    </w:p>
    <w:p w14:paraId="6854B505" w14:textId="2A65811D" w:rsidR="00BA359C" w:rsidRDefault="009B0FCC" w:rsidP="00E14754">
      <w:pPr>
        <w:widowControl w:val="0"/>
        <w:tabs>
          <w:tab w:val="left" w:pos="8647"/>
        </w:tabs>
      </w:pPr>
      <w:r>
        <w:rPr>
          <w:color w:val="FF0000"/>
        </w:rPr>
        <w:sym w:font="Symbol" w:char="F02A"/>
      </w:r>
      <w:hyperlink r:id="rId1141" w:anchor="m814" w:history="1">
        <w:r w:rsidR="00BA359C" w:rsidRPr="009B0FCC">
          <w:rPr>
            <w:rStyle w:val="Hyperlink"/>
            <w:sz w:val="22"/>
          </w:rPr>
          <w:t>814.</w:t>
        </w:r>
      </w:hyperlink>
      <w:r w:rsidR="00BA359C">
        <w:t xml:space="preserve"> Durch einen Defekt löst sich bei 72 km/h von einem PKW ein 20 kg schweres Rad und rollt allein weiter. Das Rad hat einen Durchmesser von 68 cm und ein Trägheitsmoment von 1 kgm². Die Rollreibungskraft beträgt 4% des Radgewichtes.</w:t>
      </w:r>
    </w:p>
    <w:p w14:paraId="14B17EB3" w14:textId="77777777" w:rsidR="00BA359C" w:rsidRDefault="00BA359C" w:rsidP="00E14754">
      <w:pPr>
        <w:widowControl w:val="0"/>
        <w:tabs>
          <w:tab w:val="left" w:pos="8647"/>
        </w:tabs>
      </w:pPr>
      <w:r>
        <w:t>Wie weit rollt das Rad?</w:t>
      </w:r>
    </w:p>
    <w:p w14:paraId="45906B45" w14:textId="77777777" w:rsidR="008A5AFB" w:rsidRDefault="008A5AFB" w:rsidP="00E14754">
      <w:pPr>
        <w:widowControl w:val="0"/>
        <w:tabs>
          <w:tab w:val="left" w:pos="8647"/>
        </w:tabs>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141"/>
      </w:tblGrid>
      <w:tr w:rsidR="00BB1A18" w14:paraId="76C9C69C" w14:textId="77777777" w:rsidTr="00BB1A18">
        <w:tc>
          <w:tcPr>
            <w:tcW w:w="5920" w:type="dxa"/>
          </w:tcPr>
          <w:p w14:paraId="733EEC6C" w14:textId="57932854" w:rsidR="00BB1A18" w:rsidRDefault="00215B7B" w:rsidP="00BB1A18">
            <w:pPr>
              <w:pStyle w:val="Default"/>
              <w:rPr>
                <w:sz w:val="22"/>
              </w:rPr>
            </w:pPr>
            <w:hyperlink r:id="rId1142" w:anchor="m1102" w:history="1">
              <w:r w:rsidR="00BB1A18" w:rsidRPr="004D5D31">
                <w:rPr>
                  <w:rStyle w:val="Hyperlink"/>
                  <w:sz w:val="22"/>
                </w:rPr>
                <w:t>1102.</w:t>
              </w:r>
            </w:hyperlink>
          </w:p>
          <w:p w14:paraId="5000D7CE" w14:textId="646A943C" w:rsidR="00BB1A18" w:rsidRPr="008A5AFB" w:rsidRDefault="00BB1A18" w:rsidP="00BB1A18">
            <w:pPr>
              <w:autoSpaceDE w:val="0"/>
              <w:autoSpaceDN w:val="0"/>
              <w:adjustRightInd w:val="0"/>
              <w:rPr>
                <w:snapToGrid/>
              </w:rPr>
            </w:pPr>
            <w:r w:rsidRPr="008A5AFB">
              <w:rPr>
                <w:snapToGrid/>
              </w:rPr>
              <w:t>Auf einer Kreisscheibe (Vollzylinder) mit einem Durchmesser von d = 40 cm und einer Masse von m</w:t>
            </w:r>
            <w:r w:rsidRPr="008A5AFB">
              <w:rPr>
                <w:snapToGrid/>
                <w:vertAlign w:val="subscript"/>
              </w:rPr>
              <w:t>1</w:t>
            </w:r>
            <w:r>
              <w:rPr>
                <w:snapToGrid/>
                <w:vertAlign w:val="subscript"/>
              </w:rPr>
              <w:t> </w:t>
            </w:r>
            <w:r w:rsidRPr="008A5AFB">
              <w:rPr>
                <w:snapToGrid/>
              </w:rPr>
              <w:t>=</w:t>
            </w:r>
            <w:r>
              <w:rPr>
                <w:snapToGrid/>
              </w:rPr>
              <w:t> </w:t>
            </w:r>
            <w:r w:rsidRPr="008A5AFB">
              <w:rPr>
                <w:snapToGrid/>
              </w:rPr>
              <w:t>8</w:t>
            </w:r>
            <w:r w:rsidR="00BD1DF9">
              <w:rPr>
                <w:snapToGrid/>
              </w:rPr>
              <w:t>,0</w:t>
            </w:r>
            <w:r w:rsidRPr="008A5AFB">
              <w:rPr>
                <w:snapToGrid/>
              </w:rPr>
              <w:t>kg liegt ein Würfel mit der Masse m</w:t>
            </w:r>
            <w:r w:rsidRPr="008A5AFB">
              <w:rPr>
                <w:snapToGrid/>
                <w:vertAlign w:val="subscript"/>
              </w:rPr>
              <w:t>2</w:t>
            </w:r>
            <w:r w:rsidRPr="008A5AFB">
              <w:rPr>
                <w:snapToGrid/>
              </w:rPr>
              <w:t xml:space="preserve"> = 20g. Seine Entfernung vom Mittelpunkt der Scheibe beträgt 10cm. Die Kreisscheibe wird gleichmäßig um ihre Symmetrieachse in Rotation versetzt. </w:t>
            </w:r>
          </w:p>
          <w:p w14:paraId="4B63DB51" w14:textId="77777777" w:rsidR="00BB1A18" w:rsidRPr="008A5AFB" w:rsidRDefault="00BB1A18" w:rsidP="00BB1A18">
            <w:pPr>
              <w:autoSpaceDE w:val="0"/>
              <w:autoSpaceDN w:val="0"/>
              <w:adjustRightInd w:val="0"/>
              <w:rPr>
                <w:snapToGrid/>
              </w:rPr>
            </w:pPr>
            <w:r w:rsidRPr="008A5AFB">
              <w:rPr>
                <w:b/>
                <w:snapToGrid/>
              </w:rPr>
              <w:t>a)</w:t>
            </w:r>
            <w:r w:rsidRPr="008A5AFB">
              <w:rPr>
                <w:snapToGrid/>
              </w:rPr>
              <w:t xml:space="preserve"> Welche Drehzahl muss die Scheibe erreichen, damit der Würfel bei einer Reibungszahl von μ = 0,1 zu gleiten beginnt? (von einer Schwerpunktsverschiebung durch m</w:t>
            </w:r>
            <w:r w:rsidRPr="004D5D31">
              <w:rPr>
                <w:snapToGrid/>
                <w:vertAlign w:val="subscript"/>
              </w:rPr>
              <w:t>2</w:t>
            </w:r>
            <w:r w:rsidRPr="008A5AFB">
              <w:rPr>
                <w:snapToGrid/>
              </w:rPr>
              <w:t xml:space="preserve"> wird abgesehen!) </w:t>
            </w:r>
          </w:p>
          <w:p w14:paraId="50E19854" w14:textId="77777777" w:rsidR="00BB1A18" w:rsidRPr="008A5AFB" w:rsidRDefault="00BB1A18" w:rsidP="00BB1A18">
            <w:pPr>
              <w:autoSpaceDE w:val="0"/>
              <w:autoSpaceDN w:val="0"/>
              <w:adjustRightInd w:val="0"/>
              <w:rPr>
                <w:snapToGrid/>
              </w:rPr>
            </w:pPr>
            <w:r w:rsidRPr="008A5AFB">
              <w:rPr>
                <w:b/>
                <w:snapToGrid/>
              </w:rPr>
              <w:t>b)</w:t>
            </w:r>
            <w:r w:rsidRPr="008A5AFB">
              <w:rPr>
                <w:snapToGrid/>
              </w:rPr>
              <w:t xml:space="preserve"> Wie lange muss die am Umfang der Scheibe angreifende konstante Kraft von 0,1 N wirken, um diese Drehzahl zu erreichen? </w:t>
            </w:r>
          </w:p>
          <w:p w14:paraId="799DA98D" w14:textId="77777777" w:rsidR="00BB1A18" w:rsidRPr="008A5AFB" w:rsidRDefault="00BB1A18" w:rsidP="00BB1A18">
            <w:pPr>
              <w:widowControl w:val="0"/>
              <w:tabs>
                <w:tab w:val="left" w:pos="8647"/>
              </w:tabs>
            </w:pPr>
            <w:r w:rsidRPr="008A5AFB">
              <w:rPr>
                <w:b/>
                <w:snapToGrid/>
              </w:rPr>
              <w:t>c)</w:t>
            </w:r>
            <w:r w:rsidRPr="008A5AFB">
              <w:rPr>
                <w:snapToGrid/>
              </w:rPr>
              <w:t xml:space="preserve"> Wie viele Umdrehungen wurden in dieser Zeit ausgeführt?</w:t>
            </w:r>
          </w:p>
          <w:p w14:paraId="6D806158" w14:textId="77777777" w:rsidR="00BB1A18" w:rsidRDefault="00BB1A18" w:rsidP="00E14754">
            <w:pPr>
              <w:widowControl w:val="0"/>
              <w:tabs>
                <w:tab w:val="left" w:pos="8647"/>
              </w:tabs>
            </w:pPr>
          </w:p>
        </w:tc>
        <w:tc>
          <w:tcPr>
            <w:tcW w:w="4141" w:type="dxa"/>
          </w:tcPr>
          <w:p w14:paraId="3B63EE20" w14:textId="031F24F7" w:rsidR="00BB1A18" w:rsidRDefault="00BB1A18" w:rsidP="00E14754">
            <w:pPr>
              <w:widowControl w:val="0"/>
              <w:tabs>
                <w:tab w:val="left" w:pos="8647"/>
              </w:tabs>
            </w:pPr>
          </w:p>
          <w:p w14:paraId="03B306DD" w14:textId="5CD9C775" w:rsidR="00BB1A18" w:rsidRDefault="00BB1A18" w:rsidP="00E14754">
            <w:pPr>
              <w:widowControl w:val="0"/>
              <w:tabs>
                <w:tab w:val="left" w:pos="8647"/>
              </w:tabs>
            </w:pPr>
            <w:r>
              <w:rPr>
                <w:noProof/>
                <w:snapToGrid/>
              </w:rPr>
              <w:drawing>
                <wp:anchor distT="0" distB="0" distL="114300" distR="114300" simplePos="0" relativeHeight="251658752" behindDoc="1" locked="0" layoutInCell="1" allowOverlap="1" wp14:anchorId="69334160" wp14:editId="50CC983E">
                  <wp:simplePos x="0" y="0"/>
                  <wp:positionH relativeFrom="column">
                    <wp:posOffset>210185</wp:posOffset>
                  </wp:positionH>
                  <wp:positionV relativeFrom="paragraph">
                    <wp:posOffset>136525</wp:posOffset>
                  </wp:positionV>
                  <wp:extent cx="2246376" cy="1170432"/>
                  <wp:effectExtent l="0" t="0" r="0" b="0"/>
                  <wp:wrapTight wrapText="bothSides">
                    <wp:wrapPolygon edited="0">
                      <wp:start x="0" y="0"/>
                      <wp:lineTo x="0" y="21096"/>
                      <wp:lineTo x="21435" y="21096"/>
                      <wp:lineTo x="21435"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1102_1.jpg"/>
                          <pic:cNvPicPr/>
                        </pic:nvPicPr>
                        <pic:blipFill>
                          <a:blip r:embed="rId1143" cstate="print">
                            <a:extLst>
                              <a:ext uri="{28A0092B-C50C-407E-A947-70E740481C1C}">
                                <a14:useLocalDpi xmlns:a14="http://schemas.microsoft.com/office/drawing/2010/main" val="0"/>
                              </a:ext>
                            </a:extLst>
                          </a:blip>
                          <a:stretch>
                            <a:fillRect/>
                          </a:stretch>
                        </pic:blipFill>
                        <pic:spPr>
                          <a:xfrm>
                            <a:off x="0" y="0"/>
                            <a:ext cx="2246376" cy="1170432"/>
                          </a:xfrm>
                          <a:prstGeom prst="rect">
                            <a:avLst/>
                          </a:prstGeom>
                        </pic:spPr>
                      </pic:pic>
                    </a:graphicData>
                  </a:graphic>
                </wp:anchor>
              </w:drawing>
            </w:r>
          </w:p>
          <w:p w14:paraId="71236AEC" w14:textId="7F3489B8" w:rsidR="00BB1A18" w:rsidRDefault="00BB1A18" w:rsidP="00E14754">
            <w:pPr>
              <w:widowControl w:val="0"/>
              <w:tabs>
                <w:tab w:val="left" w:pos="8647"/>
              </w:tabs>
            </w:pPr>
          </w:p>
        </w:tc>
      </w:tr>
    </w:tbl>
    <w:p w14:paraId="66E05480" w14:textId="77777777" w:rsidR="00BB1A18" w:rsidRDefault="00BB1A18" w:rsidP="00E14754">
      <w:pPr>
        <w:widowControl w:val="0"/>
        <w:tabs>
          <w:tab w:val="left" w:pos="8647"/>
        </w:tabs>
      </w:pPr>
    </w:p>
    <w:p w14:paraId="7856527F" w14:textId="77777777" w:rsidR="00E14754" w:rsidRPr="008A5AFB" w:rsidRDefault="00E14754" w:rsidP="00E14754">
      <w:pPr>
        <w:widowControl w:val="0"/>
        <w:tabs>
          <w:tab w:val="left" w:pos="8647"/>
        </w:tabs>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DD35215" w14:textId="77777777" w:rsidTr="00E14754">
        <w:trPr>
          <w:trHeight w:val="397"/>
        </w:trPr>
        <w:tc>
          <w:tcPr>
            <w:tcW w:w="5030" w:type="dxa"/>
            <w:vAlign w:val="center"/>
          </w:tcPr>
          <w:p w14:paraId="22A7B831" w14:textId="77777777" w:rsidR="00E14754" w:rsidRPr="0071784C" w:rsidRDefault="00E14754" w:rsidP="00AD5758">
            <w:pPr>
              <w:pStyle w:val="berschrift4"/>
            </w:pPr>
            <w:bookmarkStart w:id="1875" w:name="t10"/>
            <w:bookmarkEnd w:id="1875"/>
            <w:r w:rsidRPr="0071784C">
              <w:t>Gravitation, Keplersche Gesetze</w:t>
            </w:r>
          </w:p>
        </w:tc>
        <w:tc>
          <w:tcPr>
            <w:tcW w:w="5030" w:type="dxa"/>
            <w:vAlign w:val="center"/>
          </w:tcPr>
          <w:p w14:paraId="1751F291" w14:textId="77777777" w:rsidR="00E14754" w:rsidRDefault="00215B7B" w:rsidP="00E14754">
            <w:pPr>
              <w:widowControl w:val="0"/>
              <w:jc w:val="center"/>
              <w:rPr>
                <w:rStyle w:val="Hyperlink"/>
                <w:sz w:val="22"/>
              </w:rPr>
            </w:pPr>
            <w:hyperlink w:anchor="t0" w:history="1">
              <w:r w:rsidR="00E14754">
                <w:rPr>
                  <w:rStyle w:val="Hyperlink"/>
                  <w:sz w:val="22"/>
                </w:rPr>
                <w:t>(zu</w:t>
              </w:r>
              <w:bookmarkStart w:id="1876" w:name="_Hlt496414066"/>
              <w:r w:rsidR="00E14754">
                <w:rPr>
                  <w:rStyle w:val="Hyperlink"/>
                  <w:sz w:val="22"/>
                </w:rPr>
                <w:t>m</w:t>
              </w:r>
              <w:bookmarkEnd w:id="1876"/>
              <w:r w:rsidR="00E14754">
                <w:rPr>
                  <w:rStyle w:val="Hyperlink"/>
                  <w:sz w:val="22"/>
                </w:rPr>
                <w:t xml:space="preserve"> </w:t>
              </w:r>
              <w:bookmarkStart w:id="1877" w:name="_Hlt513361846"/>
              <w:r w:rsidR="00E14754">
                <w:rPr>
                  <w:rStyle w:val="Hyperlink"/>
                  <w:sz w:val="22"/>
                </w:rPr>
                <w:t>I</w:t>
              </w:r>
              <w:bookmarkStart w:id="1878" w:name="_Hlt513361840"/>
              <w:bookmarkEnd w:id="1877"/>
              <w:r w:rsidR="00E14754">
                <w:rPr>
                  <w:rStyle w:val="Hyperlink"/>
                  <w:sz w:val="22"/>
                </w:rPr>
                <w:t>n</w:t>
              </w:r>
              <w:bookmarkStart w:id="1879" w:name="_Hlt124072021"/>
              <w:bookmarkEnd w:id="1878"/>
              <w:r w:rsidR="00E14754">
                <w:rPr>
                  <w:rStyle w:val="Hyperlink"/>
                  <w:sz w:val="22"/>
                </w:rPr>
                <w:t>h</w:t>
              </w:r>
              <w:bookmarkStart w:id="1880" w:name="_Hlt495678761"/>
              <w:bookmarkEnd w:id="1879"/>
              <w:r w:rsidR="00E14754">
                <w:rPr>
                  <w:rStyle w:val="Hyperlink"/>
                  <w:sz w:val="22"/>
                </w:rPr>
                <w:t>a</w:t>
              </w:r>
              <w:bookmarkEnd w:id="1880"/>
              <w:r w:rsidR="00E14754">
                <w:rPr>
                  <w:rStyle w:val="Hyperlink"/>
                  <w:sz w:val="22"/>
                </w:rPr>
                <w:t>l</w:t>
              </w:r>
              <w:bookmarkStart w:id="1881" w:name="_Hlt512039628"/>
              <w:r w:rsidR="00E14754">
                <w:rPr>
                  <w:rStyle w:val="Hyperlink"/>
                  <w:sz w:val="22"/>
                </w:rPr>
                <w:t>t</w:t>
              </w:r>
              <w:bookmarkStart w:id="1882" w:name="_Hlt495677328"/>
              <w:bookmarkEnd w:id="1881"/>
              <w:r w:rsidR="00E14754">
                <w:rPr>
                  <w:rStyle w:val="Hyperlink"/>
                  <w:sz w:val="22"/>
                </w:rPr>
                <w:t>s</w:t>
              </w:r>
              <w:bookmarkStart w:id="1883" w:name="_Hlt6118578"/>
              <w:bookmarkEnd w:id="1882"/>
              <w:r w:rsidR="00E14754">
                <w:rPr>
                  <w:rStyle w:val="Hyperlink"/>
                  <w:sz w:val="22"/>
                </w:rPr>
                <w:t>v</w:t>
              </w:r>
              <w:bookmarkStart w:id="1884" w:name="_Hlt531356274"/>
              <w:bookmarkEnd w:id="1883"/>
              <w:r w:rsidR="00E14754">
                <w:rPr>
                  <w:rStyle w:val="Hyperlink"/>
                  <w:sz w:val="22"/>
                </w:rPr>
                <w:t>e</w:t>
              </w:r>
              <w:bookmarkStart w:id="1885" w:name="_Hlt521888209"/>
              <w:bookmarkEnd w:id="1884"/>
              <w:r w:rsidR="00E14754">
                <w:rPr>
                  <w:rStyle w:val="Hyperlink"/>
                  <w:sz w:val="22"/>
                </w:rPr>
                <w:t>r</w:t>
              </w:r>
              <w:bookmarkEnd w:id="1885"/>
              <w:r w:rsidR="00E14754">
                <w:rPr>
                  <w:rStyle w:val="Hyperlink"/>
                  <w:sz w:val="22"/>
                </w:rPr>
                <w:t>zeichnis )</w:t>
              </w:r>
            </w:hyperlink>
          </w:p>
        </w:tc>
      </w:tr>
      <w:tr w:rsidR="00E14754" w:rsidRPr="0071784C" w14:paraId="0CAB0D5B" w14:textId="77777777" w:rsidTr="00E14754">
        <w:trPr>
          <w:trHeight w:val="397"/>
        </w:trPr>
        <w:tc>
          <w:tcPr>
            <w:tcW w:w="10060" w:type="dxa"/>
            <w:gridSpan w:val="2"/>
            <w:vAlign w:val="center"/>
          </w:tcPr>
          <w:p w14:paraId="6F00CC50" w14:textId="1316EDCF" w:rsidR="00E14754" w:rsidRDefault="00215B7B" w:rsidP="00E14754">
            <w:pPr>
              <w:widowControl w:val="0"/>
              <w:jc w:val="center"/>
              <w:rPr>
                <w:rStyle w:val="Hyperlink"/>
                <w:sz w:val="22"/>
              </w:rPr>
            </w:pPr>
            <w:hyperlink r:id="rId1144" w:anchor="gravitation" w:history="1">
              <w:r w:rsidR="00E14754" w:rsidRPr="00DC0B7D">
                <w:rPr>
                  <w:rStyle w:val="Hyperlink"/>
                  <w:sz w:val="22"/>
                </w:rPr>
                <w:t>Formeln zum Thema</w:t>
              </w:r>
            </w:hyperlink>
          </w:p>
        </w:tc>
      </w:tr>
    </w:tbl>
    <w:p w14:paraId="192C0BF1" w14:textId="77777777" w:rsidR="00E14754" w:rsidRDefault="00E14754" w:rsidP="00E14754">
      <w:pPr>
        <w:widowControl w:val="0"/>
      </w:pPr>
    </w:p>
    <w:p w14:paraId="49D2D2A6" w14:textId="71ADE17B" w:rsidR="00E14754" w:rsidRDefault="00215B7B" w:rsidP="00E14754">
      <w:pPr>
        <w:widowControl w:val="0"/>
      </w:pPr>
      <w:hyperlink r:id="rId1145" w:anchor="m141" w:history="1">
        <w:r w:rsidR="00E14754">
          <w:rPr>
            <w:rStyle w:val="Hyperlink"/>
            <w:sz w:val="22"/>
          </w:rPr>
          <w:t>1</w:t>
        </w:r>
        <w:bookmarkStart w:id="1886" w:name="_Hlt63384089"/>
        <w:bookmarkStart w:id="1887" w:name="_Hlt496412964"/>
        <w:bookmarkEnd w:id="1886"/>
        <w:r w:rsidR="00E14754">
          <w:rPr>
            <w:rStyle w:val="Hyperlink"/>
            <w:sz w:val="22"/>
          </w:rPr>
          <w:t>4</w:t>
        </w:r>
        <w:bookmarkStart w:id="1888" w:name="_Hlt65978651"/>
        <w:bookmarkEnd w:id="1887"/>
        <w:r w:rsidR="00E14754">
          <w:rPr>
            <w:rStyle w:val="Hyperlink"/>
            <w:sz w:val="22"/>
          </w:rPr>
          <w:t>1</w:t>
        </w:r>
        <w:bookmarkEnd w:id="1888"/>
        <w:r w:rsidR="00E14754">
          <w:rPr>
            <w:rStyle w:val="Hyperlink"/>
            <w:sz w:val="22"/>
          </w:rPr>
          <w:t>.</w:t>
        </w:r>
      </w:hyperlink>
      <w:r w:rsidR="00E14754">
        <w:t xml:space="preserve"> Berechnen Sie die Konstante aus dem 3. Keplerschen Gesetz für das System Erde-Mond. (Umlaufdauer T des Mondes: 27,3 Tage, mittlerer Mondabstand zur Erde: 384 000 km)</w:t>
      </w:r>
      <w:r w:rsidR="00E14754">
        <w:br/>
      </w:r>
      <w:r w:rsidR="00E14754">
        <w:sym w:font="Symbol" w:char="F02A"/>
      </w:r>
      <w:r w:rsidR="00E14754">
        <w:sym w:font="Symbol" w:char="F02A"/>
      </w:r>
    </w:p>
    <w:bookmarkStart w:id="1889" w:name="_Hlt496412967"/>
    <w:p w14:paraId="37E809B0" w14:textId="48B1A47C" w:rsidR="00E14754" w:rsidRDefault="00E14754" w:rsidP="00E14754">
      <w:pPr>
        <w:widowControl w:val="0"/>
      </w:pPr>
      <w:r>
        <w:fldChar w:fldCharType="begin"/>
      </w:r>
      <w:r w:rsidR="00626526">
        <w:instrText>HYPERLINK "lsgmech.docx" \l "m142"</w:instrText>
      </w:r>
      <w:r>
        <w:fldChar w:fldCharType="separate"/>
      </w:r>
      <w:r>
        <w:rPr>
          <w:rStyle w:val="Hyperlink"/>
          <w:sz w:val="22"/>
        </w:rPr>
        <w:t>1</w:t>
      </w:r>
      <w:bookmarkStart w:id="1890" w:name="_Hlt71520195"/>
      <w:r>
        <w:rPr>
          <w:rStyle w:val="Hyperlink"/>
          <w:sz w:val="22"/>
        </w:rPr>
        <w:t>4</w:t>
      </w:r>
      <w:bookmarkEnd w:id="1890"/>
      <w:r>
        <w:rPr>
          <w:rStyle w:val="Hyperlink"/>
          <w:sz w:val="22"/>
        </w:rPr>
        <w:t>2.</w:t>
      </w:r>
      <w:r>
        <w:fldChar w:fldCharType="end"/>
      </w:r>
      <w:bookmarkEnd w:id="1889"/>
      <w:r>
        <w:t xml:space="preserve"> Betrachtet man das System Erde-Sonne, erhält man für die Konstante c aus dem 3. Keplerschen Gesetz: c = 2,95·10</w:t>
      </w:r>
      <w:r>
        <w:rPr>
          <w:vertAlign w:val="superscript"/>
        </w:rPr>
        <w:t>-19</w:t>
      </w:r>
      <w:r>
        <w:t xml:space="preserve"> s²/m³. Bestimmen Sie daraus die Umlaufdauer der Planeten Merkur (Abstand 0,39 AE), Venus (Abstand 0,72 AE) und Mars (Abstand 1,52 AE) in Tagen</w:t>
      </w:r>
      <w:proofErr w:type="gramStart"/>
      <w:r>
        <w:t>.(</w:t>
      </w:r>
      <w:proofErr w:type="gramEnd"/>
      <w:r>
        <w:t>Abstand Erde-Sonne = 1 AE = 150 Mill. km)</w:t>
      </w:r>
      <w:r>
        <w:br/>
      </w:r>
      <w:r>
        <w:sym w:font="Symbol" w:char="F02A"/>
      </w:r>
      <w:r>
        <w:sym w:font="Symbol" w:char="F02A"/>
      </w:r>
    </w:p>
    <w:p w14:paraId="5BC8878B" w14:textId="36B0303C" w:rsidR="00E14754" w:rsidRDefault="00E14754" w:rsidP="00E14754">
      <w:pPr>
        <w:widowControl w:val="0"/>
      </w:pPr>
      <w:bookmarkStart w:id="1891" w:name="_Hlt1650769"/>
      <w:bookmarkEnd w:id="1891"/>
      <w:r>
        <w:rPr>
          <w:color w:val="FF0000"/>
        </w:rPr>
        <w:sym w:font="Symbol" w:char="F02A"/>
      </w:r>
      <w:hyperlink r:id="rId1146" w:anchor="m143" w:history="1">
        <w:r>
          <w:rPr>
            <w:rStyle w:val="Hyperlink"/>
            <w:sz w:val="22"/>
          </w:rPr>
          <w:t>1</w:t>
        </w:r>
        <w:bookmarkStart w:id="1892" w:name="_Hlt16913005"/>
        <w:bookmarkStart w:id="1893" w:name="_Hlt496412970"/>
        <w:bookmarkEnd w:id="1892"/>
        <w:r>
          <w:rPr>
            <w:rStyle w:val="Hyperlink"/>
            <w:sz w:val="22"/>
          </w:rPr>
          <w:t>4</w:t>
        </w:r>
        <w:bookmarkStart w:id="1894" w:name="_Hlt16864658"/>
        <w:bookmarkStart w:id="1895" w:name="_Hlt16863824"/>
        <w:bookmarkEnd w:id="1893"/>
        <w:bookmarkEnd w:id="1894"/>
        <w:r>
          <w:rPr>
            <w:rStyle w:val="Hyperlink"/>
            <w:sz w:val="22"/>
          </w:rPr>
          <w:t>3</w:t>
        </w:r>
        <w:bookmarkEnd w:id="1895"/>
        <w:r>
          <w:rPr>
            <w:rStyle w:val="Hyperlink"/>
            <w:sz w:val="22"/>
          </w:rPr>
          <w:t>.</w:t>
        </w:r>
      </w:hyperlink>
      <w:r>
        <w:t xml:space="preserve"> Bestimmen Sie mit Hilfe des Systems Erde-Sonne (Umlaufdauer T = 1 a, Abstand a = 1 AE = 150 Mill. km) den Abstand des Planeten Saturn in AE, wenn dieser 29,5 Jahre für einen Umlauf benötigt.</w:t>
      </w:r>
      <w:r>
        <w:br/>
      </w:r>
      <w:r>
        <w:sym w:font="Symbol" w:char="F02A"/>
      </w:r>
      <w:r>
        <w:sym w:font="Symbol" w:char="F02A"/>
      </w:r>
    </w:p>
    <w:p w14:paraId="3704BAD6" w14:textId="20372DB7" w:rsidR="00E14754" w:rsidRDefault="00215B7B" w:rsidP="00E14754">
      <w:pPr>
        <w:widowControl w:val="0"/>
      </w:pPr>
      <w:hyperlink r:id="rId1147" w:anchor="m144" w:history="1">
        <w:r w:rsidR="00E14754">
          <w:rPr>
            <w:rStyle w:val="Hyperlink"/>
            <w:sz w:val="22"/>
          </w:rPr>
          <w:t>1</w:t>
        </w:r>
        <w:bookmarkStart w:id="1896" w:name="_Hlt496412972"/>
        <w:r w:rsidR="00E14754">
          <w:rPr>
            <w:rStyle w:val="Hyperlink"/>
            <w:sz w:val="22"/>
          </w:rPr>
          <w:t>4</w:t>
        </w:r>
        <w:bookmarkEnd w:id="1896"/>
        <w:r w:rsidR="00E14754">
          <w:rPr>
            <w:rStyle w:val="Hyperlink"/>
            <w:sz w:val="22"/>
          </w:rPr>
          <w:t>4.</w:t>
        </w:r>
      </w:hyperlink>
      <w:r w:rsidR="00E14754">
        <w:t xml:space="preserve"> In welchem Abstand zur Sonne müsste ein Himmelskörper diese umkreisen, wenn seine Umlaufdauer 2,0 Jahre betragen würde?</w:t>
      </w:r>
      <w:r w:rsidR="00FF5234">
        <w:t xml:space="preserve"> </w:t>
      </w:r>
      <w:r w:rsidR="00E14754">
        <w:t>(1 AE = 150 Mill. km = Abstand Erde-Sonne)</w:t>
      </w:r>
      <w:r w:rsidR="00E14754">
        <w:br/>
      </w:r>
      <w:r w:rsidR="00E14754">
        <w:sym w:font="Symbol" w:char="F02A"/>
      </w:r>
      <w:r w:rsidR="00E14754">
        <w:sym w:font="Symbol" w:char="F02A"/>
      </w:r>
    </w:p>
    <w:p w14:paraId="4B806754" w14:textId="7FE176A1" w:rsidR="00E14754" w:rsidRDefault="00E14754" w:rsidP="00E14754">
      <w:pPr>
        <w:widowControl w:val="0"/>
      </w:pPr>
      <w:r>
        <w:rPr>
          <w:color w:val="FF0000"/>
        </w:rPr>
        <w:sym w:font="Symbol" w:char="F02A"/>
      </w:r>
      <w:hyperlink r:id="rId1148" w:anchor="m145" w:history="1">
        <w:r>
          <w:rPr>
            <w:rStyle w:val="Hyperlink"/>
            <w:sz w:val="22"/>
          </w:rPr>
          <w:t>1</w:t>
        </w:r>
        <w:bookmarkStart w:id="1897" w:name="_Hlt496412975"/>
        <w:r>
          <w:rPr>
            <w:rStyle w:val="Hyperlink"/>
            <w:sz w:val="22"/>
          </w:rPr>
          <w:t>4</w:t>
        </w:r>
        <w:bookmarkEnd w:id="1897"/>
        <w:r>
          <w:rPr>
            <w:rStyle w:val="Hyperlink"/>
            <w:sz w:val="22"/>
          </w:rPr>
          <w:t>5.</w:t>
        </w:r>
      </w:hyperlink>
      <w:r>
        <w:t xml:space="preserve"> Eine Person besitzt eine Masse von 75 kg. Der Erdradius beträgt 6370 km, die Erdbeschleunigung wird an der Erdoberfläche mit 9,81 m/s² bestimmt. Bestimmen Sie daraus mit Hilfe des Gravitationsgesetzes die Masse der Erde. (Achten Sie beim Ergebnis auf die Zehnerpotenz)</w:t>
      </w:r>
      <w:r>
        <w:br/>
      </w:r>
      <w:r>
        <w:sym w:font="Symbol" w:char="F02A"/>
      </w:r>
      <w:r>
        <w:sym w:font="Symbol" w:char="F02A"/>
      </w:r>
    </w:p>
    <w:p w14:paraId="1808D537" w14:textId="079104B0" w:rsidR="00E14754" w:rsidRDefault="00215B7B" w:rsidP="00E14754">
      <w:pPr>
        <w:widowControl w:val="0"/>
      </w:pPr>
      <w:hyperlink r:id="rId1149" w:anchor="m146" w:history="1">
        <w:r w:rsidR="00E14754">
          <w:rPr>
            <w:rStyle w:val="Hyperlink"/>
            <w:sz w:val="22"/>
          </w:rPr>
          <w:t>1</w:t>
        </w:r>
        <w:bookmarkStart w:id="1898" w:name="_Hlt496412977"/>
        <w:r w:rsidR="00E14754">
          <w:rPr>
            <w:rStyle w:val="Hyperlink"/>
            <w:sz w:val="22"/>
          </w:rPr>
          <w:t>4</w:t>
        </w:r>
        <w:bookmarkEnd w:id="1898"/>
        <w:r w:rsidR="00E14754">
          <w:rPr>
            <w:rStyle w:val="Hyperlink"/>
            <w:sz w:val="22"/>
          </w:rPr>
          <w:t>6.</w:t>
        </w:r>
      </w:hyperlink>
      <w:r w:rsidR="00E14754">
        <w:t xml:space="preserve"> Eine Person besitzt (inklusive Ausrüstung) eine Masse von 140 kg. Die Schwerebeschleunigung g auf dem Mond beträgt 1,62 m/s², der Monddurchmesser ist das 0,273fache des Erddurchmessers, wobei der Erdradius 6370 km ist. Bestimmen Sie daraus die Masse des Mondes. </w:t>
      </w:r>
      <w:r w:rsidR="00E14754">
        <w:br/>
      </w:r>
      <w:r w:rsidR="00E14754">
        <w:sym w:font="Symbol" w:char="F02A"/>
      </w:r>
      <w:r w:rsidR="00E14754">
        <w:sym w:font="Symbol" w:char="F02A"/>
      </w:r>
      <w:r w:rsidR="00E14754">
        <w:sym w:font="Symbol" w:char="F02A"/>
      </w:r>
    </w:p>
    <w:p w14:paraId="25E84E56" w14:textId="616D93B3" w:rsidR="00E14754" w:rsidRDefault="00E14754" w:rsidP="00E14754">
      <w:pPr>
        <w:widowControl w:val="0"/>
      </w:pPr>
      <w:r>
        <w:rPr>
          <w:color w:val="FF0000"/>
        </w:rPr>
        <w:sym w:font="Symbol" w:char="F02A"/>
      </w:r>
      <w:hyperlink r:id="rId1150" w:anchor="m147" w:history="1">
        <w:r>
          <w:rPr>
            <w:rStyle w:val="Hyperlink"/>
            <w:sz w:val="22"/>
          </w:rPr>
          <w:t>1</w:t>
        </w:r>
        <w:bookmarkStart w:id="1899" w:name="_Hlt144258071"/>
        <w:bookmarkStart w:id="1900" w:name="_Hlt496412980"/>
        <w:bookmarkEnd w:id="1899"/>
        <w:r>
          <w:rPr>
            <w:rStyle w:val="Hyperlink"/>
            <w:sz w:val="22"/>
          </w:rPr>
          <w:t>4</w:t>
        </w:r>
        <w:bookmarkEnd w:id="1900"/>
        <w:r>
          <w:rPr>
            <w:rStyle w:val="Hyperlink"/>
            <w:sz w:val="22"/>
          </w:rPr>
          <w:t>7.</w:t>
        </w:r>
      </w:hyperlink>
      <w:r>
        <w:t xml:space="preserve"> Die Umlaufdauer des Mondes um die Erde beträgt 27,3 Tage. Bestimmen Sie den mittleren Mondabstand r zur Erde, wenn die Erdmasse mit M = 6·10</w:t>
      </w:r>
      <w:r>
        <w:rPr>
          <w:position w:val="6"/>
          <w:vertAlign w:val="superscript"/>
        </w:rPr>
        <w:t>24</w:t>
      </w:r>
      <w:r>
        <w:t xml:space="preserve"> kg angenommen wird.</w:t>
      </w:r>
      <w:r>
        <w:br/>
      </w:r>
      <w:r>
        <w:sym w:font="Symbol" w:char="F02A"/>
      </w:r>
      <w:r>
        <w:sym w:font="Symbol" w:char="F02A"/>
      </w:r>
    </w:p>
    <w:p w14:paraId="5C120B4A" w14:textId="43C829F8" w:rsidR="00E14754" w:rsidRDefault="00E14754" w:rsidP="00E14754">
      <w:pPr>
        <w:widowControl w:val="0"/>
      </w:pPr>
      <w:r>
        <w:rPr>
          <w:color w:val="FF0000"/>
        </w:rPr>
        <w:sym w:font="Symbol" w:char="F02A"/>
      </w:r>
      <w:hyperlink r:id="rId1151" w:anchor="m148" w:history="1">
        <w:r>
          <w:rPr>
            <w:rStyle w:val="Hyperlink"/>
            <w:sz w:val="22"/>
          </w:rPr>
          <w:t>14</w:t>
        </w:r>
        <w:bookmarkStart w:id="1901" w:name="_Hlt496412982"/>
        <w:r>
          <w:rPr>
            <w:rStyle w:val="Hyperlink"/>
            <w:sz w:val="22"/>
          </w:rPr>
          <w:t>8</w:t>
        </w:r>
        <w:bookmarkEnd w:id="1901"/>
        <w:r>
          <w:rPr>
            <w:rStyle w:val="Hyperlink"/>
            <w:sz w:val="22"/>
          </w:rPr>
          <w:t>.</w:t>
        </w:r>
      </w:hyperlink>
      <w:r>
        <w:t xml:space="preserve"> Die Umlaufdauer der Erde um die Sonne beträgt 1 Jahr = 365,25 d. Der Erdabstand r ist 1 AE = 150 Mill. km. Bestimmen Sie daraus die Sonnenmasse M und geben Sie das Verhältnis Sonnenmasse M zur Erdmasse m an. (Erdmasse m = 6·10</w:t>
      </w:r>
      <w:r>
        <w:rPr>
          <w:position w:val="6"/>
          <w:vertAlign w:val="superscript"/>
        </w:rPr>
        <w:t>24</w:t>
      </w:r>
      <w:r>
        <w:t xml:space="preserve"> kg)</w:t>
      </w:r>
      <w:r>
        <w:br/>
      </w:r>
      <w:r>
        <w:sym w:font="Symbol" w:char="F02A"/>
      </w:r>
      <w:r>
        <w:sym w:font="Symbol" w:char="F02A"/>
      </w:r>
    </w:p>
    <w:p w14:paraId="3B47EBC0" w14:textId="70FEF72B" w:rsidR="00E14754" w:rsidRDefault="00E14754" w:rsidP="00E14754">
      <w:pPr>
        <w:widowControl w:val="0"/>
      </w:pPr>
      <w:r>
        <w:rPr>
          <w:color w:val="FF0000"/>
        </w:rPr>
        <w:sym w:font="Symbol" w:char="F02A"/>
      </w:r>
      <w:hyperlink r:id="rId1152" w:anchor="m149" w:history="1">
        <w:r>
          <w:rPr>
            <w:rStyle w:val="Hyperlink"/>
            <w:sz w:val="22"/>
          </w:rPr>
          <w:t>1</w:t>
        </w:r>
        <w:bookmarkStart w:id="1902" w:name="_Hlt496412990"/>
        <w:r>
          <w:rPr>
            <w:rStyle w:val="Hyperlink"/>
            <w:sz w:val="22"/>
          </w:rPr>
          <w:t>4</w:t>
        </w:r>
        <w:bookmarkStart w:id="1903" w:name="_Hlt496412986"/>
        <w:bookmarkEnd w:id="1902"/>
        <w:r>
          <w:rPr>
            <w:rStyle w:val="Hyperlink"/>
            <w:sz w:val="22"/>
          </w:rPr>
          <w:t>9</w:t>
        </w:r>
        <w:bookmarkEnd w:id="1903"/>
        <w:r>
          <w:rPr>
            <w:rStyle w:val="Hyperlink"/>
            <w:sz w:val="22"/>
          </w:rPr>
          <w:t>.</w:t>
        </w:r>
      </w:hyperlink>
      <w:r>
        <w:t xml:space="preserve"> Welche Geschwindigkeit muss eine Rakete besitzen, die die Erde in einer Höhe von 2000 km zur Erdoberfläche umkreist? (Erdmasse M = 6·10</w:t>
      </w:r>
      <w:r>
        <w:rPr>
          <w:position w:val="6"/>
          <w:vertAlign w:val="superscript"/>
        </w:rPr>
        <w:t>24</w:t>
      </w:r>
      <w:r>
        <w:t xml:space="preserve"> kg) </w:t>
      </w:r>
      <w:r>
        <w:br/>
      </w:r>
      <w:r>
        <w:sym w:font="Symbol" w:char="F02A"/>
      </w:r>
      <w:r>
        <w:sym w:font="Symbol" w:char="F02A"/>
      </w:r>
    </w:p>
    <w:p w14:paraId="512C04BB" w14:textId="005D11EE" w:rsidR="00E14754" w:rsidRDefault="00E14754" w:rsidP="00E14754">
      <w:pPr>
        <w:widowControl w:val="0"/>
      </w:pPr>
      <w:r>
        <w:rPr>
          <w:color w:val="FF0000"/>
        </w:rPr>
        <w:sym w:font="Symbol" w:char="F02A"/>
      </w:r>
      <w:hyperlink r:id="rId1153" w:anchor="m150" w:history="1">
        <w:r>
          <w:rPr>
            <w:rStyle w:val="Hyperlink"/>
            <w:sz w:val="22"/>
          </w:rPr>
          <w:t>1</w:t>
        </w:r>
        <w:bookmarkStart w:id="1904" w:name="_Hlt496412995"/>
        <w:r>
          <w:rPr>
            <w:rStyle w:val="Hyperlink"/>
            <w:sz w:val="22"/>
          </w:rPr>
          <w:t>5</w:t>
        </w:r>
        <w:bookmarkEnd w:id="1904"/>
        <w:r>
          <w:rPr>
            <w:rStyle w:val="Hyperlink"/>
            <w:sz w:val="22"/>
          </w:rPr>
          <w:t>0.</w:t>
        </w:r>
      </w:hyperlink>
      <w:r>
        <w:t xml:space="preserve"> Mit welcher Kraft ziehen sich 2 Schiffe, von denen jedes die Masse von 30 000 Tonnen besitzt, an, wenn sie im Hafen in einem mittleren Abstand von 400 m ankern? </w:t>
      </w:r>
      <w:r>
        <w:br/>
      </w:r>
      <w:r>
        <w:sym w:font="Symbol" w:char="F02A"/>
      </w:r>
    </w:p>
    <w:bookmarkStart w:id="1905" w:name="_Hlt496412997"/>
    <w:p w14:paraId="20BE6DED" w14:textId="66738079" w:rsidR="00E14754" w:rsidRDefault="00E14754" w:rsidP="00E14754">
      <w:pPr>
        <w:widowControl w:val="0"/>
      </w:pPr>
      <w:r>
        <w:fldChar w:fldCharType="begin"/>
      </w:r>
      <w:r w:rsidR="00626526">
        <w:instrText>HYPERLINK "lsgmech.docx" \l "m151"</w:instrText>
      </w:r>
      <w:r>
        <w:fldChar w:fldCharType="separate"/>
      </w:r>
      <w:r>
        <w:rPr>
          <w:rStyle w:val="Hyperlink"/>
          <w:sz w:val="22"/>
        </w:rPr>
        <w:t>1</w:t>
      </w:r>
      <w:bookmarkStart w:id="1906" w:name="_Hlt71357972"/>
      <w:r>
        <w:rPr>
          <w:rStyle w:val="Hyperlink"/>
          <w:sz w:val="22"/>
        </w:rPr>
        <w:t>5</w:t>
      </w:r>
      <w:bookmarkEnd w:id="1906"/>
      <w:r>
        <w:rPr>
          <w:rStyle w:val="Hyperlink"/>
          <w:sz w:val="22"/>
        </w:rPr>
        <w:t>1.</w:t>
      </w:r>
      <w:r>
        <w:fldChar w:fldCharType="end"/>
      </w:r>
      <w:bookmarkEnd w:id="1905"/>
      <w:r>
        <w:t xml:space="preserve"> Elektronen (Elektronenmasse 9,1·10</w:t>
      </w:r>
      <w:r>
        <w:rPr>
          <w:position w:val="6"/>
          <w:vertAlign w:val="superscript"/>
        </w:rPr>
        <w:t>-31</w:t>
      </w:r>
      <w:r>
        <w:t xml:space="preserve"> kg befinden sich in einem Abstand von 1 mm zueinander. Die elektrische Abstoßungskraft (gleichartige Ladungen) beträgt 2,3·10</w:t>
      </w:r>
      <w:r>
        <w:rPr>
          <w:position w:val="6"/>
          <w:vertAlign w:val="superscript"/>
        </w:rPr>
        <w:t>-22</w:t>
      </w:r>
      <w:r>
        <w:t xml:space="preserve"> N. </w:t>
      </w:r>
      <w:r>
        <w:br/>
        <w:t>Berechnen Sie zuerst die Massenanziehungskraft der beiden Elektronen und daraus das Verhältnis „elektrische Kraft“ zu „Gravitationskraft“.</w:t>
      </w:r>
      <w:r w:rsidR="00FF5234">
        <w:t xml:space="preserve"> </w:t>
      </w:r>
      <w:r>
        <w:t>Geben Sie das Verhältnis in der angegebenen Zehnerpotenz an.</w:t>
      </w:r>
      <w:r>
        <w:br/>
      </w:r>
      <w:r>
        <w:sym w:font="Symbol" w:char="F02A"/>
      </w:r>
      <w:r>
        <w:sym w:font="Symbol" w:char="F02A"/>
      </w:r>
    </w:p>
    <w:p w14:paraId="448BD778" w14:textId="0D857AC1" w:rsidR="00E14754" w:rsidRDefault="00215B7B" w:rsidP="00E14754">
      <w:pPr>
        <w:widowControl w:val="0"/>
      </w:pPr>
      <w:hyperlink r:id="rId1154" w:anchor="m152" w:history="1">
        <w:r w:rsidR="00E14754">
          <w:rPr>
            <w:rStyle w:val="Hyperlink"/>
            <w:sz w:val="22"/>
          </w:rPr>
          <w:t>1</w:t>
        </w:r>
        <w:bookmarkStart w:id="1907" w:name="_Hlt496412999"/>
        <w:r w:rsidR="00E14754">
          <w:rPr>
            <w:rStyle w:val="Hyperlink"/>
            <w:sz w:val="22"/>
          </w:rPr>
          <w:t>5</w:t>
        </w:r>
        <w:bookmarkEnd w:id="1907"/>
        <w:r w:rsidR="00E14754">
          <w:rPr>
            <w:rStyle w:val="Hyperlink"/>
            <w:sz w:val="22"/>
          </w:rPr>
          <w:t>2.</w:t>
        </w:r>
      </w:hyperlink>
      <w:r w:rsidR="00E14754">
        <w:t xml:space="preserve"> Der Planet Venus besitzt einen Radius von 6300 km. Eine Sonde umkreist ihn in einem Abstand von 700 km zur Oberfläche in 1,8 Stunden. Bestimmen Sie die Masse der Venus und den Betrag der Fallbeschleunigung auf der Oberfläche des Planeten?</w:t>
      </w:r>
      <w:r w:rsidR="00E14754">
        <w:br/>
      </w:r>
      <w:r w:rsidR="00E14754">
        <w:sym w:font="Symbol" w:char="F02A"/>
      </w:r>
      <w:r w:rsidR="00E14754">
        <w:sym w:font="Symbol" w:char="F02A"/>
      </w:r>
      <w:r w:rsidR="00E14754">
        <w:sym w:font="Symbol" w:char="F02A"/>
      </w:r>
    </w:p>
    <w:p w14:paraId="43D5DD2D" w14:textId="54C306CB" w:rsidR="00E14754" w:rsidRDefault="00E14754" w:rsidP="00E14754">
      <w:pPr>
        <w:widowControl w:val="0"/>
      </w:pPr>
      <w:bookmarkStart w:id="1908" w:name="_Hlt496413002"/>
      <w:r>
        <w:rPr>
          <w:color w:val="FF0000"/>
        </w:rPr>
        <w:sym w:font="Symbol" w:char="F02A"/>
      </w:r>
      <w:hyperlink r:id="rId1155" w:anchor="m153" w:history="1">
        <w:r>
          <w:rPr>
            <w:rStyle w:val="Hyperlink"/>
            <w:sz w:val="22"/>
          </w:rPr>
          <w:t>1</w:t>
        </w:r>
        <w:bookmarkStart w:id="1909" w:name="_Hlt71358010"/>
        <w:r>
          <w:rPr>
            <w:rStyle w:val="Hyperlink"/>
            <w:sz w:val="22"/>
          </w:rPr>
          <w:t>5</w:t>
        </w:r>
        <w:bookmarkEnd w:id="1909"/>
        <w:r>
          <w:rPr>
            <w:rStyle w:val="Hyperlink"/>
            <w:sz w:val="22"/>
          </w:rPr>
          <w:t>3.</w:t>
        </w:r>
      </w:hyperlink>
      <w:bookmarkEnd w:id="1908"/>
      <w:r>
        <w:t xml:space="preserve"> Die Umlaufdauer des Jupiters um die Sonne beträgt 11,86 Jahre, seine Entfernung zur Sonne ist 778 Mill. km. Der Jupitermond Europa umkreist Jupiter in 3,55 Tagen in einem Abstand von 0,67 Mill. km. Bestimmen Sie aus diesen Angaben das Verhältnis der Sonnenmasse M zur Jupitermasse m. </w:t>
      </w:r>
      <w:r>
        <w:br/>
      </w:r>
      <w:r>
        <w:sym w:font="Symbol" w:char="F02A"/>
      </w:r>
      <w:r>
        <w:sym w:font="Symbol" w:char="F02A"/>
      </w:r>
    </w:p>
    <w:p w14:paraId="7E92E53B" w14:textId="6BBADD60" w:rsidR="00E14754" w:rsidRDefault="00E14754" w:rsidP="00E14754">
      <w:pPr>
        <w:widowControl w:val="0"/>
      </w:pPr>
      <w:r>
        <w:rPr>
          <w:color w:val="FF0000"/>
        </w:rPr>
        <w:sym w:font="Symbol" w:char="F02A"/>
      </w:r>
      <w:hyperlink r:id="rId1156" w:anchor="m154" w:history="1">
        <w:r>
          <w:rPr>
            <w:rStyle w:val="Hyperlink"/>
            <w:sz w:val="22"/>
          </w:rPr>
          <w:t>1</w:t>
        </w:r>
        <w:bookmarkStart w:id="1910" w:name="_Hlt496413005"/>
        <w:r>
          <w:rPr>
            <w:rStyle w:val="Hyperlink"/>
            <w:sz w:val="22"/>
          </w:rPr>
          <w:t>5</w:t>
        </w:r>
        <w:bookmarkEnd w:id="1910"/>
        <w:r>
          <w:rPr>
            <w:rStyle w:val="Hyperlink"/>
            <w:sz w:val="22"/>
          </w:rPr>
          <w:t>4.</w:t>
        </w:r>
      </w:hyperlink>
      <w:r>
        <w:t xml:space="preserve"> In welchem Abstand zur Erdoberfläche müsste ein Satellit die Erde am Äquator umkreisen, wenn er über einem Punkt der Erdoberfläche stillzustehen scheint? Welche Bahngeschwindigkeit besitzt er auf dieser Bahn? </w:t>
      </w:r>
      <w:r>
        <w:br/>
      </w:r>
      <w:r>
        <w:sym w:font="Symbol" w:char="F02A"/>
      </w:r>
      <w:r>
        <w:sym w:font="Symbol" w:char="F02A"/>
      </w:r>
    </w:p>
    <w:p w14:paraId="6470F920" w14:textId="7ACB8EDA" w:rsidR="00E14754" w:rsidRDefault="00E14754" w:rsidP="00E14754">
      <w:pPr>
        <w:widowControl w:val="0"/>
      </w:pPr>
      <w:r>
        <w:rPr>
          <w:color w:val="FF0000"/>
        </w:rPr>
        <w:sym w:font="Symbol" w:char="F02A"/>
      </w:r>
      <w:hyperlink r:id="rId1157" w:anchor="m155" w:history="1">
        <w:r>
          <w:rPr>
            <w:rStyle w:val="Hyperlink"/>
            <w:sz w:val="22"/>
          </w:rPr>
          <w:t>1</w:t>
        </w:r>
        <w:bookmarkStart w:id="1911" w:name="_Hlt496413008"/>
        <w:r>
          <w:rPr>
            <w:rStyle w:val="Hyperlink"/>
            <w:sz w:val="22"/>
          </w:rPr>
          <w:t>5</w:t>
        </w:r>
        <w:bookmarkEnd w:id="1911"/>
        <w:r>
          <w:rPr>
            <w:rStyle w:val="Hyperlink"/>
            <w:sz w:val="22"/>
          </w:rPr>
          <w:t>5.</w:t>
        </w:r>
      </w:hyperlink>
      <w:r>
        <w:t xml:space="preserve"> Auch der Mond übt, aufgrund seiner Masse von 7,4·10</w:t>
      </w:r>
      <w:r>
        <w:rPr>
          <w:position w:val="6"/>
          <w:vertAlign w:val="superscript"/>
        </w:rPr>
        <w:t xml:space="preserve"> 22</w:t>
      </w:r>
      <w:r>
        <w:t xml:space="preserve"> kg, noch eine Gravitationskraft auf Körper aus, die sich auf der Erdoberfläche befinden. Damit hängt die Gewichtskraft eines Menschen auch von der Stellung des Mondes ab: sie ist am kleinsten, wenn der Mond genau darübersteht. (Das hängt nicht mit den Mondphasen zusammen, der Mond ist auch da, wenn wir ihn nicht sehen) Um welchen Wert wird die Gewichtskraft eines 75 kg schweren Menschen durch den Einfluss des Mondes kleiner? </w:t>
      </w:r>
      <w:r>
        <w:br/>
      </w:r>
      <w:r>
        <w:sym w:font="Symbol" w:char="F02A"/>
      </w:r>
      <w:r>
        <w:sym w:font="Symbol" w:char="F02A"/>
      </w:r>
    </w:p>
    <w:p w14:paraId="5D1221A8" w14:textId="6E343F72" w:rsidR="00E14754" w:rsidRDefault="00215B7B" w:rsidP="00E14754">
      <w:pPr>
        <w:widowControl w:val="0"/>
      </w:pPr>
      <w:hyperlink r:id="rId1158" w:anchor="m156" w:history="1">
        <w:r w:rsidR="00E14754">
          <w:rPr>
            <w:rStyle w:val="Hyperlink"/>
            <w:sz w:val="22"/>
          </w:rPr>
          <w:t>1</w:t>
        </w:r>
        <w:bookmarkStart w:id="1912" w:name="_Hlt496413011"/>
        <w:r w:rsidR="00E14754">
          <w:rPr>
            <w:rStyle w:val="Hyperlink"/>
            <w:sz w:val="22"/>
          </w:rPr>
          <w:t>5</w:t>
        </w:r>
        <w:bookmarkEnd w:id="1912"/>
        <w:r w:rsidR="00E14754">
          <w:rPr>
            <w:rStyle w:val="Hyperlink"/>
            <w:sz w:val="22"/>
          </w:rPr>
          <w:t>6.</w:t>
        </w:r>
      </w:hyperlink>
      <w:r w:rsidR="00E14754">
        <w:t xml:space="preserve"> Welche Geschwindigkeit muss ein Satellit besitzen, der in 130 km Höhe die Erde am Äquator (Erdradius 6370 km) umkreisen soll? Wie groß ist die Fallbeschleunigung in dieser Höhe?</w:t>
      </w:r>
      <w:r w:rsidR="00E14754">
        <w:br/>
      </w:r>
      <w:r w:rsidR="00E14754">
        <w:sym w:font="Symbol" w:char="F02A"/>
      </w:r>
      <w:r w:rsidR="00E14754">
        <w:sym w:font="Symbol" w:char="F02A"/>
      </w:r>
    </w:p>
    <w:p w14:paraId="1BA20C7D" w14:textId="3121CEEC" w:rsidR="00E14754" w:rsidRDefault="00E14754" w:rsidP="00E14754">
      <w:pPr>
        <w:widowControl w:val="0"/>
      </w:pPr>
      <w:bookmarkStart w:id="1913" w:name="_Hlt71343067"/>
      <w:r>
        <w:rPr>
          <w:color w:val="FF0000"/>
        </w:rPr>
        <w:sym w:font="Symbol" w:char="F02A"/>
      </w:r>
      <w:bookmarkStart w:id="1914" w:name="_Hlt71420305"/>
      <w:r>
        <w:fldChar w:fldCharType="begin"/>
      </w:r>
      <w:r w:rsidR="00626526">
        <w:instrText>HYPERLINK "lsgmech.docx" \l "m243"</w:instrText>
      </w:r>
      <w:r>
        <w:fldChar w:fldCharType="separate"/>
      </w:r>
      <w:r>
        <w:rPr>
          <w:rStyle w:val="Hyperlink"/>
          <w:sz w:val="22"/>
        </w:rPr>
        <w:t>2</w:t>
      </w:r>
      <w:bookmarkStart w:id="1915" w:name="_Hlt71344032"/>
      <w:r>
        <w:rPr>
          <w:rStyle w:val="Hyperlink"/>
          <w:sz w:val="22"/>
        </w:rPr>
        <w:t>4</w:t>
      </w:r>
      <w:bookmarkStart w:id="1916" w:name="_Hlt496413014"/>
      <w:bookmarkEnd w:id="1915"/>
      <w:r>
        <w:rPr>
          <w:rStyle w:val="Hyperlink"/>
          <w:sz w:val="22"/>
        </w:rPr>
        <w:t>3</w:t>
      </w:r>
      <w:bookmarkEnd w:id="1916"/>
      <w:r>
        <w:rPr>
          <w:rStyle w:val="Hyperlink"/>
          <w:sz w:val="22"/>
        </w:rPr>
        <w:t>.</w:t>
      </w:r>
      <w:r>
        <w:fldChar w:fldCharType="end"/>
      </w:r>
      <w:bookmarkEnd w:id="1913"/>
      <w:bookmarkEnd w:id="1914"/>
      <w:r>
        <w:t xml:space="preserve"> In welcher Entfernung vom Erdmittelpunkt wird ein zwischen Erde und Mond befindlicher Gegenstand schwerelos? </w:t>
      </w:r>
      <w:r>
        <w:br/>
        <w:t>(Abstand Mondmittelpunkt - Erdmittelpunkt 384 400 km, Mondmasse = 1/81 Erdmasse)</w:t>
      </w:r>
      <w:r>
        <w:br/>
      </w:r>
      <w:r>
        <w:sym w:font="Symbol" w:char="F02A"/>
      </w:r>
      <w:r>
        <w:sym w:font="Symbol" w:char="F02A"/>
      </w:r>
      <w:r>
        <w:sym w:font="Symbol" w:char="F02A"/>
      </w:r>
    </w:p>
    <w:p w14:paraId="32C5E4D0" w14:textId="6572FB29" w:rsidR="00E14754" w:rsidRDefault="00E14754" w:rsidP="00E14754">
      <w:pPr>
        <w:widowControl w:val="0"/>
      </w:pPr>
      <w:bookmarkStart w:id="1917" w:name="_Hlt496354034"/>
      <w:r>
        <w:rPr>
          <w:color w:val="FF0000"/>
        </w:rPr>
        <w:sym w:font="Symbol" w:char="F02A"/>
      </w:r>
      <w:hyperlink r:id="rId1159" w:anchor="m288" w:history="1">
        <w:r>
          <w:rPr>
            <w:rStyle w:val="Hyperlink"/>
            <w:sz w:val="22"/>
          </w:rPr>
          <w:t>2</w:t>
        </w:r>
        <w:bookmarkStart w:id="1918" w:name="_Hlt71184514"/>
        <w:r>
          <w:rPr>
            <w:rStyle w:val="Hyperlink"/>
            <w:sz w:val="22"/>
          </w:rPr>
          <w:t>8</w:t>
        </w:r>
        <w:bookmarkEnd w:id="1918"/>
        <w:r>
          <w:rPr>
            <w:rStyle w:val="Hyperlink"/>
            <w:sz w:val="22"/>
          </w:rPr>
          <w:t>8.</w:t>
        </w:r>
      </w:hyperlink>
      <w:bookmarkEnd w:id="1917"/>
      <w:r>
        <w:t xml:space="preserve"> Ein Satellit soll auf einer Kreisbahn in 200 km Höhe die Erde umkreisen. Leiten Sie die Gleichung für die Berechnung der Geschwindigkeit des Satelliten her und berechnen Sie diese. </w:t>
      </w:r>
      <w:r>
        <w:br/>
      </w:r>
      <w:r>
        <w:sym w:font="Symbol" w:char="F02A"/>
      </w:r>
      <w:r>
        <w:sym w:font="Symbol" w:char="F02A"/>
      </w:r>
    </w:p>
    <w:bookmarkStart w:id="1919" w:name="_Hlt71519419"/>
    <w:p w14:paraId="6CE7CB63" w14:textId="6840A815" w:rsidR="00E14754" w:rsidRDefault="00E14754" w:rsidP="00E14754">
      <w:pPr>
        <w:widowControl w:val="0"/>
      </w:pPr>
      <w:r>
        <w:fldChar w:fldCharType="begin"/>
      </w:r>
      <w:r w:rsidR="00626526">
        <w:instrText>HYPERLINK "lsgmech.docx" \l "m330"</w:instrText>
      </w:r>
      <w:r>
        <w:fldChar w:fldCharType="separate"/>
      </w:r>
      <w:r>
        <w:rPr>
          <w:rStyle w:val="Hyperlink"/>
          <w:sz w:val="22"/>
        </w:rPr>
        <w:t>3</w:t>
      </w:r>
      <w:bookmarkStart w:id="1920" w:name="_Hlt61704214"/>
      <w:bookmarkStart w:id="1921" w:name="_Hlt496354031"/>
      <w:bookmarkEnd w:id="1920"/>
      <w:r>
        <w:rPr>
          <w:rStyle w:val="Hyperlink"/>
          <w:sz w:val="22"/>
        </w:rPr>
        <w:t>3</w:t>
      </w:r>
      <w:bookmarkEnd w:id="1921"/>
      <w:r>
        <w:rPr>
          <w:rStyle w:val="Hyperlink"/>
          <w:sz w:val="22"/>
        </w:rPr>
        <w:t>0.</w:t>
      </w:r>
      <w:r>
        <w:fldChar w:fldCharType="end"/>
      </w:r>
      <w:bookmarkEnd w:id="1919"/>
      <w:r>
        <w:t xml:space="preserve"> </w:t>
      </w:r>
      <w:bookmarkStart w:id="1922" w:name="_Hlt61703577"/>
      <w:r>
        <w:t xml:space="preserve">Welche Umlaufzeit ergibt sich für den am 4.10.1957 in der UdSSR gestarteten künstlichen Satelliten Sputnik 1 in seiner anfänglichen Entfernung von 900 km über der Erdoberfläche? </w:t>
      </w:r>
      <w:bookmarkEnd w:id="1922"/>
      <w:r>
        <w:br/>
      </w:r>
      <w:r>
        <w:sym w:font="Symbol" w:char="F02A"/>
      </w:r>
      <w:r>
        <w:sym w:font="Symbol" w:char="F02A"/>
      </w:r>
    </w:p>
    <w:p w14:paraId="13728E47" w14:textId="74F9E177" w:rsidR="00E14754" w:rsidRDefault="00215B7B" w:rsidP="00E14754">
      <w:pPr>
        <w:widowControl w:val="0"/>
      </w:pPr>
      <w:hyperlink r:id="rId1160" w:anchor="m352" w:history="1">
        <w:r w:rsidR="00E14754">
          <w:rPr>
            <w:rStyle w:val="Hyperlink"/>
            <w:sz w:val="22"/>
          </w:rPr>
          <w:t>3</w:t>
        </w:r>
        <w:bookmarkStart w:id="1923" w:name="_Hlt496354025"/>
        <w:r w:rsidR="00E14754">
          <w:rPr>
            <w:rStyle w:val="Hyperlink"/>
            <w:sz w:val="22"/>
          </w:rPr>
          <w:t>5</w:t>
        </w:r>
        <w:bookmarkEnd w:id="1923"/>
        <w:r w:rsidR="00E14754">
          <w:rPr>
            <w:rStyle w:val="Hyperlink"/>
            <w:sz w:val="22"/>
          </w:rPr>
          <w:t>2.</w:t>
        </w:r>
      </w:hyperlink>
    </w:p>
    <w:tbl>
      <w:tblPr>
        <w:tblW w:w="0" w:type="auto"/>
        <w:tblLayout w:type="fixed"/>
        <w:tblCellMar>
          <w:left w:w="70" w:type="dxa"/>
          <w:right w:w="70" w:type="dxa"/>
        </w:tblCellMar>
        <w:tblLook w:val="0000" w:firstRow="0" w:lastRow="0" w:firstColumn="0" w:lastColumn="0" w:noHBand="0" w:noVBand="0"/>
      </w:tblPr>
      <w:tblGrid>
        <w:gridCol w:w="4606"/>
        <w:gridCol w:w="4606"/>
      </w:tblGrid>
      <w:tr w:rsidR="00E14754" w:rsidRPr="0071784C" w14:paraId="713E54AC" w14:textId="77777777" w:rsidTr="00E14754">
        <w:tc>
          <w:tcPr>
            <w:tcW w:w="4606" w:type="dxa"/>
          </w:tcPr>
          <w:p w14:paraId="2CC8F044" w14:textId="77777777" w:rsidR="00E14754" w:rsidRPr="0071784C" w:rsidRDefault="00E14754" w:rsidP="00E14754">
            <w:r w:rsidRPr="0071784C">
              <w:t>Auf einer Umlaufbahn um die Erde bewegen sich hintereinander zwei Raumschiffe. Das hinten fliegende Raumschiff soll für ein Kopplungsmanöver das vordere Raumschiff einholen. Es hat zwei Triebwerke, eins in Flugrichtung und eins entgegen der Flugrichtung. Welches muss gezündet werden, um das vordere Raumschiff einzuholen?</w:t>
            </w:r>
            <w:r w:rsidRPr="0071784C">
              <w:br/>
              <w:t>a) Das Triebwerk in Flugrichtung.</w:t>
            </w:r>
            <w:r w:rsidRPr="0071784C">
              <w:br/>
              <w:t>b) Mit diesen beiden Triebwerken allein ist es nicht möglich.</w:t>
            </w:r>
            <w:r w:rsidRPr="0071784C">
              <w:br/>
              <w:t>c) Das Triebwerk entgegen der Flugrichtung.</w:t>
            </w:r>
            <w:r w:rsidRPr="0071784C">
              <w:br/>
            </w:r>
            <w:r w:rsidRPr="0071784C">
              <w:sym w:font="Symbol" w:char="F02A"/>
            </w:r>
            <w:r w:rsidRPr="0071784C">
              <w:sym w:font="Symbol" w:char="F02A"/>
            </w:r>
            <w:r w:rsidRPr="0071784C">
              <w:sym w:font="Symbol" w:char="F02A"/>
            </w:r>
          </w:p>
        </w:tc>
        <w:tc>
          <w:tcPr>
            <w:tcW w:w="4606" w:type="dxa"/>
          </w:tcPr>
          <w:p w14:paraId="33B63C91" w14:textId="77777777" w:rsidR="00E14754" w:rsidRPr="0071784C" w:rsidRDefault="00215B7B" w:rsidP="00E14754">
            <w:r>
              <w:rPr>
                <w:noProof/>
              </w:rPr>
              <w:pict w14:anchorId="70C2724A">
                <v:shape id="Bild 261" o:spid="_x0000_i1399" type="#_x0000_t75" alt="m352" style="width:180pt;height:192pt;visibility:visible">
                  <v:imagedata r:id="rId1161" o:title="m352"/>
                </v:shape>
              </w:pict>
            </w:r>
          </w:p>
        </w:tc>
      </w:tr>
    </w:tbl>
    <w:p w14:paraId="7F434E0E" w14:textId="10538F83" w:rsidR="00E14754" w:rsidRDefault="00E14754" w:rsidP="00E14754">
      <w:r>
        <w:rPr>
          <w:u w:val="single"/>
        </w:rPr>
        <w:br/>
      </w:r>
      <w:bookmarkStart w:id="1924" w:name="_Hlt34114361"/>
      <w:bookmarkStart w:id="1925" w:name="_Hlt61700290"/>
      <w:bookmarkEnd w:id="1924"/>
      <w:r>
        <w:rPr>
          <w:u w:val="single"/>
        </w:rPr>
        <w:fldChar w:fldCharType="begin"/>
      </w:r>
      <w:r w:rsidR="00626526">
        <w:rPr>
          <w:u w:val="single"/>
        </w:rPr>
        <w:instrText>HYPERLINK "lsgmech.docx" \l "m457"</w:instrText>
      </w:r>
      <w:r>
        <w:rPr>
          <w:u w:val="single"/>
        </w:rPr>
        <w:fldChar w:fldCharType="separate"/>
      </w:r>
      <w:r>
        <w:rPr>
          <w:rStyle w:val="Hyperlink"/>
          <w:sz w:val="22"/>
        </w:rPr>
        <w:t>4</w:t>
      </w:r>
      <w:bookmarkStart w:id="1926" w:name="_Hlt31843254"/>
      <w:r>
        <w:rPr>
          <w:rStyle w:val="Hyperlink"/>
          <w:sz w:val="22"/>
        </w:rPr>
        <w:t>5</w:t>
      </w:r>
      <w:bookmarkEnd w:id="1926"/>
      <w:r>
        <w:rPr>
          <w:rStyle w:val="Hyperlink"/>
          <w:sz w:val="22"/>
        </w:rPr>
        <w:t>7.</w:t>
      </w:r>
      <w:r>
        <w:rPr>
          <w:u w:val="single"/>
        </w:rPr>
        <w:fldChar w:fldCharType="end"/>
      </w:r>
      <w:bookmarkEnd w:id="1925"/>
      <w:r>
        <w:t xml:space="preserve"> Die Masse der Sonne beträgt 1.989E</w:t>
      </w:r>
      <w:r>
        <w:rPr>
          <w:vertAlign w:val="superscript"/>
        </w:rPr>
        <w:t>30</w:t>
      </w:r>
      <w:r>
        <w:t xml:space="preserve"> kg, die Entfernung Erde-Sonne ist 149597870691 m (~1.5E</w:t>
      </w:r>
      <w:r>
        <w:rPr>
          <w:vertAlign w:val="superscript"/>
        </w:rPr>
        <w:t>11</w:t>
      </w:r>
      <w:r>
        <w:t xml:space="preserve"> m)=1 AE</w:t>
      </w:r>
    </w:p>
    <w:p w14:paraId="54166DCA" w14:textId="77777777" w:rsidR="00E14754" w:rsidRDefault="00E14754" w:rsidP="00E14754">
      <w:r>
        <w:t xml:space="preserve">Angenommen, man würde die Umlaufbewegung der Erde um die Sonne </w:t>
      </w:r>
      <w:r w:rsidR="00EA39F0">
        <w:t>anhalten, so</w:t>
      </w:r>
      <w:r>
        <w:t xml:space="preserve"> dass die Geschwindigkeit der Erde relativ zur Sonne gleich 0 wäre.</w:t>
      </w:r>
    </w:p>
    <w:p w14:paraId="7B7EBE36" w14:textId="77777777" w:rsidR="00E14754" w:rsidRDefault="00E14754" w:rsidP="00E14754">
      <w:r>
        <w:t>Wie lange würde es dauern, bis die Erde im freien Fall in die Sonne gefallen wäre? (Achtung: Je kleiner der Abstand der Erde zur Sonne wird, desto größer wird die Kraft, die auf die Erde wirkt, und somit wächst auch die Beschleunigung.</w:t>
      </w:r>
    </w:p>
    <w:p w14:paraId="48542A08" w14:textId="314B77D6" w:rsidR="00E14754" w:rsidRDefault="00E14754" w:rsidP="00E14754">
      <w:r>
        <w:sym w:font="Symbol" w:char="F02A"/>
      </w:r>
      <w:r>
        <w:sym w:font="Symbol" w:char="F02A"/>
      </w:r>
      <w:r>
        <w:sym w:font="Symbol" w:char="F02A"/>
      </w:r>
      <w:r>
        <w:sym w:font="Symbol" w:char="F02A"/>
      </w:r>
      <w:r>
        <w:br/>
      </w:r>
      <w:r>
        <w:br/>
      </w:r>
      <w:hyperlink r:id="rId1162" w:anchor="m500" w:history="1">
        <w:r>
          <w:rPr>
            <w:rStyle w:val="Hyperlink"/>
            <w:sz w:val="22"/>
          </w:rPr>
          <w:t>5</w:t>
        </w:r>
        <w:bookmarkStart w:id="1927" w:name="_Hlt71520484"/>
        <w:r>
          <w:rPr>
            <w:rStyle w:val="Hyperlink"/>
            <w:sz w:val="22"/>
          </w:rPr>
          <w:t>0</w:t>
        </w:r>
        <w:bookmarkEnd w:id="1927"/>
        <w:r>
          <w:rPr>
            <w:rStyle w:val="Hyperlink"/>
            <w:sz w:val="22"/>
          </w:rPr>
          <w:t>0.</w:t>
        </w:r>
      </w:hyperlink>
      <w:r>
        <w:t xml:space="preserve"> Stellen Sie anschaulich dar, was im 3. Keplerschen Gesetz die Proportionalität </w:t>
      </w:r>
      <w:r>
        <w:br/>
      </w:r>
      <w:r>
        <w:rPr>
          <w:position w:val="-10"/>
        </w:rPr>
        <w:object w:dxaOrig="700" w:dyaOrig="340" w14:anchorId="6EA763A3">
          <v:shape id="_x0000_i1400" type="#_x0000_t75" style="width:36pt;height:12pt" o:ole="" fillcolor="window">
            <v:imagedata r:id="rId1163" o:title=""/>
          </v:shape>
          <o:OLEObject Type="Embed" ProgID="Equation.3" ShapeID="_x0000_i1400" DrawAspect="Content" ObjectID="_1735305702" r:id="rId1164"/>
        </w:object>
      </w:r>
      <w:r>
        <w:br/>
        <w:t>bedeutet.</w:t>
      </w:r>
      <w:r>
        <w:br/>
      </w:r>
      <w:r>
        <w:sym w:font="Symbol" w:char="F02A"/>
      </w:r>
      <w:r>
        <w:sym w:font="Symbol" w:char="F02A"/>
      </w:r>
      <w:r>
        <w:sym w:font="Symbol" w:char="F02A"/>
      </w:r>
      <w:r>
        <w:sym w:font="Symbol" w:char="F02A"/>
      </w:r>
    </w:p>
    <w:p w14:paraId="3C683F7D" w14:textId="37410BE8" w:rsidR="00895A97" w:rsidRDefault="00E14754" w:rsidP="00E14754">
      <w:pPr>
        <w:pStyle w:val="Textkrper"/>
        <w:spacing w:after="0"/>
      </w:pPr>
      <w:r>
        <w:rPr>
          <w:color w:val="FF0000"/>
        </w:rPr>
        <w:sym w:font="Symbol" w:char="F02A"/>
      </w:r>
      <w:hyperlink r:id="rId1165" w:anchor="m508" w:history="1">
        <w:r>
          <w:rPr>
            <w:rStyle w:val="Hyperlink"/>
            <w:sz w:val="22"/>
          </w:rPr>
          <w:t>5</w:t>
        </w:r>
        <w:bookmarkStart w:id="1928" w:name="_Hlt150208557"/>
        <w:bookmarkStart w:id="1929" w:name="_Hlt75064397"/>
        <w:bookmarkEnd w:id="1928"/>
        <w:r>
          <w:rPr>
            <w:rStyle w:val="Hyperlink"/>
            <w:sz w:val="22"/>
          </w:rPr>
          <w:t>0</w:t>
        </w:r>
        <w:bookmarkStart w:id="1930" w:name="_Hlt170016502"/>
        <w:bookmarkEnd w:id="1929"/>
        <w:r>
          <w:rPr>
            <w:rStyle w:val="Hyperlink"/>
            <w:sz w:val="22"/>
          </w:rPr>
          <w:t>8</w:t>
        </w:r>
        <w:bookmarkEnd w:id="1930"/>
        <w:r>
          <w:rPr>
            <w:rStyle w:val="Hyperlink"/>
            <w:sz w:val="22"/>
          </w:rPr>
          <w:t>.</w:t>
        </w:r>
      </w:hyperlink>
      <w:r>
        <w:t xml:space="preserve"> Bekanntlich (!) weist der Planet des Kleinen Prinzen nur einen Radius von 5,5 m auf. </w:t>
      </w:r>
    </w:p>
    <w:p w14:paraId="5FDD5E07" w14:textId="06587D46" w:rsidR="00E14754" w:rsidRDefault="00E14754" w:rsidP="00E14754">
      <w:pPr>
        <w:pStyle w:val="Textkrper"/>
        <w:spacing w:after="0"/>
      </w:pPr>
      <w:r>
        <w:t>Wie groß muss die Dichte der Materie dieses Planeten sein, damit die Rose dort die gleiche Fallbeschleunigung verspürt wie auf der Erdoberfläche, wenn man davon absieht, dass der Planet rotiert? Wie verändert sich die Antwort, wenn Sie daran denken, dass der Prinz alle 20 Minuten einen Sonnenuntergang erlebt?</w:t>
      </w:r>
      <w:r>
        <w:br/>
      </w:r>
      <w:r>
        <w:sym w:font="Symbol" w:char="F02A"/>
      </w:r>
      <w:r>
        <w:sym w:font="Symbol" w:char="F02A"/>
      </w:r>
      <w:r>
        <w:sym w:font="Symbol" w:char="F02A"/>
      </w:r>
    </w:p>
    <w:p w14:paraId="4A6D2CAD" w14:textId="5572A1D7" w:rsidR="00E14754" w:rsidRDefault="00E14754" w:rsidP="00E14754">
      <w:pPr>
        <w:pStyle w:val="Textkrper"/>
        <w:spacing w:after="0"/>
      </w:pPr>
      <w:r>
        <w:rPr>
          <w:color w:val="FF0000"/>
        </w:rPr>
        <w:sym w:font="Symbol" w:char="F02A"/>
      </w:r>
      <w:hyperlink r:id="rId1166" w:anchor="m640" w:history="1">
        <w:r>
          <w:rPr>
            <w:rStyle w:val="Hyperlink"/>
            <w:sz w:val="22"/>
          </w:rPr>
          <w:t>6</w:t>
        </w:r>
        <w:bookmarkStart w:id="1931" w:name="_Hlt175547848"/>
        <w:r>
          <w:rPr>
            <w:rStyle w:val="Hyperlink"/>
            <w:sz w:val="22"/>
          </w:rPr>
          <w:t>4</w:t>
        </w:r>
        <w:bookmarkStart w:id="1932" w:name="_Hlt175547793"/>
        <w:bookmarkEnd w:id="1931"/>
        <w:r>
          <w:rPr>
            <w:rStyle w:val="Hyperlink"/>
            <w:sz w:val="22"/>
          </w:rPr>
          <w:t>0</w:t>
        </w:r>
        <w:bookmarkEnd w:id="1932"/>
        <w:r>
          <w:rPr>
            <w:rStyle w:val="Hyperlink"/>
            <w:sz w:val="22"/>
          </w:rPr>
          <w:t>.</w:t>
        </w:r>
      </w:hyperlink>
      <w:r>
        <w:t xml:space="preserve"> Um wie viel % nimmt die Fallbeschleunigung g je km Höhe über dem Meeresspiegel ab?</w:t>
      </w:r>
    </w:p>
    <w:p w14:paraId="5957C588" w14:textId="77777777" w:rsidR="00E14754" w:rsidRDefault="00E14754" w:rsidP="00E14754">
      <w:pPr>
        <w:pStyle w:val="Textkrper"/>
        <w:spacing w:after="0"/>
      </w:pPr>
      <w:r>
        <w:t>Der mittlere Radius der Erde beträgt 6370 km.</w:t>
      </w:r>
    </w:p>
    <w:p w14:paraId="1741E6B3" w14:textId="77777777" w:rsidR="00E14754" w:rsidRDefault="00E14754" w:rsidP="00E14754">
      <w:pPr>
        <w:pStyle w:val="Textkrper"/>
        <w:spacing w:after="0"/>
      </w:pPr>
      <w:r>
        <w:sym w:font="Symbol" w:char="F02A"/>
      </w:r>
      <w:r>
        <w:sym w:font="Symbol" w:char="F02A"/>
      </w:r>
      <w:r>
        <w:sym w:font="Symbol" w:char="F02A"/>
      </w:r>
    </w:p>
    <w:p w14:paraId="563C10E8" w14:textId="29B797CA" w:rsidR="00E14754" w:rsidRDefault="00E14754" w:rsidP="00E14754">
      <w:pPr>
        <w:pStyle w:val="Textkrper"/>
        <w:spacing w:after="0"/>
      </w:pPr>
      <w:r>
        <w:rPr>
          <w:color w:val="FF0000"/>
        </w:rPr>
        <w:sym w:font="Symbol" w:char="F02A"/>
      </w:r>
      <w:hyperlink r:id="rId1167" w:anchor="m642" w:history="1">
        <w:r>
          <w:rPr>
            <w:rStyle w:val="Hyperlink"/>
            <w:sz w:val="22"/>
          </w:rPr>
          <w:t>6</w:t>
        </w:r>
        <w:bookmarkStart w:id="1933" w:name="_Hlt185408095"/>
        <w:bookmarkStart w:id="1934" w:name="_Hlt175548172"/>
        <w:bookmarkEnd w:id="1933"/>
        <w:r>
          <w:rPr>
            <w:rStyle w:val="Hyperlink"/>
            <w:sz w:val="22"/>
          </w:rPr>
          <w:t>4</w:t>
        </w:r>
        <w:bookmarkEnd w:id="1934"/>
        <w:r>
          <w:rPr>
            <w:rStyle w:val="Hyperlink"/>
            <w:sz w:val="22"/>
          </w:rPr>
          <w:t>2.</w:t>
        </w:r>
      </w:hyperlink>
      <w:r>
        <w:t xml:space="preserve"> Die Fallbeschleunigung auf dem Mond beträgt nur ein Sechstel der Erdfallbeschleunigung. Mit welcher Geschwindigkeit kommt ein auf dem Mond fallender Körper im Vergleich zur Geschwindigkeit auf der Erde auf, wenn beide Körper im luftleeren Raum aus gleicher Höhe fallen?</w:t>
      </w:r>
    </w:p>
    <w:p w14:paraId="596170BE" w14:textId="77777777" w:rsidR="00E14754" w:rsidRDefault="00E14754" w:rsidP="00E14754">
      <w:pPr>
        <w:pStyle w:val="Textkrper"/>
        <w:spacing w:after="0"/>
      </w:pPr>
      <w:r>
        <w:sym w:font="Symbol" w:char="F02A"/>
      </w:r>
      <w:r>
        <w:sym w:font="Symbol" w:char="F02A"/>
      </w:r>
      <w:r>
        <w:sym w:font="Symbol" w:char="F02A"/>
      </w:r>
    </w:p>
    <w:p w14:paraId="0A2F0869" w14:textId="0346DC54" w:rsidR="00E14754" w:rsidRDefault="0036574E" w:rsidP="0036574E">
      <w:pPr>
        <w:pStyle w:val="Textkrper"/>
        <w:spacing w:after="0"/>
      </w:pPr>
      <w:r>
        <w:rPr>
          <w:color w:val="FF0000"/>
        </w:rPr>
        <w:sym w:font="Symbol" w:char="F02A"/>
      </w:r>
      <w:hyperlink r:id="rId1168" w:anchor="m832" w:history="1">
        <w:r w:rsidRPr="0036574E">
          <w:rPr>
            <w:rStyle w:val="Hyperlink"/>
            <w:sz w:val="22"/>
          </w:rPr>
          <w:t>832.</w:t>
        </w:r>
      </w:hyperlink>
      <w:r>
        <w:t xml:space="preserve"> Im Jahre 1967 wurde von Jocleyn Bell im Sternbild Füchschen der erste Pulsar entdeckt. Aus der empfangenen Radiostrahlung konnte man eine Umdrehungszeit von 1,337 s bestimmen. Bei dem Pulsar handelt es sich um einen Neutronenstern, der das Ende einer Sternentwicklung darstellt. </w:t>
      </w:r>
    </w:p>
    <w:p w14:paraId="49626063" w14:textId="77777777" w:rsidR="0036574E" w:rsidRDefault="0036574E" w:rsidP="0036574E">
      <w:pPr>
        <w:pStyle w:val="Textkrper"/>
        <w:spacing w:after="0"/>
      </w:pPr>
      <w:r>
        <w:t>Welche Dichte muss so ein Stern mindestens haben, damit bei der schnellen Rotation die Materie an seiner Oberfläche nicht wegfliegt?</w:t>
      </w:r>
    </w:p>
    <w:p w14:paraId="5E18914D"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DC13EC1" w14:textId="77777777" w:rsidTr="00E14754">
        <w:trPr>
          <w:trHeight w:val="397"/>
        </w:trPr>
        <w:tc>
          <w:tcPr>
            <w:tcW w:w="5030" w:type="dxa"/>
            <w:vAlign w:val="center"/>
          </w:tcPr>
          <w:p w14:paraId="6F8B20EB" w14:textId="77777777" w:rsidR="00E14754" w:rsidRPr="0071784C" w:rsidRDefault="00E14754" w:rsidP="00AD5758">
            <w:pPr>
              <w:pStyle w:val="berschrift4"/>
            </w:pPr>
            <w:bookmarkStart w:id="1935" w:name="t7"/>
            <w:bookmarkEnd w:id="1935"/>
            <w:r w:rsidRPr="0071784C">
              <w:t>Schwingungen</w:t>
            </w:r>
          </w:p>
        </w:tc>
        <w:tc>
          <w:tcPr>
            <w:tcW w:w="5030" w:type="dxa"/>
            <w:vAlign w:val="center"/>
          </w:tcPr>
          <w:p w14:paraId="477AD16E" w14:textId="77777777" w:rsidR="00E14754" w:rsidRDefault="00215B7B" w:rsidP="00E14754">
            <w:pPr>
              <w:jc w:val="center"/>
              <w:rPr>
                <w:rStyle w:val="Hyperlink"/>
                <w:sz w:val="22"/>
              </w:rPr>
            </w:pPr>
            <w:hyperlink w:anchor="t0" w:history="1">
              <w:r w:rsidR="00E14754">
                <w:rPr>
                  <w:rStyle w:val="Hyperlink"/>
                  <w:sz w:val="22"/>
                </w:rPr>
                <w:t xml:space="preserve">(zum </w:t>
              </w:r>
              <w:bookmarkStart w:id="1936" w:name="_Hlt495583194"/>
              <w:r w:rsidR="00E14754">
                <w:rPr>
                  <w:rStyle w:val="Hyperlink"/>
                  <w:sz w:val="22"/>
                </w:rPr>
                <w:t>I</w:t>
              </w:r>
              <w:bookmarkStart w:id="1937" w:name="_Hlt156976701"/>
              <w:bookmarkEnd w:id="1936"/>
              <w:r w:rsidR="00E14754">
                <w:rPr>
                  <w:rStyle w:val="Hyperlink"/>
                  <w:sz w:val="22"/>
                </w:rPr>
                <w:t>n</w:t>
              </w:r>
              <w:bookmarkStart w:id="1938" w:name="_Hlt495583228"/>
              <w:bookmarkEnd w:id="1937"/>
              <w:r w:rsidR="00E14754">
                <w:rPr>
                  <w:rStyle w:val="Hyperlink"/>
                  <w:sz w:val="22"/>
                </w:rPr>
                <w:t>h</w:t>
              </w:r>
              <w:bookmarkStart w:id="1939" w:name="_Hlt495583100"/>
              <w:bookmarkEnd w:id="1938"/>
              <w:r w:rsidR="00E14754">
                <w:rPr>
                  <w:rStyle w:val="Hyperlink"/>
                  <w:sz w:val="22"/>
                </w:rPr>
                <w:t>a</w:t>
              </w:r>
              <w:bookmarkStart w:id="1940" w:name="_Hlt495583390"/>
              <w:bookmarkEnd w:id="1939"/>
              <w:r w:rsidR="00E14754">
                <w:rPr>
                  <w:rStyle w:val="Hyperlink"/>
                  <w:sz w:val="22"/>
                </w:rPr>
                <w:t>l</w:t>
              </w:r>
              <w:bookmarkStart w:id="1941" w:name="_Hlt495586730"/>
              <w:bookmarkEnd w:id="1940"/>
              <w:r w:rsidR="00E14754">
                <w:rPr>
                  <w:rStyle w:val="Hyperlink"/>
                  <w:sz w:val="22"/>
                </w:rPr>
                <w:t>t</w:t>
              </w:r>
              <w:bookmarkStart w:id="1942" w:name="_Hlt512039871"/>
              <w:bookmarkEnd w:id="1941"/>
              <w:r w:rsidR="00E14754">
                <w:rPr>
                  <w:rStyle w:val="Hyperlink"/>
                  <w:sz w:val="22"/>
                </w:rPr>
                <w:t>s</w:t>
              </w:r>
              <w:bookmarkStart w:id="1943" w:name="_Hlt513361860"/>
              <w:bookmarkEnd w:id="1942"/>
              <w:r w:rsidR="00E14754">
                <w:rPr>
                  <w:rStyle w:val="Hyperlink"/>
                  <w:sz w:val="22"/>
                </w:rPr>
                <w:t>v</w:t>
              </w:r>
              <w:bookmarkStart w:id="1944" w:name="_Hlt75060048"/>
              <w:bookmarkEnd w:id="1943"/>
              <w:r w:rsidR="00E14754">
                <w:rPr>
                  <w:rStyle w:val="Hyperlink"/>
                  <w:sz w:val="22"/>
                </w:rPr>
                <w:t>e</w:t>
              </w:r>
              <w:bookmarkStart w:id="1945" w:name="_Hlt496414088"/>
              <w:bookmarkEnd w:id="1944"/>
              <w:r w:rsidR="00E14754">
                <w:rPr>
                  <w:rStyle w:val="Hyperlink"/>
                  <w:sz w:val="22"/>
                </w:rPr>
                <w:t>r</w:t>
              </w:r>
              <w:bookmarkStart w:id="1946" w:name="_Hlt179029386"/>
              <w:bookmarkEnd w:id="1945"/>
              <w:r w:rsidR="00E14754">
                <w:rPr>
                  <w:rStyle w:val="Hyperlink"/>
                  <w:sz w:val="22"/>
                </w:rPr>
                <w:t>z</w:t>
              </w:r>
              <w:bookmarkEnd w:id="1946"/>
              <w:r w:rsidR="00E14754">
                <w:rPr>
                  <w:rStyle w:val="Hyperlink"/>
                  <w:sz w:val="22"/>
                </w:rPr>
                <w:t>eichnis )</w:t>
              </w:r>
            </w:hyperlink>
          </w:p>
        </w:tc>
      </w:tr>
      <w:tr w:rsidR="00E14754" w:rsidRPr="0071784C" w14:paraId="25FC02BD" w14:textId="77777777" w:rsidTr="00E14754">
        <w:trPr>
          <w:trHeight w:val="397"/>
        </w:trPr>
        <w:tc>
          <w:tcPr>
            <w:tcW w:w="10060" w:type="dxa"/>
            <w:gridSpan w:val="2"/>
            <w:vAlign w:val="center"/>
          </w:tcPr>
          <w:p w14:paraId="09914B22" w14:textId="507F41FB" w:rsidR="00E14754" w:rsidRDefault="00215B7B" w:rsidP="00E14754">
            <w:pPr>
              <w:jc w:val="center"/>
              <w:rPr>
                <w:rStyle w:val="Hyperlink"/>
                <w:sz w:val="22"/>
              </w:rPr>
            </w:pPr>
            <w:hyperlink r:id="rId1169" w:anchor="schwingungen" w:history="1">
              <w:r w:rsidR="00E14754" w:rsidRPr="00DC0B7D">
                <w:rPr>
                  <w:rStyle w:val="Hyperlink"/>
                  <w:sz w:val="22"/>
                </w:rPr>
                <w:t>Formeln zum Thema</w:t>
              </w:r>
            </w:hyperlink>
          </w:p>
        </w:tc>
      </w:tr>
    </w:tbl>
    <w:p w14:paraId="5001C6A7" w14:textId="77777777" w:rsidR="00E14754" w:rsidRDefault="00E14754" w:rsidP="00E14754">
      <w:pPr>
        <w:rPr>
          <w:u w:val="single"/>
        </w:rPr>
      </w:pPr>
    </w:p>
    <w:p w14:paraId="6F2EE522" w14:textId="66BC043B" w:rsidR="00E14754" w:rsidRDefault="00E14754" w:rsidP="00E14754">
      <w:pPr>
        <w:widowControl w:val="0"/>
      </w:pPr>
      <w:bookmarkStart w:id="1947" w:name="_Hlt19601099"/>
      <w:r>
        <w:rPr>
          <w:color w:val="FF0000"/>
        </w:rPr>
        <w:sym w:font="Symbol" w:char="F02A"/>
      </w:r>
      <w:bookmarkStart w:id="1948" w:name="_Hlt130204079"/>
      <w:bookmarkStart w:id="1949" w:name="_Hlt71958310"/>
      <w:bookmarkEnd w:id="1948"/>
      <w:r>
        <w:fldChar w:fldCharType="begin"/>
      </w:r>
      <w:r w:rsidR="00626526">
        <w:instrText>HYPERLINK "lsgmech.docx" \l "m62"</w:instrText>
      </w:r>
      <w:r>
        <w:fldChar w:fldCharType="separate"/>
      </w:r>
      <w:r>
        <w:rPr>
          <w:rStyle w:val="Hyperlink"/>
          <w:sz w:val="22"/>
        </w:rPr>
        <w:t>6</w:t>
      </w:r>
      <w:bookmarkStart w:id="1950" w:name="_Hlt496413021"/>
      <w:r>
        <w:rPr>
          <w:rStyle w:val="Hyperlink"/>
          <w:sz w:val="22"/>
        </w:rPr>
        <w:t>2</w:t>
      </w:r>
      <w:bookmarkEnd w:id="1950"/>
      <w:r>
        <w:rPr>
          <w:rStyle w:val="Hyperlink"/>
          <w:sz w:val="22"/>
        </w:rPr>
        <w:t>.</w:t>
      </w:r>
      <w:r>
        <w:fldChar w:fldCharType="end"/>
      </w:r>
      <w:bookmarkEnd w:id="1947"/>
      <w:bookmarkEnd w:id="1949"/>
      <w:r>
        <w:t xml:space="preserve"> Ein Pendel führt in 2 Minuten 90 Schwingungen aus. Bestimmen Sie die Frequenz der Schwingung in Hz.</w:t>
      </w:r>
      <w:r>
        <w:br/>
      </w:r>
      <w:r>
        <w:sym w:font="Symbol" w:char="F02A"/>
      </w:r>
    </w:p>
    <w:bookmarkStart w:id="1951" w:name="_Hlt496413026"/>
    <w:p w14:paraId="75193BD7" w14:textId="14FC9F0C" w:rsidR="00E14754" w:rsidRDefault="00E14754" w:rsidP="00E14754">
      <w:pPr>
        <w:widowControl w:val="0"/>
      </w:pPr>
      <w:r>
        <w:fldChar w:fldCharType="begin"/>
      </w:r>
      <w:r w:rsidR="00626526">
        <w:instrText>HYPERLINK "lsgmech.docx" \l "m63"</w:instrText>
      </w:r>
      <w:r>
        <w:fldChar w:fldCharType="separate"/>
      </w:r>
      <w:r>
        <w:rPr>
          <w:rStyle w:val="Hyperlink"/>
          <w:sz w:val="22"/>
        </w:rPr>
        <w:t>6</w:t>
      </w:r>
      <w:bookmarkStart w:id="1952" w:name="_Hlt71959604"/>
      <w:r>
        <w:rPr>
          <w:rStyle w:val="Hyperlink"/>
          <w:sz w:val="22"/>
        </w:rPr>
        <w:t>3</w:t>
      </w:r>
      <w:bookmarkEnd w:id="1952"/>
      <w:r>
        <w:rPr>
          <w:rStyle w:val="Hyperlink"/>
          <w:sz w:val="22"/>
        </w:rPr>
        <w:t>.</w:t>
      </w:r>
      <w:r>
        <w:fldChar w:fldCharType="end"/>
      </w:r>
      <w:bookmarkEnd w:id="1951"/>
      <w:r>
        <w:t xml:space="preserve"> Wie viele Schwingungen führt ein Fadenpendel in 3 Minuten aus, wenn es eine Frequenz von 0,8 Hz besitzt?</w:t>
      </w:r>
      <w:r>
        <w:br/>
      </w:r>
      <w:r>
        <w:sym w:font="Symbol" w:char="F02A"/>
      </w:r>
    </w:p>
    <w:p w14:paraId="641995EC" w14:textId="3D130E42" w:rsidR="00E14754" w:rsidRDefault="00215B7B" w:rsidP="00E14754">
      <w:pPr>
        <w:widowControl w:val="0"/>
      </w:pPr>
      <w:hyperlink r:id="rId1170" w:anchor="m64" w:history="1">
        <w:r w:rsidR="00E14754">
          <w:rPr>
            <w:rStyle w:val="Hyperlink"/>
            <w:sz w:val="22"/>
          </w:rPr>
          <w:t>6</w:t>
        </w:r>
        <w:bookmarkStart w:id="1953" w:name="_Hlt496413029"/>
        <w:r w:rsidR="00E14754">
          <w:rPr>
            <w:rStyle w:val="Hyperlink"/>
            <w:sz w:val="22"/>
          </w:rPr>
          <w:t>4</w:t>
        </w:r>
        <w:bookmarkEnd w:id="1953"/>
        <w:r w:rsidR="00E14754">
          <w:rPr>
            <w:rStyle w:val="Hyperlink"/>
            <w:sz w:val="22"/>
          </w:rPr>
          <w:t>.</w:t>
        </w:r>
      </w:hyperlink>
      <w:r w:rsidR="00E14754">
        <w:t xml:space="preserve"> Welche Schwingdauer besitzt ein Pendel mit der Frequenz 1,25 Hz?</w:t>
      </w:r>
      <w:r w:rsidR="00E14754">
        <w:br/>
      </w:r>
      <w:r w:rsidR="00E14754">
        <w:sym w:font="Symbol" w:char="F02A"/>
      </w:r>
    </w:p>
    <w:p w14:paraId="44997173" w14:textId="1F16BCD1" w:rsidR="00E14754" w:rsidRDefault="00E14754" w:rsidP="00E14754">
      <w:pPr>
        <w:widowControl w:val="0"/>
      </w:pPr>
      <w:bookmarkStart w:id="1954" w:name="_Hlt71959725"/>
      <w:bookmarkStart w:id="1955" w:name="_Hlt19601119"/>
      <w:bookmarkEnd w:id="1954"/>
      <w:r>
        <w:rPr>
          <w:color w:val="FF0000"/>
        </w:rPr>
        <w:sym w:font="Symbol" w:char="F02A"/>
      </w:r>
      <w:hyperlink r:id="rId1171" w:anchor="m65" w:history="1">
        <w:r>
          <w:rPr>
            <w:rStyle w:val="Hyperlink"/>
            <w:sz w:val="22"/>
          </w:rPr>
          <w:t>6</w:t>
        </w:r>
        <w:bookmarkStart w:id="1956" w:name="_Hlt496413033"/>
        <w:r>
          <w:rPr>
            <w:rStyle w:val="Hyperlink"/>
            <w:sz w:val="22"/>
          </w:rPr>
          <w:t>5</w:t>
        </w:r>
        <w:bookmarkEnd w:id="1956"/>
        <w:r>
          <w:rPr>
            <w:rStyle w:val="Hyperlink"/>
            <w:sz w:val="22"/>
          </w:rPr>
          <w:t>.</w:t>
        </w:r>
      </w:hyperlink>
      <w:bookmarkEnd w:id="1955"/>
      <w:r>
        <w:t xml:space="preserve"> An einem Fadenpendel hängt eine Masse von 1 kg und schwingt. Geben Sie die Rückstellkräfte bei den folgenden 2 Auslenkwinkeln an: </w:t>
      </w:r>
      <w:r>
        <w:br/>
        <w:t xml:space="preserve">a) </w:t>
      </w:r>
      <w:r>
        <w:rPr>
          <w:rFonts w:ascii="Symbol" w:hAnsi="Symbol"/>
        </w:rPr>
        <w:t></w:t>
      </w:r>
      <w:r>
        <w:t xml:space="preserve"> = 5°</w:t>
      </w:r>
      <w:r>
        <w:br/>
        <w:t xml:space="preserve">b) </w:t>
      </w:r>
      <w:r>
        <w:rPr>
          <w:rFonts w:ascii="Symbol" w:hAnsi="Symbol"/>
        </w:rPr>
        <w:t></w:t>
      </w:r>
      <w:r>
        <w:t xml:space="preserve"> = 20°</w:t>
      </w:r>
      <w:r>
        <w:br/>
      </w:r>
      <w:r>
        <w:sym w:font="Symbol" w:char="F02A"/>
      </w:r>
      <w:r>
        <w:sym w:font="Symbol" w:char="F02A"/>
      </w:r>
      <w:r>
        <w:sym w:font="Symbol" w:char="F02A"/>
      </w:r>
    </w:p>
    <w:p w14:paraId="4DA22623" w14:textId="1F7A2D17" w:rsidR="00E14754" w:rsidRDefault="00215B7B" w:rsidP="00E14754">
      <w:pPr>
        <w:widowControl w:val="0"/>
      </w:pPr>
      <w:hyperlink r:id="rId1172" w:anchor="m66" w:history="1">
        <w:r w:rsidR="00E14754">
          <w:rPr>
            <w:rStyle w:val="Hyperlink"/>
            <w:sz w:val="22"/>
          </w:rPr>
          <w:t>6</w:t>
        </w:r>
        <w:bookmarkStart w:id="1957" w:name="_Hlt496413036"/>
        <w:r w:rsidR="00E14754">
          <w:rPr>
            <w:rStyle w:val="Hyperlink"/>
            <w:sz w:val="22"/>
          </w:rPr>
          <w:t>6</w:t>
        </w:r>
        <w:bookmarkEnd w:id="1957"/>
        <w:r w:rsidR="00E14754">
          <w:rPr>
            <w:rStyle w:val="Hyperlink"/>
            <w:sz w:val="22"/>
          </w:rPr>
          <w:t>.</w:t>
        </w:r>
      </w:hyperlink>
      <w:r w:rsidR="00E14754">
        <w:t xml:space="preserve"> Ein Körper der Masse 3 kg hängt an einem masselosen Faden. Wie weit muss der Körper aus der Ruhelage ausgelenkt werden (Angabe in Grad), damit die Rückstellkraft gerade 2,0 N beträgt?</w:t>
      </w:r>
      <w:r w:rsidR="00E14754">
        <w:br/>
      </w:r>
      <w:r w:rsidR="00E14754">
        <w:sym w:font="Symbol" w:char="F02A"/>
      </w:r>
      <w:r w:rsidR="00E14754">
        <w:sym w:font="Symbol" w:char="F02A"/>
      </w:r>
      <w:r w:rsidR="00E14754">
        <w:sym w:font="Symbol" w:char="F02A"/>
      </w:r>
    </w:p>
    <w:bookmarkStart w:id="1958" w:name="_Hlt496413038"/>
    <w:p w14:paraId="609DF2FE" w14:textId="54064272" w:rsidR="00E14754" w:rsidRDefault="00E14754" w:rsidP="00E14754">
      <w:pPr>
        <w:widowControl w:val="0"/>
      </w:pPr>
      <w:r>
        <w:fldChar w:fldCharType="begin"/>
      </w:r>
      <w:r w:rsidR="00626526">
        <w:instrText>HYPERLINK "lsgmech.docx" \l "m67"</w:instrText>
      </w:r>
      <w:r>
        <w:fldChar w:fldCharType="separate"/>
      </w:r>
      <w:r>
        <w:rPr>
          <w:rStyle w:val="Hyperlink"/>
          <w:sz w:val="22"/>
        </w:rPr>
        <w:t>67.</w:t>
      </w:r>
      <w:r>
        <w:fldChar w:fldCharType="end"/>
      </w:r>
      <w:bookmarkEnd w:id="1958"/>
      <w:r>
        <w:t xml:space="preserve"> Ein Körper der Masse m hängt an einem masselosen Faden. Dieser wird um 12° aus der Ruhelage ausgelenkt. Die Rückstellkraft beträgt dabei genau 1,0 N.</w:t>
      </w:r>
      <w:r>
        <w:br/>
        <w:t>Wie groß ist die Masse des Körpers?</w:t>
      </w:r>
      <w:r>
        <w:br/>
      </w:r>
      <w:r>
        <w:sym w:font="Symbol" w:char="F02A"/>
      </w:r>
      <w:r>
        <w:sym w:font="Symbol" w:char="F02A"/>
      </w:r>
      <w:r>
        <w:sym w:font="Symbol" w:char="F02A"/>
      </w:r>
    </w:p>
    <w:p w14:paraId="267FD1CB" w14:textId="2D208221" w:rsidR="00E14754" w:rsidRDefault="00215B7B" w:rsidP="00E14754">
      <w:pPr>
        <w:widowControl w:val="0"/>
      </w:pPr>
      <w:hyperlink r:id="rId1173" w:anchor="m68" w:history="1">
        <w:r w:rsidR="00E14754">
          <w:rPr>
            <w:rStyle w:val="Hyperlink"/>
            <w:sz w:val="22"/>
          </w:rPr>
          <w:t>6</w:t>
        </w:r>
        <w:bookmarkStart w:id="1959" w:name="_Hlt496413041"/>
        <w:r w:rsidR="00E14754">
          <w:rPr>
            <w:rStyle w:val="Hyperlink"/>
            <w:sz w:val="22"/>
          </w:rPr>
          <w:t>8</w:t>
        </w:r>
        <w:bookmarkEnd w:id="1959"/>
        <w:r w:rsidR="00E14754">
          <w:rPr>
            <w:rStyle w:val="Hyperlink"/>
            <w:sz w:val="22"/>
          </w:rPr>
          <w:t>.</w:t>
        </w:r>
      </w:hyperlink>
      <w:r w:rsidR="00E14754">
        <w:t xml:space="preserve"> Ein Körper der Masse 2 kg hängt an einer Feder mit der Federkonstanten D = 32 N/m und schwingt. Bestimmen Sie seine Winkelgeschwindigkeit, seine Schwingfrequenz und die dazugehörige Schwingdauer.</w:t>
      </w:r>
      <w:r w:rsidR="00E14754">
        <w:br/>
      </w:r>
      <w:r w:rsidR="00E14754">
        <w:sym w:font="Symbol" w:char="F02A"/>
      </w:r>
      <w:r w:rsidR="00E14754">
        <w:sym w:font="Symbol" w:char="F02A"/>
      </w:r>
      <w:r w:rsidR="00E14754">
        <w:sym w:font="Symbol" w:char="F02A"/>
      </w:r>
    </w:p>
    <w:p w14:paraId="10A01238" w14:textId="0B277656" w:rsidR="00E14754" w:rsidRDefault="00E14754" w:rsidP="00E14754">
      <w:pPr>
        <w:widowControl w:val="0"/>
      </w:pPr>
      <w:bookmarkStart w:id="1960" w:name="_Hlt19601235"/>
      <w:r>
        <w:rPr>
          <w:color w:val="FF0000"/>
        </w:rPr>
        <w:sym w:font="Symbol" w:char="F02A"/>
      </w:r>
      <w:bookmarkStart w:id="1961" w:name="_Hlt61929523"/>
      <w:bookmarkStart w:id="1962" w:name="_Hlt61928076"/>
      <w:bookmarkEnd w:id="1961"/>
      <w:r>
        <w:fldChar w:fldCharType="begin"/>
      </w:r>
      <w:r w:rsidR="00626526">
        <w:instrText>HYPERLINK "lsgmech.docx" \l "m69"</w:instrText>
      </w:r>
      <w:r>
        <w:fldChar w:fldCharType="separate"/>
      </w:r>
      <w:r>
        <w:rPr>
          <w:rStyle w:val="Hyperlink"/>
          <w:sz w:val="22"/>
        </w:rPr>
        <w:t>6</w:t>
      </w:r>
      <w:bookmarkStart w:id="1963" w:name="_Hlt496413044"/>
      <w:r>
        <w:rPr>
          <w:rStyle w:val="Hyperlink"/>
          <w:sz w:val="22"/>
        </w:rPr>
        <w:t>9</w:t>
      </w:r>
      <w:bookmarkEnd w:id="1963"/>
      <w:r>
        <w:rPr>
          <w:rStyle w:val="Hyperlink"/>
          <w:sz w:val="22"/>
        </w:rPr>
        <w:t>.</w:t>
      </w:r>
      <w:r>
        <w:fldChar w:fldCharType="end"/>
      </w:r>
      <w:bookmarkEnd w:id="1960"/>
      <w:bookmarkEnd w:id="1962"/>
      <w:r>
        <w:t xml:space="preserve"> Ein Körper der Masse 2 kg hängt an einer Feder mit der Federkonstanten D = 8 N/m. Seine maximale Auslenkung aus der Ruhelage beträgt 20 cm. Welchen Abstand zur Ruhelage besitzt die schwingende Masse </w:t>
      </w:r>
      <w:r>
        <w:br/>
        <w:t xml:space="preserve">a) 1,0 s? </w:t>
      </w:r>
      <w:r>
        <w:br/>
        <w:t xml:space="preserve">b) 2,0 s? </w:t>
      </w:r>
      <w:r>
        <w:br/>
        <w:t>c) 3,0 s?</w:t>
      </w:r>
      <w:r>
        <w:br/>
        <w:t>nach Durchschwingen der Ruhelage?</w:t>
      </w:r>
      <w:r>
        <w:br/>
      </w:r>
      <w:r>
        <w:sym w:font="Symbol" w:char="F02A"/>
      </w:r>
      <w:r>
        <w:sym w:font="Symbol" w:char="F02A"/>
      </w:r>
      <w:r>
        <w:sym w:font="Symbol" w:char="F02A"/>
      </w:r>
    </w:p>
    <w:p w14:paraId="67E7AE08" w14:textId="532CFD5C" w:rsidR="00E14754" w:rsidRDefault="00215B7B" w:rsidP="00E14754">
      <w:pPr>
        <w:widowControl w:val="0"/>
      </w:pPr>
      <w:hyperlink r:id="rId1174" w:anchor="m70" w:history="1">
        <w:r w:rsidR="00E14754">
          <w:rPr>
            <w:rStyle w:val="Hyperlink"/>
            <w:sz w:val="22"/>
          </w:rPr>
          <w:t>7</w:t>
        </w:r>
        <w:bookmarkStart w:id="1964" w:name="_Hlt496413046"/>
        <w:r w:rsidR="00E14754">
          <w:rPr>
            <w:rStyle w:val="Hyperlink"/>
            <w:sz w:val="22"/>
          </w:rPr>
          <w:t>0</w:t>
        </w:r>
        <w:bookmarkEnd w:id="1964"/>
        <w:r w:rsidR="00E14754">
          <w:rPr>
            <w:rStyle w:val="Hyperlink"/>
            <w:sz w:val="22"/>
          </w:rPr>
          <w:t>.</w:t>
        </w:r>
      </w:hyperlink>
      <w:r w:rsidR="00E14754">
        <w:t xml:space="preserve"> Bestimmen Sie die Schwingdauer eines Fadenpendels mit der Pendellänge l = 75 cm.</w:t>
      </w:r>
      <w:r w:rsidR="00E14754">
        <w:br/>
      </w:r>
      <w:r w:rsidR="00E14754">
        <w:sym w:font="Symbol" w:char="F02A"/>
      </w:r>
    </w:p>
    <w:p w14:paraId="3E0C51E2" w14:textId="0000964E" w:rsidR="00E14754" w:rsidRDefault="00215B7B" w:rsidP="00E14754">
      <w:pPr>
        <w:widowControl w:val="0"/>
      </w:pPr>
      <w:hyperlink r:id="rId1175" w:anchor="m71" w:history="1">
        <w:r w:rsidR="00E14754">
          <w:rPr>
            <w:rStyle w:val="Hyperlink"/>
            <w:sz w:val="22"/>
          </w:rPr>
          <w:t>7</w:t>
        </w:r>
        <w:bookmarkStart w:id="1965" w:name="_Hlt496413048"/>
        <w:r w:rsidR="00E14754">
          <w:rPr>
            <w:rStyle w:val="Hyperlink"/>
            <w:sz w:val="22"/>
          </w:rPr>
          <w:t>1</w:t>
        </w:r>
        <w:bookmarkEnd w:id="1965"/>
        <w:r w:rsidR="00E14754">
          <w:rPr>
            <w:rStyle w:val="Hyperlink"/>
            <w:sz w:val="22"/>
          </w:rPr>
          <w:t>.</w:t>
        </w:r>
      </w:hyperlink>
      <w:r w:rsidR="00E14754">
        <w:t xml:space="preserve"> Bestimmen Sie die Schwingdauer eines Federpendels mit der Federkonstanten D = 1 N/m, wenn die schwingende Masse 2 kg beträgt.</w:t>
      </w:r>
      <w:r w:rsidR="00E14754">
        <w:br/>
      </w:r>
      <w:r w:rsidR="00E14754">
        <w:sym w:font="Symbol" w:char="F02A"/>
      </w:r>
    </w:p>
    <w:p w14:paraId="79AE10EE" w14:textId="105E53A6" w:rsidR="00E14754" w:rsidRDefault="00E14754" w:rsidP="00E14754">
      <w:pPr>
        <w:widowControl w:val="0"/>
      </w:pPr>
      <w:bookmarkStart w:id="1966" w:name="_Hlt536166400"/>
      <w:bookmarkStart w:id="1967" w:name="_Hlt19601357"/>
      <w:bookmarkEnd w:id="1966"/>
      <w:r>
        <w:rPr>
          <w:color w:val="FF0000"/>
        </w:rPr>
        <w:sym w:font="Symbol" w:char="F02A"/>
      </w:r>
      <w:bookmarkStart w:id="1968" w:name="_Hlt61929737"/>
      <w:r>
        <w:fldChar w:fldCharType="begin"/>
      </w:r>
      <w:r w:rsidR="00626526">
        <w:instrText>HYPERLINK "lsgmech.docx" \l "m72"</w:instrText>
      </w:r>
      <w:r>
        <w:fldChar w:fldCharType="separate"/>
      </w:r>
      <w:r>
        <w:rPr>
          <w:rStyle w:val="Hyperlink"/>
          <w:sz w:val="22"/>
        </w:rPr>
        <w:t>7</w:t>
      </w:r>
      <w:bookmarkStart w:id="1969" w:name="_Hlt120838958"/>
      <w:bookmarkStart w:id="1970" w:name="_Hlt496413051"/>
      <w:bookmarkEnd w:id="1969"/>
      <w:r>
        <w:rPr>
          <w:rStyle w:val="Hyperlink"/>
          <w:sz w:val="22"/>
        </w:rPr>
        <w:t>2</w:t>
      </w:r>
      <w:bookmarkEnd w:id="1970"/>
      <w:r>
        <w:rPr>
          <w:rStyle w:val="Hyperlink"/>
          <w:sz w:val="22"/>
        </w:rPr>
        <w:t>.</w:t>
      </w:r>
      <w:r>
        <w:fldChar w:fldCharType="end"/>
      </w:r>
      <w:bookmarkEnd w:id="1967"/>
      <w:bookmarkEnd w:id="1968"/>
      <w:r>
        <w:t xml:space="preserve"> Ein Fadenpendel der Länge 40 cm wird um 12 cm ausgelenkt und losgelassen. </w:t>
      </w:r>
      <w:r>
        <w:br/>
        <w:t>a) Bestimmen Sie seinen Abstand zur Ruhelage, seinen Geschwindigkeitsbetrag und seinen Beschleunigungsbetrag 10 Sekunden nach dem Loslassen durch die Ruhelage. (Die Bewegung sei reibungsfrei.)</w:t>
      </w:r>
      <w:r>
        <w:br/>
        <w:t>b) Zeichnen Sie für die Elongation, die Geschwindigkeit und die Beschleunigung für die ersten 2 Sekunden der Schwingung das entsprechende Diagramm.</w:t>
      </w:r>
      <w:r>
        <w:br/>
      </w:r>
      <w:r>
        <w:sym w:font="Symbol" w:char="F02A"/>
      </w:r>
      <w:r>
        <w:sym w:font="Symbol" w:char="F02A"/>
      </w:r>
      <w:r>
        <w:sym w:font="Symbol" w:char="F02A"/>
      </w:r>
    </w:p>
    <w:p w14:paraId="25CC85C1" w14:textId="4D9DDE4F" w:rsidR="00E14754" w:rsidRDefault="00E14754" w:rsidP="00E14754">
      <w:pPr>
        <w:widowControl w:val="0"/>
      </w:pPr>
      <w:bookmarkStart w:id="1971" w:name="_Hlt62130646"/>
      <w:bookmarkStart w:id="1972" w:name="_Hlt496413055"/>
      <w:bookmarkEnd w:id="1971"/>
      <w:r>
        <w:rPr>
          <w:color w:val="FF0000"/>
        </w:rPr>
        <w:sym w:font="Symbol" w:char="F02A"/>
      </w:r>
      <w:bookmarkStart w:id="1973" w:name="_Hlt120935509"/>
      <w:bookmarkStart w:id="1974" w:name="_Hlt120935212"/>
      <w:bookmarkEnd w:id="1973"/>
      <w:r>
        <w:fldChar w:fldCharType="begin"/>
      </w:r>
      <w:r w:rsidR="00626526">
        <w:instrText>HYPERLINK "lsgmech.docx" \l "m73"</w:instrText>
      </w:r>
      <w:r>
        <w:fldChar w:fldCharType="separate"/>
      </w:r>
      <w:r>
        <w:rPr>
          <w:rStyle w:val="Hyperlink"/>
          <w:sz w:val="22"/>
        </w:rPr>
        <w:t>7</w:t>
      </w:r>
      <w:bookmarkStart w:id="1975" w:name="_Hlt223057530"/>
      <w:bookmarkStart w:id="1976" w:name="_Hlt124825914"/>
      <w:bookmarkEnd w:id="1975"/>
      <w:r>
        <w:rPr>
          <w:rStyle w:val="Hyperlink"/>
          <w:sz w:val="22"/>
        </w:rPr>
        <w:t>3</w:t>
      </w:r>
      <w:bookmarkEnd w:id="1976"/>
      <w:r>
        <w:rPr>
          <w:rStyle w:val="Hyperlink"/>
          <w:sz w:val="22"/>
        </w:rPr>
        <w:t>.</w:t>
      </w:r>
      <w:r>
        <w:fldChar w:fldCharType="end"/>
      </w:r>
      <w:bookmarkEnd w:id="1972"/>
      <w:bookmarkEnd w:id="1974"/>
      <w:r>
        <w:t xml:space="preserve"> a) Ein Federpendel mit der Federkonstanten D = 12 N/m wird um 12 cm ausgelenkt und losgelassen. Eine Masse von 2 kg hängt an der Feder und beginnt zu schwingen. Bestimmen Sie den Abstand der Masse zur Ruhelage, den Geschwindigkeitsbetrag und den Beschleunigungsbetrag 10 s nach dem ersten Durchgang durch die Ruhelage, falls die Schwingung reibungsfrei verläuft.</w:t>
      </w:r>
      <w:r>
        <w:br/>
        <w:t>b) Zeichnen Sie für die Elongation, die Geschwindigkeit und die Beschleunigung für die ersten 2 Sekunden der Schwingung das entsprechende Diagramm.</w:t>
      </w:r>
      <w:r>
        <w:br/>
      </w:r>
      <w:r>
        <w:sym w:font="Symbol" w:char="F02A"/>
      </w:r>
      <w:r>
        <w:sym w:font="Symbol" w:char="F02A"/>
      </w:r>
      <w:r>
        <w:sym w:font="Symbol" w:char="F02A"/>
      </w:r>
    </w:p>
    <w:bookmarkStart w:id="1977" w:name="_Hlt496413058"/>
    <w:p w14:paraId="32340A5E" w14:textId="720BC863" w:rsidR="00E14754" w:rsidRDefault="00E14754" w:rsidP="00E14754">
      <w:pPr>
        <w:widowControl w:val="0"/>
      </w:pPr>
      <w:r>
        <w:fldChar w:fldCharType="begin"/>
      </w:r>
      <w:r w:rsidR="00626526">
        <w:instrText>HYPERLINK "lsgmech.docx" \l "m74"</w:instrText>
      </w:r>
      <w:r>
        <w:fldChar w:fldCharType="separate"/>
      </w:r>
      <w:r>
        <w:rPr>
          <w:rStyle w:val="Hyperlink"/>
          <w:sz w:val="22"/>
        </w:rPr>
        <w:t>7</w:t>
      </w:r>
      <w:bookmarkStart w:id="1978" w:name="_Hlt495450684"/>
      <w:r>
        <w:rPr>
          <w:rStyle w:val="Hyperlink"/>
          <w:sz w:val="22"/>
        </w:rPr>
        <w:t>4</w:t>
      </w:r>
      <w:bookmarkEnd w:id="1978"/>
      <w:r>
        <w:rPr>
          <w:rStyle w:val="Hyperlink"/>
          <w:sz w:val="22"/>
        </w:rPr>
        <w:t>.</w:t>
      </w:r>
      <w:r>
        <w:fldChar w:fldCharType="end"/>
      </w:r>
      <w:bookmarkEnd w:id="1977"/>
      <w:r>
        <w:t xml:space="preserve"> Eine Masse von 400 g hängt an einem Fadenpendel, das um 20 cm ausgelenkt und losgelassen wird. Die Masse schwingt reibungsfrei mit der Frequenz 0,8 Hz</w:t>
      </w:r>
      <w:proofErr w:type="gramStart"/>
      <w:r>
        <w:t>.</w:t>
      </w:r>
      <w:proofErr w:type="gramEnd"/>
      <w:r>
        <w:br/>
        <w:t>Bestimmen Sie den Abstand zur Ruhelage und die an dieser Stelle auftretende Rückstellkraft 20 s nach dem ersten Durchgang durch die Ruhelage.</w:t>
      </w:r>
      <w:r>
        <w:br/>
      </w:r>
      <w:r>
        <w:sym w:font="Symbol" w:char="F02A"/>
      </w:r>
      <w:r>
        <w:sym w:font="Symbol" w:char="F02A"/>
      </w:r>
      <w:r>
        <w:sym w:font="Symbol" w:char="F02A"/>
      </w:r>
    </w:p>
    <w:bookmarkStart w:id="1979" w:name="_Hlt496413061"/>
    <w:p w14:paraId="117E760B" w14:textId="5767C830" w:rsidR="00E14754" w:rsidRDefault="00E14754" w:rsidP="00E14754">
      <w:pPr>
        <w:widowControl w:val="0"/>
      </w:pPr>
      <w:r>
        <w:fldChar w:fldCharType="begin"/>
      </w:r>
      <w:r w:rsidR="00626526">
        <w:instrText>HYPERLINK "lsgmech.docx" \l "m75"</w:instrText>
      </w:r>
      <w:r>
        <w:fldChar w:fldCharType="separate"/>
      </w:r>
      <w:r>
        <w:rPr>
          <w:rStyle w:val="Hyperlink"/>
          <w:sz w:val="22"/>
        </w:rPr>
        <w:t>7</w:t>
      </w:r>
      <w:bookmarkStart w:id="1980" w:name="_Hlt15775227"/>
      <w:r>
        <w:rPr>
          <w:rStyle w:val="Hyperlink"/>
          <w:sz w:val="22"/>
        </w:rPr>
        <w:t>5</w:t>
      </w:r>
      <w:bookmarkEnd w:id="1980"/>
      <w:r>
        <w:rPr>
          <w:rStyle w:val="Hyperlink"/>
          <w:sz w:val="22"/>
        </w:rPr>
        <w:t>.</w:t>
      </w:r>
      <w:r>
        <w:fldChar w:fldCharType="end"/>
      </w:r>
      <w:bookmarkEnd w:id="1979"/>
      <w:r>
        <w:t xml:space="preserve"> Ein Federpendel (schwingende Masse m = 1,8 kg) mit der Federkonstanten D = 18 N/m schwingt mit der Frequenz 0,8 Hz. Das Pendel besitzt 2 s nach dem ersten Durchgang durch die Ruhelage die Auslenkung s = - 5 cm. Bestimmen Sie die Amplitude A.</w:t>
      </w:r>
      <w:r>
        <w:br/>
      </w:r>
      <w:r>
        <w:sym w:font="Symbol" w:char="F02A"/>
      </w:r>
      <w:r>
        <w:sym w:font="Symbol" w:char="F02A"/>
      </w:r>
      <w:r>
        <w:sym w:font="Symbol" w:char="F02A"/>
      </w:r>
    </w:p>
    <w:bookmarkStart w:id="1981" w:name="_Hlt495450693"/>
    <w:p w14:paraId="3B8338D2" w14:textId="2204E469" w:rsidR="00E14754" w:rsidRDefault="00E14754" w:rsidP="00E14754">
      <w:pPr>
        <w:widowControl w:val="0"/>
      </w:pPr>
      <w:r>
        <w:fldChar w:fldCharType="begin"/>
      </w:r>
      <w:r w:rsidR="00626526">
        <w:instrText>HYPERLINK "lsgmech.docx" \l "m76"</w:instrText>
      </w:r>
      <w:r>
        <w:fldChar w:fldCharType="separate"/>
      </w:r>
      <w:r>
        <w:rPr>
          <w:rStyle w:val="Hyperlink"/>
          <w:sz w:val="22"/>
        </w:rPr>
        <w:t>7</w:t>
      </w:r>
      <w:bookmarkStart w:id="1982" w:name="_Hlt19601613"/>
      <w:r>
        <w:rPr>
          <w:rStyle w:val="Hyperlink"/>
          <w:sz w:val="22"/>
        </w:rPr>
        <w:t>6</w:t>
      </w:r>
      <w:bookmarkEnd w:id="1982"/>
      <w:r>
        <w:rPr>
          <w:rStyle w:val="Hyperlink"/>
          <w:sz w:val="22"/>
        </w:rPr>
        <w:t>.</w:t>
      </w:r>
      <w:r>
        <w:fldChar w:fldCharType="end"/>
      </w:r>
      <w:bookmarkEnd w:id="1981"/>
      <w:r>
        <w:t xml:space="preserve"> Wie lang müsste das Pendel einer fiktiven Pendeluhr sein, damit die Schwingdauer genau 1,0 Minuten beträgt?</w:t>
      </w:r>
      <w:r>
        <w:br/>
      </w:r>
      <w:r>
        <w:sym w:font="Symbol" w:char="F02A"/>
      </w:r>
    </w:p>
    <w:p w14:paraId="3427AC4D" w14:textId="1105413E" w:rsidR="00E14754" w:rsidRDefault="00E14754" w:rsidP="00E14754">
      <w:pPr>
        <w:widowControl w:val="0"/>
      </w:pPr>
      <w:bookmarkStart w:id="1983" w:name="_Hlt62178998"/>
      <w:r>
        <w:rPr>
          <w:color w:val="FF0000"/>
        </w:rPr>
        <w:sym w:font="Symbol" w:char="F02A"/>
      </w:r>
      <w:bookmarkStart w:id="1984" w:name="_Hlt62392114"/>
      <w:r>
        <w:fldChar w:fldCharType="begin"/>
      </w:r>
      <w:r w:rsidR="00626526">
        <w:instrText>HYPERLINK "lsgmech.docx" \l "m77"</w:instrText>
      </w:r>
      <w:r>
        <w:fldChar w:fldCharType="separate"/>
      </w:r>
      <w:r>
        <w:rPr>
          <w:rStyle w:val="Hyperlink"/>
          <w:sz w:val="22"/>
        </w:rPr>
        <w:t>7</w:t>
      </w:r>
      <w:bookmarkStart w:id="1985" w:name="_Hlt496413065"/>
      <w:r>
        <w:rPr>
          <w:rStyle w:val="Hyperlink"/>
          <w:sz w:val="22"/>
        </w:rPr>
        <w:t>7</w:t>
      </w:r>
      <w:bookmarkEnd w:id="1985"/>
      <w:r>
        <w:rPr>
          <w:rStyle w:val="Hyperlink"/>
          <w:sz w:val="22"/>
        </w:rPr>
        <w:t>.</w:t>
      </w:r>
      <w:r>
        <w:fldChar w:fldCharType="end"/>
      </w:r>
      <w:bookmarkEnd w:id="1983"/>
      <w:bookmarkEnd w:id="1984"/>
      <w:r>
        <w:t xml:space="preserve"> Eine Pendeluhr besitzt auf der Erde die Schwingdauer 1,8 Sekunden. Wie groß ist die Schwingdauer der Pendeluhr auf dem Mond (Schwerebeschleunigung auf dem Mond: g = 1,62 m/s²)?</w:t>
      </w:r>
      <w:r>
        <w:br/>
      </w:r>
      <w:r>
        <w:sym w:font="Symbol" w:char="F02A"/>
      </w:r>
      <w:r>
        <w:sym w:font="Symbol" w:char="F02A"/>
      </w:r>
    </w:p>
    <w:p w14:paraId="7109E1E8" w14:textId="3192E6AF" w:rsidR="00E14754" w:rsidRDefault="00215B7B" w:rsidP="00E14754">
      <w:pPr>
        <w:widowControl w:val="0"/>
      </w:pPr>
      <w:hyperlink r:id="rId1176" w:anchor="m78" w:history="1">
        <w:r w:rsidR="00E14754">
          <w:rPr>
            <w:rStyle w:val="Hyperlink"/>
            <w:sz w:val="22"/>
          </w:rPr>
          <w:t>7</w:t>
        </w:r>
        <w:bookmarkStart w:id="1986" w:name="_Hlt496413067"/>
        <w:r w:rsidR="00E14754">
          <w:rPr>
            <w:rStyle w:val="Hyperlink"/>
            <w:sz w:val="22"/>
          </w:rPr>
          <w:t>8</w:t>
        </w:r>
        <w:bookmarkEnd w:id="1986"/>
        <w:r w:rsidR="00E14754">
          <w:rPr>
            <w:rStyle w:val="Hyperlink"/>
            <w:sz w:val="22"/>
          </w:rPr>
          <w:t>.</w:t>
        </w:r>
      </w:hyperlink>
      <w:r w:rsidR="00E14754">
        <w:t xml:space="preserve"> Die Schwingdauer eines Pendels wird auf der Erde genau vermessen. Sie beträgt 1,24 s. Ein Astronaut bringt dieses Pendel auf den Mars (angenommen, es wäre bereits möglich) und misst dort die Schwingdauer zu 2,00 s. Aus diesen beiden Daten bestimmt er die Schwerebeschleunigung auf dem Mars. Wie groß ist diese?</w:t>
      </w:r>
      <w:r w:rsidR="00E14754">
        <w:br/>
      </w:r>
      <w:r w:rsidR="00E14754">
        <w:sym w:font="Symbol" w:char="F02A"/>
      </w:r>
      <w:r w:rsidR="00E14754">
        <w:sym w:font="Symbol" w:char="F02A"/>
      </w:r>
    </w:p>
    <w:p w14:paraId="232C7C9E" w14:textId="6BA891D4" w:rsidR="00E14754" w:rsidRDefault="002A0FE2" w:rsidP="00E14754">
      <w:pPr>
        <w:widowControl w:val="0"/>
      </w:pPr>
      <w:bookmarkStart w:id="1987" w:name="_Hlt495626484"/>
      <w:r>
        <w:rPr>
          <w:color w:val="FF0000"/>
        </w:rPr>
        <w:sym w:font="Symbol" w:char="F02A"/>
      </w:r>
      <w:hyperlink r:id="rId1177" w:anchor="m79" w:history="1">
        <w:r w:rsidR="00E14754">
          <w:rPr>
            <w:rStyle w:val="Hyperlink"/>
            <w:sz w:val="22"/>
          </w:rPr>
          <w:t>7</w:t>
        </w:r>
        <w:bookmarkStart w:id="1988" w:name="_Hlt496413070"/>
        <w:r w:rsidR="00E14754">
          <w:rPr>
            <w:rStyle w:val="Hyperlink"/>
            <w:sz w:val="22"/>
          </w:rPr>
          <w:t>9</w:t>
        </w:r>
        <w:bookmarkEnd w:id="1988"/>
        <w:r w:rsidR="00E14754">
          <w:rPr>
            <w:rStyle w:val="Hyperlink"/>
            <w:sz w:val="22"/>
          </w:rPr>
          <w:t>.</w:t>
        </w:r>
      </w:hyperlink>
      <w:bookmarkEnd w:id="1987"/>
      <w:r w:rsidR="00E14754">
        <w:t xml:space="preserve"> An einer ausgesuchten Stelle auf der Erde beträgt die Schwerebeschleunigung g genau 9,810 m/s². Dort wurde ein Fadenpendel so eingerichtet, dass seine Schwingdauer 2,00 Sekunden beträgt. An einem anderen Ort macht es täglich 100 Schwingungen mehr. Wie groß ist g dort?</w:t>
      </w:r>
      <w:r w:rsidR="00E14754">
        <w:br/>
      </w:r>
      <w:r w:rsidR="00E14754">
        <w:sym w:font="Symbol" w:char="F02A"/>
      </w:r>
      <w:r w:rsidR="00E14754">
        <w:sym w:font="Symbol" w:char="F02A"/>
      </w:r>
    </w:p>
    <w:p w14:paraId="7CB56C45" w14:textId="762C4BE5" w:rsidR="00E14754" w:rsidRDefault="00215B7B" w:rsidP="00E14754">
      <w:pPr>
        <w:widowControl w:val="0"/>
      </w:pPr>
      <w:hyperlink r:id="rId1178" w:anchor="m80" w:history="1">
        <w:r w:rsidR="00E14754">
          <w:rPr>
            <w:rStyle w:val="Hyperlink"/>
            <w:sz w:val="22"/>
          </w:rPr>
          <w:t>8</w:t>
        </w:r>
        <w:bookmarkStart w:id="1989" w:name="_Hlt495626465"/>
        <w:r w:rsidR="00E14754">
          <w:rPr>
            <w:rStyle w:val="Hyperlink"/>
            <w:sz w:val="22"/>
          </w:rPr>
          <w:t>0</w:t>
        </w:r>
        <w:bookmarkEnd w:id="1989"/>
        <w:r w:rsidR="00E14754">
          <w:rPr>
            <w:rStyle w:val="Hyperlink"/>
            <w:sz w:val="22"/>
          </w:rPr>
          <w:t>.</w:t>
        </w:r>
      </w:hyperlink>
      <w:r w:rsidR="00E14754">
        <w:t xml:space="preserve"> An einem Federpendel schwingt eine Masse mit der Frequenz f = 0,8 Hz. Die Masse erreicht beim Durchgang durch die Ruhelage eine maximale Geschwindigkeit von 2 m/s. Wie groß ist die Amplitude A?</w:t>
      </w:r>
      <w:r w:rsidR="00E14754">
        <w:br/>
      </w:r>
      <w:r w:rsidR="00E14754">
        <w:sym w:font="Symbol" w:char="F02A"/>
      </w:r>
      <w:r w:rsidR="00E14754">
        <w:sym w:font="Symbol" w:char="F02A"/>
      </w:r>
      <w:r w:rsidR="00E14754">
        <w:sym w:font="Symbol" w:char="F02A"/>
      </w:r>
    </w:p>
    <w:bookmarkStart w:id="1990" w:name="_Hlt496413075"/>
    <w:p w14:paraId="5707A015" w14:textId="0A114BB1" w:rsidR="00E14754" w:rsidRDefault="00E14754" w:rsidP="00E14754">
      <w:r>
        <w:fldChar w:fldCharType="begin"/>
      </w:r>
      <w:r w:rsidR="00626526">
        <w:instrText>HYPERLINK "lsgmech.docx" \l "m81"</w:instrText>
      </w:r>
      <w:r>
        <w:fldChar w:fldCharType="separate"/>
      </w:r>
      <w:r>
        <w:rPr>
          <w:rStyle w:val="Hyperlink"/>
          <w:sz w:val="22"/>
        </w:rPr>
        <w:t>81.</w:t>
      </w:r>
      <w:r>
        <w:fldChar w:fldCharType="end"/>
      </w:r>
      <w:bookmarkEnd w:id="1990"/>
      <w:r>
        <w:t xml:space="preserve"> Ein Körper der Masse 200 g schwingt harmonisch mit der Frequenz 1,5 Hz. Seine maximale Auslenkung A beträgt dabei 15 cm. Wie groß ist die maximal wirkende Kraft F auf den Pendelkörper?</w:t>
      </w:r>
    </w:p>
    <w:p w14:paraId="5A9519C6" w14:textId="77777777" w:rsidR="00E14754" w:rsidRDefault="00E14754" w:rsidP="00E14754">
      <w:r>
        <w:sym w:font="Symbol" w:char="F02A"/>
      </w:r>
      <w:r>
        <w:sym w:font="Symbol" w:char="F02A"/>
      </w:r>
      <w:r>
        <w:sym w:font="Symbol" w:char="F02A"/>
      </w:r>
    </w:p>
    <w:p w14:paraId="250A9A19" w14:textId="269CF277" w:rsidR="00E14754" w:rsidRDefault="00E14754" w:rsidP="00E14754">
      <w:pPr>
        <w:widowControl w:val="0"/>
      </w:pPr>
      <w:bookmarkStart w:id="1991" w:name="_Hlt496413077"/>
      <w:r>
        <w:rPr>
          <w:color w:val="FF0000"/>
        </w:rPr>
        <w:sym w:font="Symbol" w:char="F02A"/>
      </w:r>
      <w:bookmarkStart w:id="1992" w:name="_Hlt16171169"/>
      <w:bookmarkStart w:id="1993" w:name="_Hlt78763510"/>
      <w:bookmarkEnd w:id="1992"/>
      <w:r>
        <w:fldChar w:fldCharType="begin"/>
      </w:r>
      <w:r w:rsidR="00626526">
        <w:instrText>HYPERLINK "lsgmech.docx" \l "m99"</w:instrText>
      </w:r>
      <w:r>
        <w:fldChar w:fldCharType="separate"/>
      </w:r>
      <w:r>
        <w:rPr>
          <w:rStyle w:val="Hyperlink"/>
          <w:sz w:val="22"/>
        </w:rPr>
        <w:t>9</w:t>
      </w:r>
      <w:bookmarkStart w:id="1994" w:name="_Hlt16035090"/>
      <w:bookmarkStart w:id="1995" w:name="_Hlt6576192"/>
      <w:bookmarkEnd w:id="1994"/>
      <w:r>
        <w:rPr>
          <w:rStyle w:val="Hyperlink"/>
          <w:sz w:val="22"/>
        </w:rPr>
        <w:t>9</w:t>
      </w:r>
      <w:bookmarkEnd w:id="1995"/>
      <w:r>
        <w:rPr>
          <w:rStyle w:val="Hyperlink"/>
          <w:sz w:val="22"/>
        </w:rPr>
        <w:t>.</w:t>
      </w:r>
      <w:r>
        <w:fldChar w:fldCharType="end"/>
      </w:r>
      <w:bookmarkEnd w:id="1991"/>
      <w:bookmarkEnd w:id="1993"/>
      <w:r>
        <w:t xml:space="preserve"> Prüfung 1998/99</w:t>
      </w:r>
      <w:r>
        <w:br/>
      </w:r>
      <w:bookmarkStart w:id="1996" w:name="_Hlt19687871"/>
      <w:r>
        <w:t>An einem 20 m langen Kranseil hängt ein Betonteil der Masse 1,0 t. Auf Grund einer Unachtsamkeit des Kranführers beginnt das Seil mit der maximalen Auslenkung von 5,0° zu schwingen.</w:t>
      </w:r>
      <w:r>
        <w:br/>
        <w:t>a) Berechnen Sie die maximale Geschwindigkeit, die das Betonteil im Verlauf der ersten Periode erreicht.</w:t>
      </w:r>
      <w:r>
        <w:br/>
        <w:t>b) Berechnen Sie die Periodendauer und stellen Sie die horizontale Auslenkung in Abhängigkeit von der Zeit grafisch dar.</w:t>
      </w:r>
      <w:r>
        <w:br/>
        <w:t>Geben Sie mindestens zwei Gültigkeitsbedingungen für Ihre verwendeten Gleichungen an.</w:t>
      </w:r>
      <w:r>
        <w:br/>
        <w:t>c) Begründen Sie, dass die Kraft, die das Seil belastet, beim Durchschwingen der Gleichgewichtslage am größten ist. Berechnen Sie den Betrag dieser Kraft.</w:t>
      </w:r>
      <w:r>
        <w:br/>
      </w:r>
      <w:bookmarkEnd w:id="1996"/>
      <w:r>
        <w:t xml:space="preserve"> </w:t>
      </w:r>
      <w:r>
        <w:sym w:font="Symbol" w:char="F02A"/>
      </w:r>
      <w:r>
        <w:sym w:font="Symbol" w:char="F02A"/>
      </w:r>
      <w:r>
        <w:sym w:font="Symbol" w:char="F02A"/>
      </w:r>
    </w:p>
    <w:p w14:paraId="22C66A67" w14:textId="1C6890FF" w:rsidR="00E14754" w:rsidRDefault="00215B7B" w:rsidP="00E14754">
      <w:pPr>
        <w:widowControl w:val="0"/>
        <w:tabs>
          <w:tab w:val="right" w:leader="dot" w:pos="6237"/>
        </w:tabs>
      </w:pPr>
      <w:hyperlink r:id="rId1179" w:anchor="m194" w:history="1">
        <w:r w:rsidR="00E14754">
          <w:rPr>
            <w:rStyle w:val="Hyperlink"/>
            <w:sz w:val="22"/>
          </w:rPr>
          <w:t>19</w:t>
        </w:r>
        <w:bookmarkStart w:id="1997" w:name="_Hlt496413081"/>
        <w:r w:rsidR="00E14754">
          <w:rPr>
            <w:rStyle w:val="Hyperlink"/>
            <w:sz w:val="22"/>
          </w:rPr>
          <w:t>4</w:t>
        </w:r>
        <w:bookmarkEnd w:id="1997"/>
        <w:r w:rsidR="00E14754">
          <w:rPr>
            <w:rStyle w:val="Hyperlink"/>
            <w:sz w:val="22"/>
          </w:rPr>
          <w:t>.</w:t>
        </w:r>
      </w:hyperlink>
      <w:r w:rsidR="00E14754">
        <w:t xml:space="preserve"> Wie groß ist die Elongation einer Sinusschwingung, wenn die Amplitude 12 cm und die Frequenz </w:t>
      </w:r>
      <w:r w:rsidR="00E14754">
        <w:tab/>
        <w:t>15 Hz beträgt, a) 0,01s, b) 0,02s und c) 0,03 s nach dem Nulldurchgang?</w:t>
      </w:r>
      <w:r w:rsidR="00E14754">
        <w:br/>
      </w:r>
      <w:r w:rsidR="00E14754">
        <w:sym w:font="Symbol" w:char="F02A"/>
      </w:r>
      <w:r w:rsidR="00E14754">
        <w:sym w:font="Symbol" w:char="F02A"/>
      </w:r>
      <w:r w:rsidR="00E14754">
        <w:sym w:font="Symbol" w:char="F02A"/>
      </w:r>
    </w:p>
    <w:p w14:paraId="30ECC989" w14:textId="728F4367" w:rsidR="00E14754" w:rsidRDefault="00215B7B" w:rsidP="00E14754">
      <w:pPr>
        <w:widowControl w:val="0"/>
        <w:tabs>
          <w:tab w:val="right" w:leader="dot" w:pos="6237"/>
        </w:tabs>
      </w:pPr>
      <w:hyperlink r:id="rId1180" w:anchor="m195" w:history="1">
        <w:r w:rsidR="00E14754">
          <w:rPr>
            <w:rStyle w:val="Hyperlink"/>
            <w:sz w:val="22"/>
          </w:rPr>
          <w:t>1</w:t>
        </w:r>
        <w:bookmarkStart w:id="1998" w:name="_Hlt496413084"/>
        <w:r w:rsidR="00E14754">
          <w:rPr>
            <w:rStyle w:val="Hyperlink"/>
            <w:sz w:val="22"/>
          </w:rPr>
          <w:t>9</w:t>
        </w:r>
        <w:bookmarkEnd w:id="1998"/>
        <w:r w:rsidR="00E14754">
          <w:rPr>
            <w:rStyle w:val="Hyperlink"/>
            <w:sz w:val="22"/>
          </w:rPr>
          <w:t>5.</w:t>
        </w:r>
      </w:hyperlink>
      <w:r w:rsidR="00E14754">
        <w:t xml:space="preserve"> Wie viel Sekunden nach dem Nulldurchgang erreicht die Elongation einer Sinusschwingung von y</w:t>
      </w:r>
      <w:r w:rsidR="00E14754">
        <w:rPr>
          <w:vertAlign w:val="subscript"/>
        </w:rPr>
        <w:t>max</w:t>
      </w:r>
      <w:r w:rsidR="00E14754">
        <w:t> = 2 cm und f  = 50 Hz die Werte a) 1mm, b) 5mm und c) 15mm?</w:t>
      </w:r>
      <w:r w:rsidR="00E14754">
        <w:br/>
      </w:r>
      <w:r w:rsidR="00E14754">
        <w:sym w:font="Symbol" w:char="F02A"/>
      </w:r>
      <w:r w:rsidR="00E14754">
        <w:sym w:font="Symbol" w:char="F02A"/>
      </w:r>
      <w:r w:rsidR="00E14754">
        <w:sym w:font="Symbol" w:char="F02A"/>
      </w:r>
    </w:p>
    <w:p w14:paraId="06FC57A0" w14:textId="7D19AC2B" w:rsidR="00E14754" w:rsidRDefault="00215B7B" w:rsidP="00E14754">
      <w:pPr>
        <w:widowControl w:val="0"/>
        <w:tabs>
          <w:tab w:val="right" w:leader="dot" w:pos="6237"/>
        </w:tabs>
      </w:pPr>
      <w:hyperlink r:id="rId1181" w:anchor="m196" w:history="1">
        <w:r w:rsidR="00E14754">
          <w:rPr>
            <w:rStyle w:val="Hyperlink"/>
            <w:sz w:val="22"/>
          </w:rPr>
          <w:t>1</w:t>
        </w:r>
        <w:bookmarkStart w:id="1999" w:name="_Hlt496413086"/>
        <w:r w:rsidR="00E14754">
          <w:rPr>
            <w:rStyle w:val="Hyperlink"/>
            <w:sz w:val="22"/>
          </w:rPr>
          <w:t>9</w:t>
        </w:r>
        <w:bookmarkStart w:id="2000" w:name="_Hlt19687884"/>
        <w:bookmarkEnd w:id="1999"/>
        <w:r w:rsidR="00E14754">
          <w:rPr>
            <w:rStyle w:val="Hyperlink"/>
            <w:sz w:val="22"/>
          </w:rPr>
          <w:t>6</w:t>
        </w:r>
        <w:bookmarkEnd w:id="2000"/>
        <w:r w:rsidR="00E14754">
          <w:rPr>
            <w:rStyle w:val="Hyperlink"/>
            <w:sz w:val="22"/>
          </w:rPr>
          <w:t>.</w:t>
        </w:r>
      </w:hyperlink>
      <w:r w:rsidR="00E14754">
        <w:t xml:space="preserve"> Zwei Pendel verschiedener Länge, deren Periodendauer sich wie 19:20 </w:t>
      </w:r>
      <w:r w:rsidR="0006436D">
        <w:t>verhält</w:t>
      </w:r>
      <w:r w:rsidR="00E14754">
        <w:t>, beginnen ihre Schwingungen gleichzeitig aus der Ruhelage. Nach 15 s hat das erste Pendel 3 Schwingungen mehr ausgeführt als das zweite. Welche Frequenzen und Periodendauern haben die Pendel?</w:t>
      </w:r>
      <w:r w:rsidR="00E14754">
        <w:br/>
      </w:r>
      <w:r w:rsidR="00E14754">
        <w:sym w:font="Symbol" w:char="F02A"/>
      </w:r>
      <w:r w:rsidR="00E14754">
        <w:sym w:font="Symbol" w:char="F02A"/>
      </w:r>
      <w:r w:rsidR="00E14754">
        <w:sym w:font="Symbol" w:char="F02A"/>
      </w:r>
    </w:p>
    <w:p w14:paraId="19BA5A36" w14:textId="5CEEE13C" w:rsidR="00E14754" w:rsidRDefault="00215B7B" w:rsidP="00E14754">
      <w:pPr>
        <w:widowControl w:val="0"/>
        <w:tabs>
          <w:tab w:val="right" w:leader="dot" w:pos="6237"/>
        </w:tabs>
      </w:pPr>
      <w:hyperlink r:id="rId1182" w:anchor="m197" w:history="1">
        <w:r w:rsidR="00E14754">
          <w:rPr>
            <w:rStyle w:val="Hyperlink"/>
            <w:sz w:val="22"/>
          </w:rPr>
          <w:t>1</w:t>
        </w:r>
        <w:bookmarkStart w:id="2001" w:name="_Hlt496413090"/>
        <w:r w:rsidR="00E14754">
          <w:rPr>
            <w:rStyle w:val="Hyperlink"/>
            <w:sz w:val="22"/>
          </w:rPr>
          <w:t>9</w:t>
        </w:r>
        <w:bookmarkStart w:id="2002" w:name="_Hlt125945779"/>
        <w:bookmarkEnd w:id="2001"/>
        <w:r w:rsidR="00E14754">
          <w:rPr>
            <w:rStyle w:val="Hyperlink"/>
            <w:sz w:val="22"/>
          </w:rPr>
          <w:t>7</w:t>
        </w:r>
        <w:bookmarkEnd w:id="2002"/>
        <w:r w:rsidR="00E14754">
          <w:rPr>
            <w:rStyle w:val="Hyperlink"/>
            <w:sz w:val="22"/>
          </w:rPr>
          <w:t>.</w:t>
        </w:r>
      </w:hyperlink>
      <w:r w:rsidR="00E14754">
        <w:t xml:space="preserve"> Die Elongation einer Sinusschwingung erreicht 1/20 s nach dem Nulldurchgang ¼ ihres Scheitelwertes. Wie groß ist die Frequenz?</w:t>
      </w:r>
      <w:r w:rsidR="00E14754">
        <w:br/>
      </w:r>
      <w:r w:rsidR="00E14754">
        <w:sym w:font="Symbol" w:char="F02A"/>
      </w:r>
      <w:r w:rsidR="00E14754">
        <w:sym w:font="Symbol" w:char="F02A"/>
      </w:r>
      <w:r w:rsidR="00E14754">
        <w:sym w:font="Symbol" w:char="F02A"/>
      </w:r>
    </w:p>
    <w:p w14:paraId="1D238F3A" w14:textId="53439F20" w:rsidR="00CB3D4D" w:rsidRDefault="00016727" w:rsidP="00E14754">
      <w:pPr>
        <w:widowControl w:val="0"/>
        <w:tabs>
          <w:tab w:val="right" w:leader="dot" w:pos="6237"/>
        </w:tabs>
      </w:pPr>
      <w:bookmarkStart w:id="2003" w:name="_Hlt520615673"/>
      <w:r>
        <w:rPr>
          <w:color w:val="FF0000"/>
        </w:rPr>
        <w:sym w:font="Symbol" w:char="F02A"/>
      </w:r>
      <w:hyperlink r:id="rId1183" w:anchor="m198" w:history="1">
        <w:r w:rsidR="00E14754">
          <w:rPr>
            <w:rStyle w:val="Hyperlink"/>
            <w:sz w:val="22"/>
          </w:rPr>
          <w:t>1</w:t>
        </w:r>
        <w:bookmarkStart w:id="2004" w:name="_Hlt496413093"/>
        <w:r w:rsidR="00E14754">
          <w:rPr>
            <w:rStyle w:val="Hyperlink"/>
            <w:sz w:val="22"/>
          </w:rPr>
          <w:t>9</w:t>
        </w:r>
        <w:bookmarkEnd w:id="2004"/>
        <w:r w:rsidR="00E14754">
          <w:rPr>
            <w:rStyle w:val="Hyperlink"/>
            <w:sz w:val="22"/>
          </w:rPr>
          <w:t>8.</w:t>
        </w:r>
      </w:hyperlink>
      <w:bookmarkEnd w:id="2003"/>
      <w:r w:rsidR="00E14754">
        <w:t xml:space="preserve"> </w:t>
      </w:r>
      <w:bookmarkStart w:id="2005" w:name="_Hlk307417353"/>
      <w:r w:rsidR="00E14754">
        <w:t>Die Elongation einer Sinusschwingung von 15 s Dauer und 10 cm Amplitude verdoppelt sich innerhalb von 1 s. Wie groß sind diese Elongationen? (es gilt</w:t>
      </w:r>
      <w:bookmarkEnd w:id="2005"/>
      <w:r w:rsidR="00E14754">
        <w:t>:</w:t>
      </w:r>
      <w:r w:rsidR="00CB3D4D" w:rsidRPr="00CB3D4D">
        <w:rPr>
          <w:position w:val="-10"/>
        </w:rPr>
        <w:object w:dxaOrig="3500" w:dyaOrig="320" w14:anchorId="26A64DA4">
          <v:shape id="_x0000_i1401" type="#_x0000_t75" style="width:174pt;height:12pt" o:ole="">
            <v:imagedata r:id="rId1184" o:title=""/>
          </v:shape>
          <o:OLEObject Type="Embed" ProgID="Equation.DSMT4" ShapeID="_x0000_i1401" DrawAspect="Content" ObjectID="_1735305703" r:id="rId1185"/>
        </w:object>
      </w:r>
      <w:r w:rsidR="00E14754">
        <w:t xml:space="preserve"> </w:t>
      </w:r>
    </w:p>
    <w:p w14:paraId="783A7417" w14:textId="77777777" w:rsidR="00E14754" w:rsidRDefault="00E14754" w:rsidP="00E14754">
      <w:pPr>
        <w:widowControl w:val="0"/>
        <w:tabs>
          <w:tab w:val="right" w:leader="dot" w:pos="6237"/>
        </w:tabs>
      </w:pPr>
      <w:r>
        <w:sym w:font="Symbol" w:char="F02A"/>
      </w:r>
      <w:r>
        <w:sym w:font="Symbol" w:char="F02A"/>
      </w:r>
      <w:r>
        <w:sym w:font="Symbol" w:char="F02A"/>
      </w:r>
    </w:p>
    <w:p w14:paraId="75849641" w14:textId="77777777" w:rsidR="00CB3D4D" w:rsidRDefault="00CB3D4D" w:rsidP="00E14754">
      <w:pPr>
        <w:widowControl w:val="0"/>
        <w:tabs>
          <w:tab w:val="right" w:leader="dot" w:pos="6237"/>
        </w:tabs>
      </w:pPr>
    </w:p>
    <w:p w14:paraId="7A853E36" w14:textId="15CADAD0" w:rsidR="00E14754" w:rsidRDefault="00215B7B" w:rsidP="00E14754">
      <w:pPr>
        <w:widowControl w:val="0"/>
        <w:tabs>
          <w:tab w:val="right" w:leader="dot" w:pos="6237"/>
        </w:tabs>
      </w:pPr>
      <w:hyperlink r:id="rId1186" w:anchor="m199" w:history="1">
        <w:r w:rsidR="00E14754">
          <w:rPr>
            <w:rStyle w:val="Hyperlink"/>
            <w:sz w:val="22"/>
          </w:rPr>
          <w:t>1</w:t>
        </w:r>
        <w:bookmarkStart w:id="2006" w:name="_Hlt496413097"/>
        <w:r w:rsidR="00E14754">
          <w:rPr>
            <w:rStyle w:val="Hyperlink"/>
            <w:sz w:val="22"/>
          </w:rPr>
          <w:t>9</w:t>
        </w:r>
        <w:bookmarkStart w:id="2007" w:name="_Hlt2154561"/>
        <w:bookmarkEnd w:id="2006"/>
        <w:r w:rsidR="00E14754">
          <w:rPr>
            <w:rStyle w:val="Hyperlink"/>
            <w:sz w:val="22"/>
          </w:rPr>
          <w:t>9</w:t>
        </w:r>
        <w:bookmarkEnd w:id="2007"/>
        <w:r w:rsidR="00E14754">
          <w:rPr>
            <w:rStyle w:val="Hyperlink"/>
            <w:sz w:val="22"/>
          </w:rPr>
          <w:t>.</w:t>
        </w:r>
      </w:hyperlink>
      <w:r w:rsidR="00E14754">
        <w:t xml:space="preserve"> Wie viel Zeit verstreicht, bis die Elongation einer Sinusschwingung von f = 54 Hz und der Amplitude 8 cm von 3 cm auf 7 cm anwächst?</w:t>
      </w:r>
      <w:r w:rsidR="00E14754">
        <w:br/>
      </w:r>
      <w:r w:rsidR="00E14754">
        <w:sym w:font="Symbol" w:char="F02A"/>
      </w:r>
      <w:r w:rsidR="00E14754">
        <w:sym w:font="Symbol" w:char="F02A"/>
      </w:r>
      <w:r w:rsidR="00E14754">
        <w:sym w:font="Symbol" w:char="F02A"/>
      </w:r>
    </w:p>
    <w:bookmarkStart w:id="2008" w:name="_Hlt2154574"/>
    <w:p w14:paraId="64B08E88" w14:textId="73989FA2" w:rsidR="00E14754" w:rsidRDefault="00E14754" w:rsidP="00E14754">
      <w:pPr>
        <w:widowControl w:val="0"/>
        <w:tabs>
          <w:tab w:val="right" w:leader="dot" w:pos="6237"/>
        </w:tabs>
      </w:pPr>
      <w:r>
        <w:fldChar w:fldCharType="begin"/>
      </w:r>
      <w:r w:rsidR="00626526">
        <w:instrText>HYPERLINK "lsgmech.docx" \l "m200"</w:instrText>
      </w:r>
      <w:r>
        <w:fldChar w:fldCharType="separate"/>
      </w:r>
      <w:r>
        <w:rPr>
          <w:rStyle w:val="Hyperlink"/>
          <w:sz w:val="22"/>
        </w:rPr>
        <w:t>2</w:t>
      </w:r>
      <w:bookmarkStart w:id="2009" w:name="_Hlt496413100"/>
      <w:r>
        <w:rPr>
          <w:rStyle w:val="Hyperlink"/>
          <w:sz w:val="22"/>
        </w:rPr>
        <w:t>0</w:t>
      </w:r>
      <w:bookmarkEnd w:id="2009"/>
      <w:r>
        <w:rPr>
          <w:rStyle w:val="Hyperlink"/>
          <w:sz w:val="22"/>
        </w:rPr>
        <w:t>0.</w:t>
      </w:r>
      <w:r>
        <w:fldChar w:fldCharType="end"/>
      </w:r>
      <w:bookmarkEnd w:id="2008"/>
      <w:r>
        <w:t xml:space="preserve"> Die Elongationen einer Sinusschwingung von 10 cm Amplitude durchlaufen im Abstand 0,001 s nacheinander die Werte 2 cm und 8 cm. Wie groß sind Frequenz und Periodendauer?</w:t>
      </w:r>
      <w:r>
        <w:br/>
      </w:r>
      <w:r>
        <w:sym w:font="Symbol" w:char="F02A"/>
      </w:r>
      <w:r>
        <w:sym w:font="Symbol" w:char="F02A"/>
      </w:r>
      <w:r>
        <w:sym w:font="Symbol" w:char="F02A"/>
      </w:r>
    </w:p>
    <w:p w14:paraId="6458ED6B" w14:textId="223911CA" w:rsidR="00E14754" w:rsidRDefault="00215B7B" w:rsidP="00E14754">
      <w:pPr>
        <w:widowControl w:val="0"/>
        <w:tabs>
          <w:tab w:val="right" w:leader="dot" w:pos="6237"/>
        </w:tabs>
      </w:pPr>
      <w:hyperlink r:id="rId1187" w:anchor="m201" w:history="1">
        <w:r w:rsidR="00E14754">
          <w:rPr>
            <w:rStyle w:val="Hyperlink"/>
            <w:sz w:val="22"/>
          </w:rPr>
          <w:t>2</w:t>
        </w:r>
        <w:bookmarkStart w:id="2010" w:name="_Hlt496413104"/>
        <w:r w:rsidR="00E14754">
          <w:rPr>
            <w:rStyle w:val="Hyperlink"/>
            <w:sz w:val="22"/>
          </w:rPr>
          <w:t>0</w:t>
        </w:r>
        <w:bookmarkEnd w:id="2010"/>
        <w:r w:rsidR="00E14754">
          <w:rPr>
            <w:rStyle w:val="Hyperlink"/>
            <w:sz w:val="22"/>
          </w:rPr>
          <w:t>1.</w:t>
        </w:r>
      </w:hyperlink>
      <w:r w:rsidR="00E14754">
        <w:t xml:space="preserve"> Die Elongation einer Sinusschwingung von y</w:t>
      </w:r>
      <w:r w:rsidR="00E14754">
        <w:rPr>
          <w:vertAlign w:val="subscript"/>
        </w:rPr>
        <w:t>max</w:t>
      </w:r>
      <w:r w:rsidR="00E14754">
        <w:t> = 6 cm erreicht in der 1. Halbperiode im zeitlichen Abstand von 0,001 s zweimal den Wert y = 3 cm. Wie groß ist die Frequenz?</w:t>
      </w:r>
      <w:r w:rsidR="00E14754">
        <w:br/>
      </w:r>
      <w:r w:rsidR="00E14754">
        <w:sym w:font="Symbol" w:char="F02A"/>
      </w:r>
      <w:r w:rsidR="00E14754">
        <w:sym w:font="Symbol" w:char="F02A"/>
      </w:r>
      <w:r w:rsidR="00E14754">
        <w:sym w:font="Symbol" w:char="F02A"/>
      </w:r>
    </w:p>
    <w:bookmarkStart w:id="2011" w:name="_Hlt496413107"/>
    <w:p w14:paraId="4298FEEF" w14:textId="191A740A" w:rsidR="00E14754" w:rsidRDefault="00E14754" w:rsidP="00E14754">
      <w:pPr>
        <w:widowControl w:val="0"/>
        <w:tabs>
          <w:tab w:val="right" w:leader="dot" w:pos="6237"/>
        </w:tabs>
      </w:pPr>
      <w:r>
        <w:fldChar w:fldCharType="begin"/>
      </w:r>
      <w:r w:rsidR="00626526">
        <w:instrText>HYPERLINK "lsgmech.docx" \l "m202"</w:instrText>
      </w:r>
      <w:r>
        <w:fldChar w:fldCharType="separate"/>
      </w:r>
      <w:r>
        <w:rPr>
          <w:rStyle w:val="Hyperlink"/>
          <w:sz w:val="22"/>
        </w:rPr>
        <w:t>202.</w:t>
      </w:r>
      <w:r>
        <w:fldChar w:fldCharType="end"/>
      </w:r>
      <w:bookmarkEnd w:id="2011"/>
      <w:r>
        <w:t xml:space="preserve"> Eine Feder hat die Federkonstante D = 30 N/m. Wie groß ist die Masse eines dranhängenden Massestückes, das Schwingungen der Amplitude 5 cm ausführt und mit der Geschwindigkeit 80 cm/s durch die Ruhelage geht?</w:t>
      </w:r>
      <w:r>
        <w:br/>
      </w:r>
      <w:r>
        <w:sym w:font="Symbol" w:char="F02A"/>
      </w:r>
      <w:r>
        <w:sym w:font="Symbol" w:char="F02A"/>
      </w:r>
      <w:r>
        <w:sym w:font="Symbol" w:char="F02A"/>
      </w:r>
    </w:p>
    <w:p w14:paraId="0278E13B" w14:textId="026C3D04" w:rsidR="00E14754" w:rsidRDefault="005D1FF5" w:rsidP="00E14754">
      <w:pPr>
        <w:widowControl w:val="0"/>
        <w:tabs>
          <w:tab w:val="right" w:leader="dot" w:pos="6237"/>
        </w:tabs>
      </w:pPr>
      <w:r>
        <w:rPr>
          <w:color w:val="FF0000"/>
        </w:rPr>
        <w:sym w:font="Symbol" w:char="F02A"/>
      </w:r>
      <w:hyperlink r:id="rId1188" w:anchor="m203" w:history="1">
        <w:r w:rsidR="00E14754">
          <w:rPr>
            <w:rStyle w:val="Hyperlink"/>
            <w:sz w:val="22"/>
          </w:rPr>
          <w:t>2</w:t>
        </w:r>
        <w:bookmarkStart w:id="2012" w:name="_Hlt247425166"/>
        <w:r w:rsidR="00E14754">
          <w:rPr>
            <w:rStyle w:val="Hyperlink"/>
            <w:sz w:val="22"/>
          </w:rPr>
          <w:t>0</w:t>
        </w:r>
        <w:bookmarkStart w:id="2013" w:name="_Hlt496413111"/>
        <w:bookmarkEnd w:id="2012"/>
        <w:r w:rsidR="00E14754">
          <w:rPr>
            <w:rStyle w:val="Hyperlink"/>
            <w:sz w:val="22"/>
          </w:rPr>
          <w:t>3</w:t>
        </w:r>
        <w:bookmarkEnd w:id="2013"/>
        <w:r w:rsidR="00E14754">
          <w:rPr>
            <w:rStyle w:val="Hyperlink"/>
            <w:sz w:val="22"/>
          </w:rPr>
          <w:t>.</w:t>
        </w:r>
      </w:hyperlink>
      <w:r w:rsidR="00E14754">
        <w:t xml:space="preserve"> Die Karosserie (m= 800 kg) eines Lastkraftwagens senkt sich bei einer Zuladung von 1,8 t um 6 cm.</w:t>
      </w:r>
      <w:r w:rsidR="00E14754">
        <w:br/>
      </w:r>
      <w:r>
        <w:t>a</w:t>
      </w:r>
      <w:r w:rsidR="00E14754">
        <w:t>) Welche Periodendauer ergibt sich daraus?</w:t>
      </w:r>
      <w:r w:rsidR="00E14754">
        <w:br/>
      </w:r>
      <w:r w:rsidR="00323A81">
        <w:t>b</w:t>
      </w:r>
      <w:r w:rsidR="00E14754">
        <w:t>) Welche Periodendauer hat die leere Karosse?</w:t>
      </w:r>
      <w:r w:rsidR="00E14754">
        <w:br/>
      </w:r>
      <w:r>
        <w:t>c</w:t>
      </w:r>
      <w:r w:rsidR="00E14754">
        <w:t>) Bei welcher Zuladung ergibt sich die doppelte Periodendauer gegenüber b)?</w:t>
      </w:r>
      <w:r w:rsidR="00E14754">
        <w:br/>
      </w:r>
      <w:r w:rsidR="00E14754">
        <w:sym w:font="Symbol" w:char="F02A"/>
      </w:r>
      <w:r w:rsidR="00E14754">
        <w:sym w:font="Symbol" w:char="F02A"/>
      </w:r>
      <w:r w:rsidR="00E14754">
        <w:sym w:font="Symbol" w:char="F02A"/>
      </w:r>
    </w:p>
    <w:p w14:paraId="72655611" w14:textId="0D6D72A3" w:rsidR="00E14754" w:rsidRDefault="00E14754" w:rsidP="00E14754">
      <w:pPr>
        <w:widowControl w:val="0"/>
        <w:tabs>
          <w:tab w:val="right" w:leader="dot" w:pos="6237"/>
        </w:tabs>
      </w:pPr>
      <w:r>
        <w:rPr>
          <w:color w:val="FF0000"/>
        </w:rPr>
        <w:sym w:font="Symbol" w:char="F02A"/>
      </w:r>
      <w:hyperlink r:id="rId1189" w:anchor="m204" w:history="1">
        <w:r>
          <w:rPr>
            <w:rStyle w:val="Hyperlink"/>
            <w:sz w:val="22"/>
          </w:rPr>
          <w:t>2</w:t>
        </w:r>
        <w:bookmarkStart w:id="2014" w:name="_Hlt15740329"/>
        <w:bookmarkStart w:id="2015" w:name="_Hlt520615741"/>
        <w:bookmarkEnd w:id="2014"/>
        <w:r>
          <w:rPr>
            <w:rStyle w:val="Hyperlink"/>
            <w:sz w:val="22"/>
          </w:rPr>
          <w:t>0</w:t>
        </w:r>
        <w:bookmarkStart w:id="2016" w:name="_Hlt496413116"/>
        <w:bookmarkEnd w:id="2015"/>
        <w:r>
          <w:rPr>
            <w:rStyle w:val="Hyperlink"/>
            <w:sz w:val="22"/>
          </w:rPr>
          <w:t>4</w:t>
        </w:r>
        <w:bookmarkEnd w:id="2016"/>
        <w:r>
          <w:rPr>
            <w:rStyle w:val="Hyperlink"/>
            <w:sz w:val="22"/>
          </w:rPr>
          <w:t>.</w:t>
        </w:r>
      </w:hyperlink>
      <w:r>
        <w:t xml:space="preserve"> Ein im Wasser schwimmender Holzquader von der Höhe h und der Dichte </w:t>
      </w:r>
      <w:r>
        <w:rPr>
          <w:rFonts w:ascii="Symbol" w:hAnsi="Symbol"/>
        </w:rPr>
        <w:t></w:t>
      </w:r>
      <w:r>
        <w:rPr>
          <w:vertAlign w:val="subscript"/>
        </w:rPr>
        <w:t>K</w:t>
      </w:r>
      <w:r>
        <w:t xml:space="preserve">  wird bis zur Oberkante ins Wasser gedrückt und losgelassen. Er führt nun eine auf- und niederschwingende Bewegung aus. Welcher Ausdruck ergibt sich für die Periodendauer?</w:t>
      </w:r>
      <w:r>
        <w:br/>
      </w:r>
      <w:r>
        <w:sym w:font="Symbol" w:char="F02A"/>
      </w:r>
      <w:r>
        <w:sym w:font="Symbol" w:char="F02A"/>
      </w:r>
      <w:r>
        <w:sym w:font="Symbol" w:char="F02A"/>
      </w:r>
      <w:r>
        <w:sym w:font="Symbol" w:char="F02A"/>
      </w:r>
    </w:p>
    <w:p w14:paraId="34A3CEE1" w14:textId="3AD382D3" w:rsidR="00E14754" w:rsidRDefault="00215B7B" w:rsidP="00E14754">
      <w:pPr>
        <w:widowControl w:val="0"/>
        <w:tabs>
          <w:tab w:val="right" w:leader="dot" w:pos="6237"/>
        </w:tabs>
      </w:pPr>
      <w:hyperlink r:id="rId1190" w:anchor="m205" w:history="1">
        <w:r w:rsidR="00E14754">
          <w:rPr>
            <w:rStyle w:val="Hyperlink"/>
            <w:sz w:val="22"/>
          </w:rPr>
          <w:t>2</w:t>
        </w:r>
        <w:bookmarkStart w:id="2017" w:name="_Hlt496413120"/>
        <w:r w:rsidR="00E14754">
          <w:rPr>
            <w:rStyle w:val="Hyperlink"/>
            <w:sz w:val="22"/>
          </w:rPr>
          <w:t>0</w:t>
        </w:r>
        <w:bookmarkEnd w:id="2017"/>
        <w:r w:rsidR="00E14754">
          <w:rPr>
            <w:rStyle w:val="Hyperlink"/>
            <w:sz w:val="22"/>
          </w:rPr>
          <w:t>5.</w:t>
        </w:r>
      </w:hyperlink>
      <w:r w:rsidR="00E14754">
        <w:t xml:space="preserve"> Eine Uhr geht im Verlauf von 12 Stunden 30 Minuten nach. Wie lang muss das ursprünglich 50 cm lange (mathematisch angenommene) Pendel gemacht werden, damit die Uhr richtig geht?</w:t>
      </w:r>
      <w:r w:rsidR="00E14754">
        <w:br/>
      </w:r>
      <w:r w:rsidR="00E14754">
        <w:sym w:font="Symbol" w:char="F02A"/>
      </w:r>
      <w:r w:rsidR="00E14754">
        <w:sym w:font="Symbol" w:char="F02A"/>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7503748" w14:textId="77777777" w:rsidTr="00E14754">
        <w:tc>
          <w:tcPr>
            <w:tcW w:w="5030" w:type="dxa"/>
          </w:tcPr>
          <w:p w14:paraId="0B444C28" w14:textId="5F4EBE8E" w:rsidR="00E14754" w:rsidRPr="0071784C" w:rsidRDefault="00E14754" w:rsidP="00E14754">
            <w:pPr>
              <w:widowControl w:val="0"/>
              <w:tabs>
                <w:tab w:val="right" w:leader="dot" w:pos="6237"/>
              </w:tabs>
            </w:pPr>
            <w:bookmarkStart w:id="2018" w:name="_Hlt512044596"/>
            <w:r>
              <w:rPr>
                <w:color w:val="FF0000"/>
              </w:rPr>
              <w:sym w:font="Symbol" w:char="F02A"/>
            </w:r>
            <w:hyperlink r:id="rId1191" w:anchor="m206" w:history="1">
              <w:r>
                <w:rPr>
                  <w:rStyle w:val="Hyperlink"/>
                  <w:sz w:val="22"/>
                </w:rPr>
                <w:t>2</w:t>
              </w:r>
              <w:bookmarkStart w:id="2019" w:name="_Hlt59265725"/>
              <w:bookmarkStart w:id="2020" w:name="_Hlt579626"/>
              <w:bookmarkEnd w:id="2019"/>
              <w:r>
                <w:rPr>
                  <w:rStyle w:val="Hyperlink"/>
                  <w:sz w:val="22"/>
                </w:rPr>
                <w:t>0</w:t>
              </w:r>
              <w:bookmarkStart w:id="2021" w:name="_Hlt496413124"/>
              <w:bookmarkEnd w:id="2020"/>
              <w:r>
                <w:rPr>
                  <w:rStyle w:val="Hyperlink"/>
                  <w:sz w:val="22"/>
                </w:rPr>
                <w:t>6</w:t>
              </w:r>
              <w:bookmarkEnd w:id="2021"/>
              <w:r>
                <w:rPr>
                  <w:rStyle w:val="Hyperlink"/>
                  <w:sz w:val="22"/>
                </w:rPr>
                <w:t>.</w:t>
              </w:r>
            </w:hyperlink>
            <w:bookmarkEnd w:id="2018"/>
            <w:r w:rsidRPr="0071784C">
              <w:t xml:space="preserve"> 30 cm unter dem Aufhängpunkt eines 50 cm langen Fadenpendels befindet sich ein fester Stift S, an den sich der Faden während des Schwingens vorübergehend anlegt. Wie viel Schwingungen führt das Pendel in einer Minute aus?</w:t>
            </w:r>
            <w:r w:rsidRPr="0071784C">
              <w:br/>
            </w:r>
            <w:r w:rsidRPr="0071784C">
              <w:sym w:font="Symbol" w:char="F02A"/>
            </w:r>
            <w:r w:rsidRPr="0071784C">
              <w:sym w:font="Symbol" w:char="F02A"/>
            </w:r>
          </w:p>
        </w:tc>
        <w:tc>
          <w:tcPr>
            <w:tcW w:w="5030" w:type="dxa"/>
          </w:tcPr>
          <w:p w14:paraId="562A59C5" w14:textId="77777777" w:rsidR="00E14754" w:rsidRPr="0071784C" w:rsidRDefault="00215B7B" w:rsidP="00E14754">
            <w:pPr>
              <w:tabs>
                <w:tab w:val="right" w:leader="dot" w:pos="6237"/>
              </w:tabs>
            </w:pPr>
            <w:r>
              <w:rPr>
                <w:noProof/>
              </w:rPr>
              <w:pict w14:anchorId="54FD55EF">
                <v:shape id="Bild 264" o:spid="_x0000_i1402" type="#_x0000_t75" alt="m206" style="width:186pt;height:132pt;visibility:visible">
                  <v:imagedata r:id="rId1192" o:title="m206"/>
                </v:shape>
              </w:pict>
            </w:r>
          </w:p>
          <w:p w14:paraId="31C2C018" w14:textId="77777777" w:rsidR="00E14754" w:rsidRPr="0071784C" w:rsidRDefault="00E14754" w:rsidP="00E14754">
            <w:pPr>
              <w:widowControl w:val="0"/>
              <w:tabs>
                <w:tab w:val="right" w:leader="dot" w:pos="6237"/>
              </w:tabs>
            </w:pPr>
          </w:p>
        </w:tc>
      </w:tr>
    </w:tbl>
    <w:bookmarkStart w:id="2022" w:name="_Hlt496413127"/>
    <w:p w14:paraId="7B658178" w14:textId="111F584F" w:rsidR="00E14754" w:rsidRDefault="00E14754" w:rsidP="00E14754">
      <w:pPr>
        <w:widowControl w:val="0"/>
      </w:pPr>
      <w:r>
        <w:fldChar w:fldCharType="begin"/>
      </w:r>
      <w:r w:rsidR="00626526">
        <w:instrText>HYPERLINK "lsgmech.docx" \l "m255"</w:instrText>
      </w:r>
      <w:r>
        <w:fldChar w:fldCharType="separate"/>
      </w:r>
      <w:r>
        <w:rPr>
          <w:rStyle w:val="Hyperlink"/>
          <w:sz w:val="22"/>
        </w:rPr>
        <w:t>255.</w:t>
      </w:r>
      <w:r>
        <w:fldChar w:fldCharType="end"/>
      </w:r>
      <w:bookmarkEnd w:id="2022"/>
      <w:r>
        <w:t xml:space="preserve">  Beschreiben Sie die Energieumwandlungen, die bei einem mechanischen Federschwinger stattfinden.</w:t>
      </w:r>
      <w:r>
        <w:br/>
      </w:r>
      <w:r>
        <w:sym w:font="Symbol" w:char="F02A"/>
      </w:r>
    </w:p>
    <w:p w14:paraId="0024E144" w14:textId="18CCA360" w:rsidR="00E14754" w:rsidRDefault="00215B7B" w:rsidP="00E14754">
      <w:pPr>
        <w:widowControl w:val="0"/>
      </w:pPr>
      <w:hyperlink r:id="rId1193" w:anchor="m256" w:history="1">
        <w:r w:rsidR="00E14754">
          <w:rPr>
            <w:rStyle w:val="Hyperlink"/>
            <w:sz w:val="22"/>
          </w:rPr>
          <w:t>25</w:t>
        </w:r>
        <w:bookmarkStart w:id="2023" w:name="_Hlt496413131"/>
        <w:r w:rsidR="00E14754">
          <w:rPr>
            <w:rStyle w:val="Hyperlink"/>
            <w:sz w:val="22"/>
          </w:rPr>
          <w:t>6</w:t>
        </w:r>
        <w:bookmarkEnd w:id="2023"/>
        <w:r w:rsidR="00E14754">
          <w:rPr>
            <w:rStyle w:val="Hyperlink"/>
            <w:sz w:val="22"/>
          </w:rPr>
          <w:t>.</w:t>
        </w:r>
      </w:hyperlink>
      <w:r w:rsidR="00E14754">
        <w:t xml:space="preserve"> Das Pendel einer Wanduhr macht in 2 Minuten 150 Schwingungen. </w:t>
      </w:r>
      <w:r w:rsidR="00E14754">
        <w:br/>
        <w:t xml:space="preserve">Wie lang ist dieses Pendel. </w:t>
      </w:r>
      <w:r w:rsidR="00E14754">
        <w:br/>
        <w:t>Wie viel Schwingungen macht das Pendel an einem Tag, wie viel in einem Jahr?</w:t>
      </w:r>
      <w:r w:rsidR="00E14754">
        <w:br/>
      </w:r>
      <w:r w:rsidR="00E14754">
        <w:sym w:font="Symbol" w:char="F02A"/>
      </w:r>
      <w:r w:rsidR="00E14754">
        <w:sym w:font="Symbol" w:char="F02A"/>
      </w:r>
    </w:p>
    <w:p w14:paraId="21E2AD2B" w14:textId="7DA44FD2" w:rsidR="00E14754" w:rsidRDefault="00215B7B" w:rsidP="00E14754">
      <w:pPr>
        <w:widowControl w:val="0"/>
      </w:pPr>
      <w:hyperlink r:id="rId1194" w:anchor="m257" w:history="1">
        <w:r w:rsidR="00E14754">
          <w:rPr>
            <w:rStyle w:val="Hyperlink"/>
            <w:sz w:val="22"/>
          </w:rPr>
          <w:t>2</w:t>
        </w:r>
        <w:bookmarkStart w:id="2024" w:name="_Hlt496413135"/>
        <w:r w:rsidR="00E14754">
          <w:rPr>
            <w:rStyle w:val="Hyperlink"/>
            <w:sz w:val="22"/>
          </w:rPr>
          <w:t>5</w:t>
        </w:r>
        <w:bookmarkEnd w:id="2024"/>
        <w:r w:rsidR="00E14754">
          <w:rPr>
            <w:rStyle w:val="Hyperlink"/>
            <w:sz w:val="22"/>
          </w:rPr>
          <w:t>7.</w:t>
        </w:r>
      </w:hyperlink>
      <w:r w:rsidR="00E14754">
        <w:t xml:space="preserve"> Ein Körper vollführt eine harmonische Schwingung mit der Amplitude y = 14 cm und der Frequenz f = 0,625 Hz</w:t>
      </w:r>
      <w:proofErr w:type="gramStart"/>
      <w:r w:rsidR="00E14754">
        <w:t>.</w:t>
      </w:r>
      <w:proofErr w:type="gramEnd"/>
      <w:r w:rsidR="00E14754">
        <w:br/>
        <w:t>Stellen Sie die Werte der Elongation für 10 beliebige Zeiten einer Periode in einer Tabelle zusammen.</w:t>
      </w:r>
      <w:r w:rsidR="00E14754">
        <w:br/>
        <w:t>Zeichnen Sie mit diesen Werten ein y-t-Diagramm für eine Periode.</w:t>
      </w:r>
      <w:r w:rsidR="00E14754">
        <w:br/>
      </w:r>
      <w:r w:rsidR="00E14754">
        <w:sym w:font="Symbol" w:char="F02A"/>
      </w:r>
      <w:r w:rsidR="00E14754">
        <w:sym w:font="Symbol" w:char="F02A"/>
      </w:r>
    </w:p>
    <w:bookmarkStart w:id="2025" w:name="_Hlt78762581"/>
    <w:p w14:paraId="101A1EB2" w14:textId="328B220F" w:rsidR="00E14754" w:rsidRDefault="00E14754" w:rsidP="00E14754">
      <w:pPr>
        <w:widowControl w:val="0"/>
      </w:pPr>
      <w:r>
        <w:fldChar w:fldCharType="begin"/>
      </w:r>
      <w:r w:rsidR="00626526">
        <w:instrText>HYPERLINK "lsgmech.docx" \l "m341"</w:instrText>
      </w:r>
      <w:r>
        <w:fldChar w:fldCharType="separate"/>
      </w:r>
      <w:r>
        <w:rPr>
          <w:rStyle w:val="Hyperlink"/>
          <w:sz w:val="22"/>
        </w:rPr>
        <w:t>3</w:t>
      </w:r>
      <w:bookmarkStart w:id="2026" w:name="_Hlt496348016"/>
      <w:r>
        <w:rPr>
          <w:rStyle w:val="Hyperlink"/>
          <w:sz w:val="22"/>
        </w:rPr>
        <w:t>4</w:t>
      </w:r>
      <w:bookmarkStart w:id="2027" w:name="_Hlt6480140"/>
      <w:bookmarkEnd w:id="2026"/>
      <w:r>
        <w:rPr>
          <w:rStyle w:val="Hyperlink"/>
          <w:sz w:val="22"/>
        </w:rPr>
        <w:t>1</w:t>
      </w:r>
      <w:bookmarkEnd w:id="2027"/>
      <w:r>
        <w:rPr>
          <w:rStyle w:val="Hyperlink"/>
          <w:sz w:val="22"/>
        </w:rPr>
        <w:t>.</w:t>
      </w:r>
      <w:r>
        <w:fldChar w:fldCharType="end"/>
      </w:r>
      <w:bookmarkEnd w:id="2025"/>
      <w:r>
        <w:t xml:space="preserve"> Ein Auto besitzt eine Eigenfrequenz von 1,2 Hz. Die Fahrbahn hat im Abstand von 15 m tiefe Querfugen (alte Autobahnabschnitte). Berechnen Sie, bei welcher Geschwindigkeit die Stoßdämpfer des Autos besonders beansprucht werden. Wie nennt man diese Erscheinung?</w:t>
      </w:r>
      <w:r>
        <w:br/>
      </w:r>
      <w:r>
        <w:sym w:font="Symbol" w:char="F02A"/>
      </w:r>
      <w:r>
        <w:sym w:font="Symbol" w:char="F02A"/>
      </w:r>
    </w:p>
    <w:p w14:paraId="55184CE2" w14:textId="2397231A" w:rsidR="00E14754" w:rsidRDefault="00E14754" w:rsidP="00E14754">
      <w:pPr>
        <w:widowControl w:val="0"/>
      </w:pPr>
      <w:bookmarkStart w:id="2028" w:name="_Hlt19601771"/>
      <w:r>
        <w:rPr>
          <w:color w:val="FF0000"/>
        </w:rPr>
        <w:sym w:font="Symbol" w:char="F02A"/>
      </w:r>
      <w:hyperlink r:id="rId1195" w:anchor="m377" w:history="1">
        <w:r>
          <w:rPr>
            <w:rStyle w:val="Hyperlink"/>
            <w:sz w:val="22"/>
          </w:rPr>
          <w:t>3</w:t>
        </w:r>
        <w:bookmarkStart w:id="2029" w:name="_Hlt496410236"/>
        <w:r>
          <w:rPr>
            <w:rStyle w:val="Hyperlink"/>
            <w:sz w:val="22"/>
          </w:rPr>
          <w:t>7</w:t>
        </w:r>
        <w:bookmarkEnd w:id="2029"/>
        <w:r>
          <w:rPr>
            <w:rStyle w:val="Hyperlink"/>
            <w:sz w:val="22"/>
          </w:rPr>
          <w:t>7.</w:t>
        </w:r>
      </w:hyperlink>
      <w:bookmarkEnd w:id="2028"/>
      <w:r>
        <w:t xml:space="preserve"> Ein Körper der Masse 2,5 kg hängt an einem 1,4 m langen Faden. </w:t>
      </w:r>
      <w:r>
        <w:br/>
        <w:t>a) Berechnen Sie die Periodendauer für einen Ort, an dem die Erdbeschleunigung 9,81 ms</w:t>
      </w:r>
      <w:r>
        <w:rPr>
          <w:position w:val="5"/>
          <w:vertAlign w:val="superscript"/>
        </w:rPr>
        <w:t>-2</w:t>
      </w:r>
      <w:r>
        <w:t xml:space="preserve"> beträgt. </w:t>
      </w:r>
      <w:r>
        <w:br/>
        <w:t>b) An einem anderen Ort misst man mit demselben Pendel die Schwingungsdauer 2,4 s. Wie groß ist dort die Erdbeschleunigung?</w:t>
      </w:r>
      <w:r>
        <w:br/>
      </w:r>
      <w:r>
        <w:sym w:font="Symbol" w:char="F02A"/>
      </w:r>
      <w:r>
        <w:sym w:font="Symbol" w:char="F02A"/>
      </w:r>
    </w:p>
    <w:p w14:paraId="204A591D" w14:textId="18542649" w:rsidR="00E14754" w:rsidRDefault="00E14754" w:rsidP="00E14754">
      <w:pPr>
        <w:widowControl w:val="0"/>
      </w:pPr>
      <w:r>
        <w:rPr>
          <w:color w:val="FF0000"/>
        </w:rPr>
        <w:sym w:font="Symbol" w:char="F02A"/>
      </w:r>
      <w:hyperlink r:id="rId1196" w:anchor="m378" w:history="1">
        <w:r>
          <w:rPr>
            <w:rStyle w:val="Hyperlink"/>
            <w:sz w:val="22"/>
          </w:rPr>
          <w:t>3</w:t>
        </w:r>
        <w:bookmarkStart w:id="2030" w:name="_Hlt496410258"/>
        <w:r>
          <w:rPr>
            <w:rStyle w:val="Hyperlink"/>
            <w:sz w:val="22"/>
          </w:rPr>
          <w:t>7</w:t>
        </w:r>
        <w:bookmarkEnd w:id="2030"/>
        <w:r>
          <w:rPr>
            <w:rStyle w:val="Hyperlink"/>
            <w:sz w:val="22"/>
          </w:rPr>
          <w:t>8.</w:t>
        </w:r>
      </w:hyperlink>
      <w:r>
        <w:t xml:space="preserve"> a) Bestimmen Sie die Frequenz, mit der eine Feder schwingt, an der ein 2 kg schwerer Körper hängt und die eine Federkonstante von 198,2 Nm</w:t>
      </w:r>
      <w:r>
        <w:rPr>
          <w:position w:val="5"/>
          <w:vertAlign w:val="superscript"/>
        </w:rPr>
        <w:t>-1</w:t>
      </w:r>
      <w:r>
        <w:t xml:space="preserve"> hat. </w:t>
      </w:r>
      <w:r>
        <w:br/>
        <w:t>b) Die Amplitude der Schwingung beträgt 10 cm. Zeichnen Sie für zwei Perioden das y-t-Diagramm!</w:t>
      </w:r>
      <w:r>
        <w:br/>
      </w:r>
      <w:proofErr w:type="gramStart"/>
      <w:r>
        <w:t>c) Zur Zeit</w:t>
      </w:r>
      <w:proofErr w:type="gramEnd"/>
      <w:r>
        <w:t xml:space="preserve"> t</w:t>
      </w:r>
      <w:r>
        <w:rPr>
          <w:position w:val="-5"/>
          <w:vertAlign w:val="subscript"/>
        </w:rPr>
        <w:t>0</w:t>
      </w:r>
      <w:r>
        <w:t xml:space="preserve"> = 0 befindet sich der Körper am Ort der Gleichgewichtslage. Zu welchen Zeiten befindet er sich während der zwei Perioden an den Umkehrpunkten? </w:t>
      </w:r>
      <w:r>
        <w:br/>
      </w:r>
      <w:r>
        <w:sym w:font="Symbol" w:char="F02A"/>
      </w:r>
      <w:r>
        <w:sym w:font="Symbol" w:char="F02A"/>
      </w:r>
    </w:p>
    <w:p w14:paraId="5F496D4C" w14:textId="6F4D798F" w:rsidR="00E14754" w:rsidRDefault="00215B7B" w:rsidP="00E14754">
      <w:pPr>
        <w:widowControl w:val="0"/>
      </w:pPr>
      <w:hyperlink r:id="rId1197" w:anchor="m379" w:history="1">
        <w:r w:rsidR="00E14754">
          <w:rPr>
            <w:rStyle w:val="Hyperlink"/>
            <w:sz w:val="22"/>
          </w:rPr>
          <w:t>3</w:t>
        </w:r>
        <w:bookmarkStart w:id="2031" w:name="_Hlt496410279"/>
        <w:r w:rsidR="00E14754">
          <w:rPr>
            <w:rStyle w:val="Hyperlink"/>
            <w:sz w:val="22"/>
          </w:rPr>
          <w:t>7</w:t>
        </w:r>
        <w:bookmarkEnd w:id="2031"/>
        <w:r w:rsidR="00E14754">
          <w:rPr>
            <w:rStyle w:val="Hyperlink"/>
            <w:sz w:val="22"/>
          </w:rPr>
          <w:t>9.</w:t>
        </w:r>
      </w:hyperlink>
      <w:r w:rsidR="00E14754">
        <w:t xml:space="preserve"> Wie ändert sich die Schwingungsdauer eines Federschwingers, wenn die Masse des schwingenden Körpers verdoppelt wird?</w:t>
      </w:r>
      <w:r w:rsidR="00E14754">
        <w:br/>
      </w:r>
      <w:r w:rsidR="00E14754">
        <w:sym w:font="Symbol" w:char="F02A"/>
      </w:r>
      <w:r w:rsidR="00E14754">
        <w:sym w:font="Symbol" w:char="F02A"/>
      </w:r>
    </w:p>
    <w:bookmarkStart w:id="2032" w:name="_Hlt496410534"/>
    <w:p w14:paraId="1EF2EC8E" w14:textId="3D8E9DA1" w:rsidR="00E14754" w:rsidRDefault="00E14754" w:rsidP="00E14754">
      <w:pPr>
        <w:widowControl w:val="0"/>
      </w:pPr>
      <w:r>
        <w:fldChar w:fldCharType="begin"/>
      </w:r>
      <w:r w:rsidR="00626526">
        <w:instrText>HYPERLINK "lsgmech.docx" \l "m388"</w:instrText>
      </w:r>
      <w:r>
        <w:fldChar w:fldCharType="separate"/>
      </w:r>
      <w:r>
        <w:rPr>
          <w:rStyle w:val="Hyperlink"/>
          <w:sz w:val="22"/>
        </w:rPr>
        <w:t>3</w:t>
      </w:r>
      <w:bookmarkStart w:id="2033" w:name="_Hlt71519697"/>
      <w:bookmarkStart w:id="2034" w:name="_Hlt520615838"/>
      <w:bookmarkEnd w:id="2033"/>
      <w:r>
        <w:rPr>
          <w:rStyle w:val="Hyperlink"/>
          <w:sz w:val="22"/>
        </w:rPr>
        <w:t>8</w:t>
      </w:r>
      <w:bookmarkStart w:id="2035" w:name="_Hlt125283642"/>
      <w:bookmarkEnd w:id="2034"/>
      <w:r>
        <w:rPr>
          <w:rStyle w:val="Hyperlink"/>
          <w:sz w:val="22"/>
        </w:rPr>
        <w:t>8</w:t>
      </w:r>
      <w:bookmarkEnd w:id="2035"/>
      <w:r>
        <w:rPr>
          <w:rStyle w:val="Hyperlink"/>
          <w:sz w:val="22"/>
        </w:rPr>
        <w:t>.</w:t>
      </w:r>
      <w:r>
        <w:fldChar w:fldCharType="end"/>
      </w:r>
      <w:bookmarkEnd w:id="2032"/>
      <w:r>
        <w:t xml:space="preserve"> Weshalb kann eine im Wasser schwimmende Holzkugel keine harmonischen Schwingungen ausführen?</w:t>
      </w:r>
      <w:r>
        <w:br/>
      </w:r>
      <w:r>
        <w:sym w:font="Symbol" w:char="F02A"/>
      </w:r>
      <w:r>
        <w:sym w:font="Symbol" w:char="F02A"/>
      </w:r>
    </w:p>
    <w:p w14:paraId="6869C54C" w14:textId="56DAD4E6" w:rsidR="00E14754" w:rsidRDefault="00E14754" w:rsidP="00E14754">
      <w:bookmarkStart w:id="2036" w:name="_Hlt496410550"/>
      <w:r>
        <w:rPr>
          <w:color w:val="FF0000"/>
        </w:rPr>
        <w:sym w:font="Symbol" w:char="F02A"/>
      </w:r>
      <w:hyperlink r:id="rId1198" w:anchor="m389" w:history="1">
        <w:r>
          <w:rPr>
            <w:rStyle w:val="Hyperlink"/>
            <w:sz w:val="22"/>
          </w:rPr>
          <w:t>3</w:t>
        </w:r>
        <w:bookmarkStart w:id="2037" w:name="_Hlt6576248"/>
        <w:bookmarkStart w:id="2038" w:name="_Hlt6576244"/>
        <w:bookmarkEnd w:id="2037"/>
        <w:r>
          <w:rPr>
            <w:rStyle w:val="Hyperlink"/>
            <w:sz w:val="22"/>
          </w:rPr>
          <w:t>8</w:t>
        </w:r>
        <w:bookmarkStart w:id="2039" w:name="_Hlt31842771"/>
        <w:bookmarkEnd w:id="2038"/>
        <w:r>
          <w:rPr>
            <w:rStyle w:val="Hyperlink"/>
            <w:sz w:val="22"/>
          </w:rPr>
          <w:t>9</w:t>
        </w:r>
        <w:bookmarkEnd w:id="2039"/>
        <w:r>
          <w:rPr>
            <w:rStyle w:val="Hyperlink"/>
            <w:sz w:val="22"/>
          </w:rPr>
          <w:t>.</w:t>
        </w:r>
      </w:hyperlink>
      <w:bookmarkEnd w:id="2036"/>
      <w:r>
        <w:t xml:space="preserve"> Um wie viel Prozent verkürzt sich die Periodendauer eines Fadenpendels, wenn es um ¼ seiner Länge gekürzt wird?</w:t>
      </w:r>
      <w:r>
        <w:br/>
      </w:r>
      <w:r>
        <w:sym w:font="Symbol" w:char="F02A"/>
      </w:r>
      <w:r>
        <w:sym w:font="Symbol" w:char="F02A"/>
      </w:r>
      <w:r>
        <w:br/>
      </w:r>
      <w:hyperlink r:id="rId1199" w:anchor="m456" w:history="1">
        <w:r>
          <w:rPr>
            <w:rStyle w:val="Hyperlink"/>
            <w:sz w:val="22"/>
          </w:rPr>
          <w:t>4</w:t>
        </w:r>
        <w:bookmarkStart w:id="2040" w:name="_Hlt71519678"/>
        <w:r>
          <w:rPr>
            <w:rStyle w:val="Hyperlink"/>
            <w:sz w:val="22"/>
          </w:rPr>
          <w:t>5</w:t>
        </w:r>
        <w:bookmarkEnd w:id="2040"/>
        <w:r>
          <w:rPr>
            <w:rStyle w:val="Hyperlink"/>
            <w:sz w:val="22"/>
          </w:rPr>
          <w:t>6.</w:t>
        </w:r>
      </w:hyperlink>
      <w:r>
        <w:t xml:space="preserve"> Eine Schaukel, die aus einem an zwei dünnen Seilen aufgehängten dicken Brett besteht, hat eine bestimmte Schwingungsdauer T. Wie ändert sich diese Schwingungsdauer, wenn ein Mensch auf der Schaukel sitzt und schaukelt?</w:t>
      </w:r>
    </w:p>
    <w:p w14:paraId="3CC2D9EA" w14:textId="77777777" w:rsidR="00E14754" w:rsidRDefault="00E14754" w:rsidP="00E14754">
      <w:pPr>
        <w:numPr>
          <w:ilvl w:val="0"/>
          <w:numId w:val="3"/>
        </w:numPr>
      </w:pPr>
      <w:r>
        <w:t>Die Schwingungsdauer wird größer.</w:t>
      </w:r>
    </w:p>
    <w:p w14:paraId="1A2EAFAA" w14:textId="77777777" w:rsidR="00E14754" w:rsidRDefault="00E14754" w:rsidP="00E14754">
      <w:pPr>
        <w:numPr>
          <w:ilvl w:val="0"/>
          <w:numId w:val="3"/>
        </w:numPr>
      </w:pPr>
      <w:r>
        <w:t>Die Schwingungsdauer ändert sich nicht.</w:t>
      </w:r>
    </w:p>
    <w:p w14:paraId="0C15D571" w14:textId="77777777" w:rsidR="00E14754" w:rsidRDefault="00E14754" w:rsidP="00E14754">
      <w:pPr>
        <w:numPr>
          <w:ilvl w:val="0"/>
          <w:numId w:val="3"/>
        </w:numPr>
      </w:pPr>
      <w:r>
        <w:t>Die Schwingungsdauer wird kleiner.</w:t>
      </w:r>
    </w:p>
    <w:p w14:paraId="3CAA0ADF" w14:textId="77777777" w:rsidR="00E14754" w:rsidRDefault="00E14754" w:rsidP="00E14754">
      <w:pPr>
        <w:widowControl w:val="0"/>
      </w:pPr>
      <w:r>
        <w:sym w:font="Symbol" w:char="F02A"/>
      </w:r>
      <w:r>
        <w:sym w:font="Symbol" w:char="F02A"/>
      </w:r>
    </w:p>
    <w:p w14:paraId="626FD70A" w14:textId="77777777" w:rsidR="00E14754" w:rsidRDefault="00E14754" w:rsidP="00E14754">
      <w:pPr>
        <w:widowControl w:val="0"/>
      </w:pPr>
    </w:p>
    <w:p w14:paraId="77998627" w14:textId="242654DF" w:rsidR="00E14754" w:rsidRDefault="00E14754" w:rsidP="00E14754">
      <w:pPr>
        <w:widowControl w:val="0"/>
      </w:pPr>
      <w:r>
        <w:rPr>
          <w:color w:val="FF0000"/>
        </w:rPr>
        <w:sym w:font="Symbol" w:char="F02A"/>
      </w:r>
      <w:hyperlink r:id="rId1200" w:anchor="m521" w:history="1">
        <w:r>
          <w:rPr>
            <w:rStyle w:val="Hyperlink"/>
            <w:sz w:val="22"/>
          </w:rPr>
          <w:t>5</w:t>
        </w:r>
        <w:bookmarkStart w:id="2041" w:name="_Hlt102195115"/>
        <w:bookmarkStart w:id="2042" w:name="_Hlt87051643"/>
        <w:bookmarkEnd w:id="2041"/>
        <w:r>
          <w:rPr>
            <w:rStyle w:val="Hyperlink"/>
            <w:sz w:val="22"/>
          </w:rPr>
          <w:t>2</w:t>
        </w:r>
        <w:bookmarkEnd w:id="2042"/>
        <w:r>
          <w:rPr>
            <w:rStyle w:val="Hyperlink"/>
            <w:sz w:val="22"/>
          </w:rPr>
          <w:t>1.</w:t>
        </w:r>
      </w:hyperlink>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83E5F08" w14:textId="77777777" w:rsidTr="00E14754">
        <w:tc>
          <w:tcPr>
            <w:tcW w:w="5030" w:type="dxa"/>
          </w:tcPr>
          <w:p w14:paraId="57BC791B" w14:textId="77777777" w:rsidR="00E14754" w:rsidRPr="0071784C" w:rsidRDefault="00E14754" w:rsidP="00E14754">
            <w:pPr>
              <w:widowControl w:val="0"/>
            </w:pPr>
            <w:r w:rsidRPr="0071784C">
              <w:t>Zur Be- und Entladung von Schiffen werden so genannte Laufkatzen eingesetzt, bei denen an einem langen Seil eine Last hängt. Die Laufkatze bewegt sich zunächst in horizontaler Richtung mit der konstanten Geschwindigkeit 1,00 m/s. Dabei hängt die Last senkrecht unter der Laufkatze. Die Last hat die Masse 25,0 t. Die Seillänge beträgt 12 m.</w:t>
            </w:r>
          </w:p>
          <w:p w14:paraId="747EF339" w14:textId="77777777" w:rsidR="00E14754" w:rsidRPr="0071784C" w:rsidRDefault="00E14754" w:rsidP="00E14754">
            <w:pPr>
              <w:widowControl w:val="0"/>
            </w:pPr>
            <w:r w:rsidRPr="0071784C">
              <w:t>Die Laufkatze wird nun abrupt zum Stehen gebracht und in ihrer Position festgehalten.</w:t>
            </w:r>
          </w:p>
          <w:p w14:paraId="4545B98F" w14:textId="77777777" w:rsidR="00E14754" w:rsidRPr="0071784C" w:rsidRDefault="00E14754" w:rsidP="00E14754">
            <w:pPr>
              <w:widowControl w:val="0"/>
            </w:pPr>
            <w:r w:rsidRPr="0071784C">
              <w:t>a) Begründen Sie, warum die Last jetzt Schwingungen ausführt.</w:t>
            </w:r>
            <w:r w:rsidRPr="0071784C">
              <w:br/>
              <w:t>b) Zeigen Sie mithilfe einer Energiebetrachtung, dass der maximale Auslenkwinkel 5,4</w:t>
            </w:r>
            <w:bookmarkStart w:id="2043" w:name="_Hlt87052818"/>
            <w:bookmarkEnd w:id="2043"/>
            <w:r w:rsidRPr="0071784C">
              <w:t>° beträgt.</w:t>
            </w:r>
            <w:r w:rsidRPr="0071784C">
              <w:br/>
              <w:t>c) Begründen sie, dass die Schwingung näherungsweise harmonisch ist.</w:t>
            </w:r>
            <w:r w:rsidRPr="0071784C">
              <w:br/>
              <w:t>d) Berechnen Sie die Periodendauer und Amplitude dieser Schwingung.</w:t>
            </w:r>
            <w:r w:rsidR="005505E4" w:rsidRPr="0071784C">
              <w:t xml:space="preserve"> </w:t>
            </w:r>
            <w:r w:rsidRPr="0071784C">
              <w:br/>
              <w:t>e) Wie groß ist die Kraft, mit der das Seil währen der Schwingung maximal belastet wird.</w:t>
            </w:r>
          </w:p>
          <w:p w14:paraId="1EEC7380" w14:textId="77777777" w:rsidR="00E14754" w:rsidRPr="0071784C" w:rsidRDefault="00E14754" w:rsidP="00E14754">
            <w:pPr>
              <w:widowControl w:val="0"/>
            </w:pPr>
            <w:r w:rsidRPr="0071784C">
              <w:sym w:font="Symbol" w:char="F02A"/>
            </w:r>
            <w:r w:rsidRPr="0071784C">
              <w:sym w:font="Symbol" w:char="F02A"/>
            </w:r>
            <w:r w:rsidRPr="0071784C">
              <w:sym w:font="Symbol" w:char="F02A"/>
            </w:r>
            <w:r w:rsidRPr="0071784C">
              <w:sym w:font="Symbol" w:char="F02A"/>
            </w:r>
          </w:p>
        </w:tc>
        <w:tc>
          <w:tcPr>
            <w:tcW w:w="5030" w:type="dxa"/>
          </w:tcPr>
          <w:p w14:paraId="7017B317" w14:textId="77777777" w:rsidR="00E14754" w:rsidRPr="0071784C" w:rsidRDefault="00215B7B" w:rsidP="00E14754">
            <w:pPr>
              <w:widowControl w:val="0"/>
            </w:pPr>
            <w:r>
              <w:rPr>
                <w:noProof/>
              </w:rPr>
              <w:pict w14:anchorId="15D684FF">
                <v:shape id="Bild 265" o:spid="_x0000_i1403" type="#_x0000_t75" alt="m521" style="width:246pt;height:150pt;visibility:visible">
                  <v:imagedata r:id="rId1201" o:title="m521"/>
                </v:shape>
              </w:pict>
            </w:r>
          </w:p>
        </w:tc>
      </w:tr>
    </w:tbl>
    <w:p w14:paraId="6BD0A27A" w14:textId="77777777" w:rsidR="00E14754" w:rsidRDefault="00E14754" w:rsidP="00E14754">
      <w:pPr>
        <w:widowControl w:val="0"/>
      </w:pPr>
    </w:p>
    <w:p w14:paraId="3DF603BA" w14:textId="77777777" w:rsidR="00E14754" w:rsidRDefault="00E14754" w:rsidP="00E14754">
      <w:pPr>
        <w:widowControl w:val="0"/>
      </w:pPr>
    </w:p>
    <w:p w14:paraId="21F9D582" w14:textId="3B6B7D85" w:rsidR="00E14754" w:rsidRDefault="00E14754" w:rsidP="00E14754">
      <w:pPr>
        <w:widowControl w:val="0"/>
        <w:rPr>
          <w:rStyle w:val="Hyperlink"/>
          <w:sz w:val="22"/>
        </w:rPr>
      </w:pPr>
      <w:r>
        <w:fldChar w:fldCharType="begin"/>
      </w:r>
      <w:r w:rsidR="00626526">
        <w:instrText>HYPERLINK "lsgmech.docx" \l "m568"</w:instrText>
      </w:r>
      <w:r>
        <w:fldChar w:fldCharType="separate"/>
      </w:r>
      <w:r>
        <w:rPr>
          <w:rStyle w:val="Hyperlink"/>
          <w:sz w:val="22"/>
        </w:rPr>
        <w:t>5</w:t>
      </w:r>
      <w:bookmarkStart w:id="2044" w:name="_Hlt115501316"/>
      <w:r>
        <w:rPr>
          <w:rStyle w:val="Hyperlink"/>
          <w:sz w:val="22"/>
        </w:rPr>
        <w:t>6</w:t>
      </w:r>
      <w:bookmarkEnd w:id="2044"/>
      <w:r>
        <w:rPr>
          <w:rStyle w:val="Hyperlink"/>
          <w:sz w:val="22"/>
        </w:rPr>
        <w:t>8.</w:t>
      </w:r>
    </w:p>
    <w:p w14:paraId="08809507" w14:textId="77777777" w:rsidR="00E14754" w:rsidRDefault="00E14754" w:rsidP="00E14754">
      <w:pPr>
        <w:widowControl w:val="0"/>
      </w:pPr>
      <w:r>
        <w:fldChar w:fldCharType="end"/>
      </w:r>
      <w:r>
        <w:t>Von 2 Pendeln macht das eine 120 Schwingungen pro Minute und das andere 150 Schwingungen. In welchem Verhältnis stehen die Längen der Pendel?</w:t>
      </w:r>
    </w:p>
    <w:p w14:paraId="47E1D4E1" w14:textId="77777777" w:rsidR="00E14754" w:rsidRDefault="00E14754" w:rsidP="00E14754">
      <w:pPr>
        <w:widowControl w:val="0"/>
      </w:pPr>
      <w:r>
        <w:sym w:font="Symbol" w:char="F02A"/>
      </w:r>
      <w:r>
        <w:sym w:font="Symbol" w:char="F02A"/>
      </w:r>
    </w:p>
    <w:p w14:paraId="3DB0A371" w14:textId="25BB2505" w:rsidR="00E14754" w:rsidRDefault="00E14754" w:rsidP="00E14754">
      <w:pPr>
        <w:widowControl w:val="0"/>
        <w:rPr>
          <w:rStyle w:val="Hyperlink"/>
          <w:sz w:val="22"/>
        </w:rPr>
      </w:pPr>
      <w:r>
        <w:fldChar w:fldCharType="begin"/>
      </w:r>
      <w:r w:rsidR="00626526">
        <w:instrText>HYPERLINK "lsgmech.docx" \l "m569"</w:instrText>
      </w:r>
      <w:r>
        <w:fldChar w:fldCharType="separate"/>
      </w:r>
      <w:r>
        <w:rPr>
          <w:rStyle w:val="Hyperlink"/>
          <w:sz w:val="22"/>
        </w:rPr>
        <w:t>5</w:t>
      </w:r>
      <w:bookmarkStart w:id="2045" w:name="_Hlt115503163"/>
      <w:r>
        <w:rPr>
          <w:rStyle w:val="Hyperlink"/>
          <w:sz w:val="22"/>
        </w:rPr>
        <w:t>6</w:t>
      </w:r>
      <w:bookmarkEnd w:id="2045"/>
      <w:r>
        <w:rPr>
          <w:rStyle w:val="Hyperlink"/>
          <w:sz w:val="22"/>
        </w:rPr>
        <w:t>9.</w:t>
      </w:r>
    </w:p>
    <w:p w14:paraId="3C7AE883" w14:textId="77777777" w:rsidR="00E14754" w:rsidRDefault="00E14754" w:rsidP="00E14754">
      <w:r>
        <w:fldChar w:fldCharType="end"/>
      </w:r>
      <w:r>
        <w:t xml:space="preserve">In einer Kirche hängt von der Decke an einer langen Schnur eine Öllampe, die vollständig mit Öl gefüllt ist. Die Lampe schaukelt so im Wind, dass sie für eine 10 Hin- und Herbewegung 1,5 Minuten benötigt. Im Laufe der Woche verbrennt das Öl vollständig.  </w:t>
      </w:r>
      <w:r>
        <w:br/>
        <w:t>Wie lang ist die Schnur, an der die Lampe hängt.</w:t>
      </w:r>
      <w:r>
        <w:br/>
        <w:t>Wie ändert sich die Zeit für die 10 Schwingungen im Laufe der Woche?</w:t>
      </w:r>
    </w:p>
    <w:p w14:paraId="5236C7D9" w14:textId="77777777" w:rsidR="00E14754" w:rsidRDefault="00E14754" w:rsidP="00E14754">
      <w:r>
        <w:sym w:font="Symbol" w:char="F02A"/>
      </w:r>
      <w:r>
        <w:sym w:font="Symbol" w:char="F02A"/>
      </w:r>
    </w:p>
    <w:bookmarkStart w:id="2046" w:name="_Hlt115503239"/>
    <w:p w14:paraId="1A9DBD01" w14:textId="1787F228" w:rsidR="00E14754" w:rsidRDefault="00E14754" w:rsidP="00E14754">
      <w:pPr>
        <w:widowControl w:val="0"/>
      </w:pPr>
      <w:r>
        <w:fldChar w:fldCharType="begin"/>
      </w:r>
      <w:r w:rsidR="00626526">
        <w:instrText>HYPERLINK "lsgmech.docx" \l "m570"</w:instrText>
      </w:r>
      <w:r>
        <w:fldChar w:fldCharType="separate"/>
      </w:r>
      <w:r>
        <w:rPr>
          <w:rStyle w:val="Hyperlink"/>
          <w:sz w:val="22"/>
        </w:rPr>
        <w:t>5</w:t>
      </w:r>
      <w:bookmarkStart w:id="2047" w:name="_Hlt189024843"/>
      <w:bookmarkStart w:id="2048" w:name="_Hlt125284843"/>
      <w:bookmarkEnd w:id="2047"/>
      <w:r>
        <w:rPr>
          <w:rStyle w:val="Hyperlink"/>
          <w:sz w:val="22"/>
        </w:rPr>
        <w:t>7</w:t>
      </w:r>
      <w:bookmarkEnd w:id="2048"/>
      <w:r>
        <w:rPr>
          <w:rStyle w:val="Hyperlink"/>
          <w:sz w:val="22"/>
        </w:rPr>
        <w:t>0</w:t>
      </w:r>
      <w:r>
        <w:fldChar w:fldCharType="end"/>
      </w:r>
      <w:bookmarkEnd w:id="2046"/>
      <w:r>
        <w:t>.</w:t>
      </w:r>
    </w:p>
    <w:p w14:paraId="30689BCB" w14:textId="1B97F467" w:rsidR="00E14754" w:rsidRDefault="00E14754" w:rsidP="00E14754">
      <w:r>
        <w:t xml:space="preserve">Auf einem Spielplatz stehen sich zwei Schaukeln so gegenüber, dass sich die schaukelnden Kinder (oder Jugendliche) gerade so mit den Füßen berühren können, wenn sie beide gleichzeitig in die Mitte hinschaukeln. Nach einer solchen Berührung stellt man fest, dass bei der nächsten Schwingung das </w:t>
      </w:r>
      <w:proofErr w:type="gramStart"/>
      <w:r>
        <w:t>eine</w:t>
      </w:r>
      <w:proofErr w:type="gramEnd"/>
      <w:r>
        <w:t xml:space="preserve"> Kind eher in der Mitte ist als das andere. Nach genau 15 Schwingung hat das Kind, was schneller schaukelt, soweit aufgeholt, dass sich die Füße wieder berühren. </w:t>
      </w:r>
      <w:bookmarkStart w:id="2049" w:name="_Hlt125446120"/>
      <w:r>
        <w:t>Das andere Kind hat in dieser Zeit insgesamt 14 Schwingungen gemacht</w:t>
      </w:r>
      <w:bookmarkEnd w:id="2049"/>
      <w:r>
        <w:t xml:space="preserve">. </w:t>
      </w:r>
    </w:p>
    <w:p w14:paraId="382D78B6" w14:textId="77777777" w:rsidR="00E14754" w:rsidRDefault="00E14754" w:rsidP="00E14754">
      <w:r>
        <w:t>Gib an, wie lang die beiden Schaukeln sein könnten.</w:t>
      </w:r>
    </w:p>
    <w:bookmarkStart w:id="2050" w:name="_Hlt125341358"/>
    <w:p w14:paraId="437CC046" w14:textId="79B1BC20" w:rsidR="00E14754" w:rsidRDefault="00E14754" w:rsidP="00E14754">
      <w:pPr>
        <w:widowControl w:val="0"/>
      </w:pPr>
      <w:r>
        <w:fldChar w:fldCharType="begin"/>
      </w:r>
      <w:r w:rsidR="00626526">
        <w:instrText>HYPERLINK "lsgmech.docx" \l "m587"</w:instrText>
      </w:r>
      <w:r>
        <w:fldChar w:fldCharType="separate"/>
      </w:r>
      <w:r>
        <w:rPr>
          <w:rStyle w:val="Hyperlink"/>
          <w:sz w:val="22"/>
        </w:rPr>
        <w:t>5</w:t>
      </w:r>
      <w:bookmarkStart w:id="2051" w:name="_Hlt125285666"/>
      <w:r>
        <w:rPr>
          <w:rStyle w:val="Hyperlink"/>
          <w:sz w:val="22"/>
        </w:rPr>
        <w:t>8</w:t>
      </w:r>
      <w:bookmarkStart w:id="2052" w:name="_Hlt125338333"/>
      <w:bookmarkStart w:id="2053" w:name="_Hlt125338293"/>
      <w:bookmarkEnd w:id="2051"/>
      <w:bookmarkEnd w:id="2052"/>
      <w:r>
        <w:rPr>
          <w:rStyle w:val="Hyperlink"/>
          <w:sz w:val="22"/>
        </w:rPr>
        <w:t>7</w:t>
      </w:r>
      <w:bookmarkEnd w:id="2053"/>
      <w:r>
        <w:rPr>
          <w:rStyle w:val="Hyperlink"/>
          <w:sz w:val="22"/>
        </w:rPr>
        <w:t>.</w:t>
      </w:r>
      <w:r>
        <w:fldChar w:fldCharType="end"/>
      </w:r>
      <w:bookmarkEnd w:id="20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E14754" w:rsidRPr="0071784C" w14:paraId="3FE3C71A" w14:textId="77777777" w:rsidTr="00E14754">
        <w:tc>
          <w:tcPr>
            <w:tcW w:w="9773" w:type="dxa"/>
          </w:tcPr>
          <w:p w14:paraId="23E91553" w14:textId="77777777" w:rsidR="00E14754" w:rsidRPr="0071784C" w:rsidRDefault="00215B7B" w:rsidP="00E14754">
            <w:r>
              <w:rPr>
                <w:noProof/>
              </w:rPr>
              <w:pict w14:anchorId="61B8F5F0">
                <v:shape id="Bild 266" o:spid="_x0000_i1404" type="#_x0000_t75" alt="m587" style="width:480pt;height:102pt;visibility:visible">
                  <v:imagedata r:id="rId1202" o:title="m587"/>
                </v:shape>
              </w:pict>
            </w:r>
          </w:p>
        </w:tc>
      </w:tr>
      <w:tr w:rsidR="00E14754" w:rsidRPr="0071784C" w14:paraId="10C73170" w14:textId="77777777" w:rsidTr="00E14754">
        <w:tc>
          <w:tcPr>
            <w:tcW w:w="9773" w:type="dxa"/>
          </w:tcPr>
          <w:p w14:paraId="205A01E5" w14:textId="77777777" w:rsidR="00E14754" w:rsidRPr="0071784C" w:rsidRDefault="00E14754" w:rsidP="00E14754">
            <w:r w:rsidRPr="0071784C">
              <w:t>Eine Kugel rollt auf einer geneigten Ebene hinunter, durch eine flache Mulde hindurch und auf der anderen Seite die Ebene wieder hinauf. Die beiden Ebenen sind unter dem gleichen Winkel gegen die Horizontale geneigt.</w:t>
            </w:r>
          </w:p>
          <w:p w14:paraId="380772AD" w14:textId="77777777" w:rsidR="00E14754" w:rsidRPr="0071784C" w:rsidRDefault="00E14754" w:rsidP="00E14754">
            <w:r w:rsidRPr="0071784C">
              <w:t>Entscheiden Sie, ob diese Bewegung eine harmonische Schwingung ist. Begründen Sie die Entscheidung.</w:t>
            </w:r>
          </w:p>
        </w:tc>
      </w:tr>
    </w:tbl>
    <w:p w14:paraId="44C06051" w14:textId="77777777" w:rsidR="00E14754" w:rsidRDefault="00E14754" w:rsidP="00E14754">
      <w:pPr>
        <w:widowControl w:val="0"/>
      </w:pPr>
    </w:p>
    <w:p w14:paraId="233BD9F8" w14:textId="6D92B644" w:rsidR="00E14754" w:rsidRDefault="00215B7B" w:rsidP="00E14754">
      <w:pPr>
        <w:widowControl w:val="0"/>
        <w:ind w:right="567"/>
      </w:pPr>
      <w:hyperlink r:id="rId1203" w:anchor="m595" w:history="1">
        <w:r w:rsidR="00E14754">
          <w:rPr>
            <w:rStyle w:val="Hyperlink"/>
            <w:sz w:val="22"/>
          </w:rPr>
          <w:t>5</w:t>
        </w:r>
        <w:bookmarkStart w:id="2054" w:name="_Hlt128038560"/>
        <w:r w:rsidR="00E14754">
          <w:rPr>
            <w:rStyle w:val="Hyperlink"/>
            <w:sz w:val="22"/>
          </w:rPr>
          <w:t>9</w:t>
        </w:r>
        <w:bookmarkStart w:id="2055" w:name="_Hlt184714128"/>
        <w:bookmarkEnd w:id="2054"/>
        <w:r w:rsidR="00E14754">
          <w:rPr>
            <w:rStyle w:val="Hyperlink"/>
            <w:sz w:val="22"/>
          </w:rPr>
          <w:t>5</w:t>
        </w:r>
        <w:bookmarkEnd w:id="2055"/>
        <w:r w:rsidR="00E14754">
          <w:rPr>
            <w:rStyle w:val="Hyperlink"/>
            <w:sz w:val="22"/>
          </w:rPr>
          <w:t>.</w:t>
        </w:r>
      </w:hyperlink>
      <w:r w:rsidR="00E14754">
        <w:t xml:space="preserve"> Eine Feder wird vertikal befestigt, mit einer Masse beschwert und vertikal ausgelenkt. Nun wird die Schwingungsdauer bestimmt.</w:t>
      </w:r>
    </w:p>
    <w:p w14:paraId="4A25D111" w14:textId="0813E34A" w:rsidR="00E14754" w:rsidRDefault="00E14754" w:rsidP="00E14754">
      <w:pPr>
        <w:widowControl w:val="0"/>
        <w:ind w:right="567"/>
      </w:pPr>
      <w:r>
        <w:t>Der gleiche Versuch (gleiche Feder, gleiche Masse) wird auf dem Mond durchgeführt. Wie ändert sich die Schwingungsdauer?</w:t>
      </w:r>
    </w:p>
    <w:p w14:paraId="27D24814" w14:textId="77777777" w:rsidR="00E14754" w:rsidRDefault="00E14754" w:rsidP="00E14754">
      <w:pPr>
        <w:widowControl w:val="0"/>
        <w:ind w:right="567"/>
      </w:pPr>
      <w:r>
        <w:t>a) Gar nicht, da in der Gleichung für die Schwingungsdauer einer Feder der Ort des Versuches keinen Einfluss hat.</w:t>
      </w:r>
    </w:p>
    <w:p w14:paraId="4923E502" w14:textId="7E033631" w:rsidR="00E14754" w:rsidRDefault="00E14754" w:rsidP="00E14754">
      <w:pPr>
        <w:widowControl w:val="0"/>
        <w:ind w:right="567"/>
      </w:pPr>
      <w:r>
        <w:t>b) Sie wird größer, da bei der Bestimmung der Federkonstante die Gewichtskraft Einfluss hat. Diese nimmt auf dem Mond ab und damit wird die Federkonstante größer</w:t>
      </w:r>
    </w:p>
    <w:p w14:paraId="01154AFB" w14:textId="77777777" w:rsidR="00E14754" w:rsidRDefault="00E14754" w:rsidP="00E14754">
      <w:pPr>
        <w:widowControl w:val="0"/>
        <w:ind w:right="567"/>
      </w:pPr>
      <w:r>
        <w:t>c) Die Schwingungsdauer kann größer oder kleiner werden. Das hängt von der Auslenkung zu Beginn des Versuchs ab.</w:t>
      </w:r>
    </w:p>
    <w:p w14:paraId="28EA3D13" w14:textId="306744F1" w:rsidR="00E14754" w:rsidRDefault="00E14754" w:rsidP="00E14754">
      <w:pPr>
        <w:widowControl w:val="0"/>
      </w:pPr>
      <w:bookmarkStart w:id="2056" w:name="_Hlt151696464"/>
      <w:r>
        <w:rPr>
          <w:color w:val="FF0000"/>
        </w:rPr>
        <w:sym w:font="Symbol" w:char="F02A"/>
      </w:r>
      <w:hyperlink r:id="rId1204" w:anchor="m620" w:history="1">
        <w:r>
          <w:rPr>
            <w:rStyle w:val="Hyperlink"/>
            <w:sz w:val="22"/>
          </w:rPr>
          <w:t>6</w:t>
        </w:r>
        <w:bookmarkStart w:id="2057" w:name="_Hlt151976730"/>
        <w:r>
          <w:rPr>
            <w:rStyle w:val="Hyperlink"/>
            <w:sz w:val="22"/>
          </w:rPr>
          <w:t>2</w:t>
        </w:r>
        <w:bookmarkEnd w:id="2057"/>
        <w:r>
          <w:rPr>
            <w:rStyle w:val="Hyperlink"/>
            <w:sz w:val="22"/>
          </w:rPr>
          <w:t>0.</w:t>
        </w:r>
      </w:hyperlink>
      <w:bookmarkEnd w:id="2056"/>
      <w:r>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566FA2DE" w14:textId="77777777" w:rsidTr="00E14754">
        <w:tc>
          <w:tcPr>
            <w:tcW w:w="10061" w:type="dxa"/>
          </w:tcPr>
          <w:p w14:paraId="3D35DD17" w14:textId="77777777" w:rsidR="00E14754" w:rsidRPr="0071784C" w:rsidRDefault="00215B7B" w:rsidP="00E14754">
            <w:pPr>
              <w:widowControl w:val="0"/>
              <w:jc w:val="center"/>
            </w:pPr>
            <w:r>
              <w:rPr>
                <w:noProof/>
              </w:rPr>
              <w:pict w14:anchorId="0FBFE716">
                <v:shape id="Bild 267" o:spid="_x0000_i1405" type="#_x0000_t75" alt="m620" style="width:282pt;height:132pt;visibility:visible">
                  <v:imagedata r:id="rId1205" o:title="m620"/>
                </v:shape>
              </w:pict>
            </w:r>
          </w:p>
        </w:tc>
      </w:tr>
      <w:tr w:rsidR="00E14754" w:rsidRPr="0071784C" w14:paraId="7C15A83D" w14:textId="77777777" w:rsidTr="00E14754">
        <w:tc>
          <w:tcPr>
            <w:tcW w:w="10061" w:type="dxa"/>
          </w:tcPr>
          <w:p w14:paraId="13C80933" w14:textId="77777777" w:rsidR="00E14754" w:rsidRPr="0071784C" w:rsidRDefault="00E14754" w:rsidP="00E14754">
            <w:pPr>
              <w:widowControl w:val="0"/>
            </w:pPr>
            <w:r w:rsidRPr="0071784C">
              <w:t>Eine Stahlsaite mit einem Durchmesser von 0,4 mm liegt auf zwei Prismen auf, die einen Abstand von 40 cm zueinander haben. Mit welcher Masse m muss die Seite gespannt werden, damit sie beim Anzupfen einen Ton mit 440 Hz erzeugt? (Das ganze spielt sich auf der Erde bei einer Fallbeschleunigung von 9,81 m/s² ab und Stahl hat eine Dichte von 7,8 g/cm³).</w:t>
            </w:r>
          </w:p>
        </w:tc>
      </w:tr>
    </w:tbl>
    <w:p w14:paraId="65E42DA2" w14:textId="77777777" w:rsidR="00E14754" w:rsidRDefault="00E14754" w:rsidP="00E14754">
      <w:pPr>
        <w:widowControl w:val="0"/>
      </w:pPr>
    </w:p>
    <w:p w14:paraId="7DB79B41" w14:textId="77777777" w:rsidR="00E14754" w:rsidRDefault="00E14754" w:rsidP="00E14754">
      <w:pPr>
        <w:widowControl w:val="0"/>
      </w:pPr>
    </w:p>
    <w:p w14:paraId="07CC130A" w14:textId="054F1138" w:rsidR="00E14754" w:rsidRDefault="00E14754" w:rsidP="00E14754">
      <w:pPr>
        <w:widowControl w:val="0"/>
      </w:pPr>
      <w:r>
        <w:rPr>
          <w:color w:val="FF0000"/>
        </w:rPr>
        <w:sym w:font="Symbol" w:char="F02A"/>
      </w:r>
      <w:bookmarkStart w:id="2058" w:name="_Hlt162685780"/>
      <w:bookmarkStart w:id="2059" w:name="_Hlt163016452"/>
      <w:bookmarkEnd w:id="2058"/>
      <w:r>
        <w:fldChar w:fldCharType="begin"/>
      </w:r>
      <w:r w:rsidR="00626526">
        <w:instrText>HYPERLINK "lsgmech.docx" \l "m630"</w:instrText>
      </w:r>
      <w:r>
        <w:fldChar w:fldCharType="separate"/>
      </w:r>
      <w:r>
        <w:rPr>
          <w:rStyle w:val="Hyperlink"/>
          <w:sz w:val="22"/>
        </w:rPr>
        <w:t>6</w:t>
      </w:r>
      <w:bookmarkStart w:id="2060" w:name="_Hlt162680521"/>
      <w:bookmarkStart w:id="2061" w:name="_Hlt179029401"/>
      <w:bookmarkEnd w:id="2060"/>
      <w:r>
        <w:rPr>
          <w:rStyle w:val="Hyperlink"/>
          <w:sz w:val="22"/>
        </w:rPr>
        <w:t>3</w:t>
      </w:r>
      <w:bookmarkEnd w:id="2061"/>
      <w:r>
        <w:rPr>
          <w:rStyle w:val="Hyperlink"/>
          <w:sz w:val="22"/>
        </w:rPr>
        <w:t>0.</w:t>
      </w:r>
      <w:r>
        <w:fldChar w:fldCharType="end"/>
      </w:r>
      <w:bookmarkEnd w:id="2059"/>
      <w:r>
        <w:t xml:space="preserve"> Eine Pendeluhr geht an einem Tag genau eine Minute nach. Wie muss der in genau 50,00 cm Abstand vom Drehpunkt des Pendels gelegene Massenmittelpunkt verändert werden?</w:t>
      </w:r>
    </w:p>
    <w:p w14:paraId="3B031504" w14:textId="77777777" w:rsidR="00E14754" w:rsidRDefault="00E14754" w:rsidP="00E14754">
      <w:pPr>
        <w:widowControl w:val="0"/>
      </w:pPr>
      <w:r>
        <w:sym w:font="Symbol" w:char="F02A"/>
      </w:r>
      <w:r>
        <w:sym w:font="Symbol" w:char="F02A"/>
      </w:r>
      <w:r>
        <w:sym w:font="Symbol" w:char="F02A"/>
      </w:r>
      <w:r>
        <w:sym w:font="Symbol" w:char="F02A"/>
      </w:r>
    </w:p>
    <w:p w14:paraId="0049FEA4" w14:textId="04C34DF9" w:rsidR="00E14754" w:rsidRDefault="00E14754" w:rsidP="00E14754">
      <w:pPr>
        <w:widowControl w:val="0"/>
      </w:pPr>
      <w:r>
        <w:rPr>
          <w:color w:val="FF0000"/>
        </w:rPr>
        <w:sym w:font="Symbol" w:char="F02A"/>
      </w:r>
      <w:hyperlink r:id="rId1206" w:anchor="m644" w:history="1">
        <w:r>
          <w:rPr>
            <w:rStyle w:val="Hyperlink"/>
            <w:sz w:val="22"/>
          </w:rPr>
          <w:t>6</w:t>
        </w:r>
        <w:bookmarkStart w:id="2062" w:name="_Hlt180124132"/>
        <w:r>
          <w:rPr>
            <w:rStyle w:val="Hyperlink"/>
            <w:sz w:val="22"/>
          </w:rPr>
          <w:t>4</w:t>
        </w:r>
        <w:bookmarkEnd w:id="2062"/>
        <w:r>
          <w:rPr>
            <w:rStyle w:val="Hyperlink"/>
            <w:sz w:val="22"/>
          </w:rPr>
          <w:t>4.</w:t>
        </w:r>
      </w:hyperlink>
      <w:r>
        <w:t xml:space="preserve"> Ein Pendel hat eine T von 2,15s, wenn ich die Pendellänge um 80 cm verlängere beträgt T = 2,8 s</w:t>
      </w:r>
    </w:p>
    <w:p w14:paraId="31BA984B" w14:textId="77777777" w:rsidR="00E14754" w:rsidRDefault="00E14754" w:rsidP="00E14754">
      <w:pPr>
        <w:widowControl w:val="0"/>
      </w:pPr>
      <w:r>
        <w:t>Wie groß ist di</w:t>
      </w:r>
      <w:r w:rsidR="007B19A4">
        <w:t xml:space="preserve">e Fallbeschleunigung an diesem </w:t>
      </w:r>
      <w:r w:rsidR="005F450C">
        <w:t>Ort?</w:t>
      </w:r>
      <w:r>
        <w:br/>
      </w:r>
      <w:r>
        <w:sym w:font="Symbol" w:char="F02A"/>
      </w:r>
      <w:r>
        <w:sym w:font="Symbol" w:char="F02A"/>
      </w:r>
      <w:r>
        <w:sym w:font="Symbol" w:char="F02A"/>
      </w:r>
      <w:r>
        <w:sym w:font="Symbol" w:char="F02A"/>
      </w:r>
    </w:p>
    <w:p w14:paraId="5E71505C" w14:textId="77777777" w:rsidR="00E14754" w:rsidRDefault="00E14754" w:rsidP="00E14754">
      <w:pPr>
        <w:widowControl w:val="0"/>
      </w:pPr>
    </w:p>
    <w:p w14:paraId="3C24BCDA" w14:textId="5392EE2C" w:rsidR="00E14754" w:rsidRDefault="00E14754" w:rsidP="00E14754">
      <w:pPr>
        <w:widowControl w:val="0"/>
      </w:pPr>
      <w:r>
        <w:rPr>
          <w:color w:val="FF0000"/>
        </w:rPr>
        <w:sym w:font="Symbol" w:char="F02A"/>
      </w:r>
      <w:hyperlink r:id="rId1207" w:anchor="m646" w:history="1">
        <w:r>
          <w:rPr>
            <w:rStyle w:val="Hyperlink"/>
            <w:sz w:val="22"/>
          </w:rPr>
          <w:t>6</w:t>
        </w:r>
        <w:bookmarkStart w:id="2063" w:name="_Hlt180129438"/>
        <w:bookmarkStart w:id="2064" w:name="_Hlt180124302"/>
        <w:bookmarkEnd w:id="2063"/>
        <w:r>
          <w:rPr>
            <w:rStyle w:val="Hyperlink"/>
            <w:sz w:val="22"/>
          </w:rPr>
          <w:t>4</w:t>
        </w:r>
        <w:bookmarkStart w:id="2065" w:name="_Hlt183392587"/>
        <w:bookmarkEnd w:id="2064"/>
        <w:r>
          <w:rPr>
            <w:rStyle w:val="Hyperlink"/>
            <w:sz w:val="22"/>
          </w:rPr>
          <w:t>6</w:t>
        </w:r>
        <w:bookmarkEnd w:id="2065"/>
        <w:r>
          <w:rPr>
            <w:rStyle w:val="Hyperlink"/>
            <w:sz w:val="22"/>
          </w:rPr>
          <w:t>.</w:t>
        </w:r>
      </w:hyperlink>
      <w:r>
        <w:t xml:space="preserve"> </w:t>
      </w:r>
      <w:bookmarkStart w:id="2066" w:name="_Hlt183416300"/>
      <w:r>
        <w:t>Hängt man zusätzlich an das Massenstück eines Federpendels der Federkonstanten D=10N/m einen Körper der Masse 50g, erhöht sich die Schwingungsdauer um 0,22s. Wie groß ist die ursprüngliche Masse?</w:t>
      </w:r>
      <w:bookmarkEnd w:id="2066"/>
      <w:r>
        <w:br/>
      </w:r>
      <w:r>
        <w:sym w:font="Symbol" w:char="F02A"/>
      </w:r>
      <w:r>
        <w:sym w:font="Symbol" w:char="F02A"/>
      </w:r>
      <w:r>
        <w:sym w:font="Symbol" w:char="F02A"/>
      </w:r>
      <w:r>
        <w:sym w:font="Symbol" w:char="F02A"/>
      </w:r>
      <w:r>
        <w:sym w:font="Symbol" w:char="F02A"/>
      </w:r>
    </w:p>
    <w:p w14:paraId="686DD275" w14:textId="77777777" w:rsidR="00E14754" w:rsidRDefault="00E14754" w:rsidP="00E14754">
      <w:pPr>
        <w:widowControl w:val="0"/>
      </w:pPr>
    </w:p>
    <w:p w14:paraId="582FB57C" w14:textId="46C7E7F9" w:rsidR="00E14754" w:rsidRDefault="00E14754" w:rsidP="00E14754">
      <w:pPr>
        <w:widowControl w:val="0"/>
      </w:pPr>
      <w:r>
        <w:rPr>
          <w:color w:val="FF0000"/>
        </w:rPr>
        <w:sym w:font="Symbol" w:char="F02A"/>
      </w:r>
      <w:hyperlink r:id="rId1208" w:anchor="m649" w:history="1">
        <w:r>
          <w:rPr>
            <w:rStyle w:val="Hyperlink"/>
            <w:sz w:val="22"/>
          </w:rPr>
          <w:t>6</w:t>
        </w:r>
        <w:bookmarkStart w:id="2067" w:name="_Hlt182115835"/>
        <w:r>
          <w:rPr>
            <w:rStyle w:val="Hyperlink"/>
            <w:sz w:val="22"/>
          </w:rPr>
          <w:t>4</w:t>
        </w:r>
        <w:bookmarkStart w:id="2068" w:name="_Hlt247412046"/>
        <w:bookmarkEnd w:id="2067"/>
        <w:r>
          <w:rPr>
            <w:rStyle w:val="Hyperlink"/>
            <w:sz w:val="22"/>
          </w:rPr>
          <w:t>9</w:t>
        </w:r>
        <w:bookmarkEnd w:id="2068"/>
        <w:r>
          <w:rPr>
            <w:rStyle w:val="Hyperlink"/>
            <w:sz w:val="22"/>
          </w:rPr>
          <w:t>.</w:t>
        </w:r>
      </w:hyperlink>
      <w:r>
        <w:t xml:space="preserve"> Auf einem Spielplatz steht eine Schaukel, die in 20,0 s genau 5 ganze Schwingungen macht. </w:t>
      </w:r>
      <w:r>
        <w:br/>
      </w:r>
      <w:r w:rsidRPr="001E014D">
        <w:rPr>
          <w:b/>
        </w:rPr>
        <w:t>a)</w:t>
      </w:r>
      <w:r>
        <w:t xml:space="preserve"> Wie lang ist die Aufhängung der Schaukel? (3)</w:t>
      </w:r>
    </w:p>
    <w:p w14:paraId="39522DDD" w14:textId="0E4C287A" w:rsidR="00E14754" w:rsidRDefault="00E14754" w:rsidP="00E14754">
      <w:pPr>
        <w:widowControl w:val="0"/>
      </w:pPr>
      <w:r>
        <w:t xml:space="preserve">Eine zweite, danebenstehende Schaukel ist 2,24 m lang. Auf beiden Spielgeräten beginnen zwei Kinder gleichzeitig zu schaukeln. </w:t>
      </w:r>
      <w:r>
        <w:br/>
      </w:r>
      <w:r w:rsidRPr="001E014D">
        <w:rPr>
          <w:b/>
        </w:rPr>
        <w:t>b)</w:t>
      </w:r>
      <w:r>
        <w:t xml:space="preserve"> Welches Kind braucht für eine Schwingung weniger Zeit? (1)</w:t>
      </w:r>
    </w:p>
    <w:p w14:paraId="20B64CA1" w14:textId="77777777" w:rsidR="00E14754" w:rsidRDefault="00E14754" w:rsidP="00E14754">
      <w:pPr>
        <w:widowControl w:val="0"/>
      </w:pPr>
      <w:r w:rsidRPr="001E014D">
        <w:rPr>
          <w:b/>
        </w:rPr>
        <w:t>c)</w:t>
      </w:r>
      <w:r>
        <w:t xml:space="preserve"> Nach wie viel Sekunden schwingen beide Kinder wieder gleich? (2)</w:t>
      </w:r>
    </w:p>
    <w:p w14:paraId="0CA6920F" w14:textId="77777777" w:rsidR="00E14754" w:rsidRDefault="00E14754" w:rsidP="00E14754">
      <w:pPr>
        <w:widowControl w:val="0"/>
      </w:pPr>
      <w:r>
        <w:sym w:font="Symbol" w:char="F02A"/>
      </w:r>
      <w:r>
        <w:sym w:font="Symbol" w:char="F02A"/>
      </w:r>
      <w:r>
        <w:sym w:font="Symbol" w:char="F02A"/>
      </w:r>
    </w:p>
    <w:p w14:paraId="6D3E0D8E" w14:textId="77777777" w:rsidR="00E14754" w:rsidRDefault="00E14754" w:rsidP="00E14754">
      <w:pPr>
        <w:widowControl w:val="0"/>
      </w:pPr>
    </w:p>
    <w:p w14:paraId="009B0510" w14:textId="7E1B1B10" w:rsidR="00E14754" w:rsidRDefault="00215B7B" w:rsidP="00E14754">
      <w:pPr>
        <w:widowControl w:val="0"/>
      </w:pPr>
      <w:hyperlink r:id="rId1209" w:anchor="m650" w:history="1">
        <w:r w:rsidR="00E14754">
          <w:rPr>
            <w:rStyle w:val="Hyperlink"/>
            <w:sz w:val="22"/>
          </w:rPr>
          <w:t>6</w:t>
        </w:r>
        <w:bookmarkStart w:id="2069" w:name="_Hlt182116681"/>
        <w:r w:rsidR="00E14754">
          <w:rPr>
            <w:rStyle w:val="Hyperlink"/>
            <w:sz w:val="22"/>
          </w:rPr>
          <w:t>5</w:t>
        </w:r>
        <w:bookmarkEnd w:id="2069"/>
        <w:r w:rsidR="00E14754">
          <w:rPr>
            <w:rStyle w:val="Hyperlink"/>
            <w:sz w:val="22"/>
          </w:rPr>
          <w:t>0.</w:t>
        </w:r>
      </w:hyperlink>
      <w:r w:rsidR="00E14754">
        <w:t xml:space="preserve"> Eine Gitarrensaite erzeugt eine gedämpfte Schwingung, ein Keyboard kann eine ungedämpfte Schwingung im gleichen Ton erzeugen. Vergleiche die beiden Schwingungen miteinander. (3)</w:t>
      </w:r>
    </w:p>
    <w:p w14:paraId="561DEFAF" w14:textId="77777777" w:rsidR="00E14754" w:rsidRDefault="00E14754" w:rsidP="00E14754">
      <w:pPr>
        <w:widowControl w:val="0"/>
      </w:pPr>
      <w:r>
        <w:sym w:font="Symbol" w:char="F02A"/>
      </w:r>
      <w:r>
        <w:sym w:font="Symbol" w:char="F02A"/>
      </w:r>
    </w:p>
    <w:p w14:paraId="5580E13E" w14:textId="77777777" w:rsidR="00E14754" w:rsidRDefault="00E14754" w:rsidP="00E14754">
      <w:pPr>
        <w:widowControl w:val="0"/>
      </w:pPr>
    </w:p>
    <w:bookmarkStart w:id="2070" w:name="_Hlt182116836"/>
    <w:p w14:paraId="4C4DF691" w14:textId="10B88E78" w:rsidR="00E14754" w:rsidRDefault="00E14754" w:rsidP="00E14754">
      <w:pPr>
        <w:widowControl w:val="0"/>
      </w:pPr>
      <w:r>
        <w:fldChar w:fldCharType="begin"/>
      </w:r>
      <w:r w:rsidR="00626526">
        <w:instrText>HYPERLINK "lsgmech.docx" \l "m651"</w:instrText>
      </w:r>
      <w:r>
        <w:fldChar w:fldCharType="separate"/>
      </w:r>
      <w:r>
        <w:rPr>
          <w:rStyle w:val="Hyperlink"/>
          <w:sz w:val="22"/>
        </w:rPr>
        <w:t>6</w:t>
      </w:r>
      <w:bookmarkStart w:id="2071" w:name="_Hlt249403812"/>
      <w:r>
        <w:rPr>
          <w:rStyle w:val="Hyperlink"/>
          <w:sz w:val="22"/>
        </w:rPr>
        <w:t>5</w:t>
      </w:r>
      <w:bookmarkEnd w:id="2071"/>
      <w:r>
        <w:rPr>
          <w:rStyle w:val="Hyperlink"/>
          <w:sz w:val="22"/>
        </w:rPr>
        <w:t>1.</w:t>
      </w:r>
      <w:r>
        <w:fldChar w:fldCharType="end"/>
      </w:r>
      <w:bookmarkEnd w:id="2070"/>
      <w:r>
        <w:t xml:space="preserve"> Erst nach mehrmaligen geschickten Ziehen an einem Seil kann ein Glöckner die schwere Glocke in einem Kirchturm zum Klingen bringen. </w:t>
      </w:r>
    </w:p>
    <w:p w14:paraId="65F8F9DB" w14:textId="77777777" w:rsidR="00E14754" w:rsidRDefault="00E14754" w:rsidP="00E14754">
      <w:pPr>
        <w:widowControl w:val="0"/>
      </w:pPr>
      <w:r>
        <w:t>a) Begründe, warum ein einmaliges Ziehen nicht reicht. (1)</w:t>
      </w:r>
    </w:p>
    <w:p w14:paraId="1B9636F4" w14:textId="77777777" w:rsidR="00E14754" w:rsidRDefault="00E14754" w:rsidP="00E14754">
      <w:pPr>
        <w:widowControl w:val="0"/>
      </w:pPr>
      <w:r>
        <w:t>b) In welchem Rhythmus muss der Glöckner ziehen, damit er mögliches schnell die Glocke zum Klingen bringt? (1)</w:t>
      </w:r>
    </w:p>
    <w:p w14:paraId="6CC6F3CC" w14:textId="77777777" w:rsidR="00E14754" w:rsidRDefault="00E14754" w:rsidP="00E14754">
      <w:pPr>
        <w:widowControl w:val="0"/>
      </w:pPr>
      <w:r>
        <w:t>c) Erkläre dieses Vorgehen. (2)</w:t>
      </w:r>
    </w:p>
    <w:p w14:paraId="2783CC0D" w14:textId="77777777" w:rsidR="00E14754" w:rsidRDefault="00E14754" w:rsidP="00E14754">
      <w:pPr>
        <w:widowControl w:val="0"/>
      </w:pPr>
      <w:r>
        <w:sym w:font="Symbol" w:char="F02A"/>
      </w:r>
      <w:r>
        <w:sym w:font="Symbol" w:char="F02A"/>
      </w:r>
    </w:p>
    <w:p w14:paraId="0637DAC7" w14:textId="77777777" w:rsidR="00E14754" w:rsidRDefault="00E14754" w:rsidP="00E14754">
      <w:pPr>
        <w:widowControl w:val="0"/>
      </w:pPr>
    </w:p>
    <w:bookmarkStart w:id="2072" w:name="_Hlt184612553"/>
    <w:p w14:paraId="27D0C5C8" w14:textId="2860CF7F" w:rsidR="00E14754" w:rsidRDefault="00E14754" w:rsidP="00E14754">
      <w:pPr>
        <w:widowControl w:val="0"/>
      </w:pPr>
      <w:r>
        <w:fldChar w:fldCharType="begin"/>
      </w:r>
      <w:r w:rsidR="00626526">
        <w:instrText>HYPERLINK "lsgmech.docx" \l "m655"</w:instrText>
      </w:r>
      <w:r>
        <w:fldChar w:fldCharType="separate"/>
      </w:r>
      <w:r>
        <w:rPr>
          <w:rStyle w:val="Hyperlink"/>
          <w:sz w:val="22"/>
        </w:rPr>
        <w:t>6</w:t>
      </w:r>
      <w:bookmarkStart w:id="2073" w:name="_Hlt184627172"/>
      <w:r>
        <w:rPr>
          <w:rStyle w:val="Hyperlink"/>
          <w:sz w:val="22"/>
        </w:rPr>
        <w:t>5</w:t>
      </w:r>
      <w:bookmarkEnd w:id="2073"/>
      <w:r>
        <w:rPr>
          <w:rStyle w:val="Hyperlink"/>
          <w:sz w:val="22"/>
        </w:rPr>
        <w:t>5.</w:t>
      </w:r>
      <w:r>
        <w:fldChar w:fldCharType="end"/>
      </w:r>
      <w:bookmarkEnd w:id="2072"/>
      <w:r>
        <w:t xml:space="preserve"> Die Stimmen von Sängern werden in vier Kategorien eingeteilt: Tenor, Bass, Sopran und Alt. Die Einteilung erfolgt nach den Frequenzbereichen, den diese Stimmlagen abdecken:</w:t>
      </w:r>
      <w:r>
        <w:br/>
        <w:t xml:space="preserve">85-320 Hz, 170-640 Hz, 130-430 Hz und </w:t>
      </w:r>
      <w:bookmarkStart w:id="2074" w:name="_Hlt184627188"/>
      <w:bookmarkStart w:id="2075" w:name="_Hlt184627185"/>
      <w:bookmarkEnd w:id="2074"/>
      <w:r>
        <w:t>250-1100 Hz</w:t>
      </w:r>
      <w:bookmarkEnd w:id="2075"/>
      <w:r>
        <w:t xml:space="preserve">. </w:t>
      </w:r>
    </w:p>
    <w:p w14:paraId="0F405A0F" w14:textId="77777777" w:rsidR="00E14754" w:rsidRDefault="00E14754" w:rsidP="00E14754">
      <w:pPr>
        <w:widowControl w:val="0"/>
      </w:pPr>
      <w:r>
        <w:t>Die Zuordnung erfolgt nach der jeweiligen Stimmbandlänge der Sängerin und Sänger:</w:t>
      </w:r>
    </w:p>
    <w:p w14:paraId="32CBA11B" w14:textId="77777777" w:rsidR="00E14754" w:rsidRDefault="00E14754" w:rsidP="00E14754">
      <w:pPr>
        <w:widowControl w:val="0"/>
      </w:pPr>
      <w:r>
        <w:t>14-17mm, 18-19 mm, 17-20 mm, 24-25 mm. Ordne den Stimmlagen jeweils die richtigen Frequenzbereiche und Stimmbandlängen zu.</w:t>
      </w:r>
    </w:p>
    <w:p w14:paraId="48F0505D" w14:textId="77777777" w:rsidR="00E14754" w:rsidRDefault="00E14754" w:rsidP="00E14754">
      <w:pPr>
        <w:widowControl w:val="0"/>
      </w:pPr>
      <w:r>
        <w:sym w:font="Symbol" w:char="F02A"/>
      </w:r>
      <w:r>
        <w:sym w:font="Symbol" w:char="F02A"/>
      </w:r>
    </w:p>
    <w:p w14:paraId="4647EB88" w14:textId="77777777" w:rsidR="00E14754" w:rsidRDefault="00E14754" w:rsidP="00E14754">
      <w:pPr>
        <w:widowControl w:val="0"/>
      </w:pPr>
    </w:p>
    <w:p w14:paraId="5023A1E3" w14:textId="70EA2C52" w:rsidR="00E14754" w:rsidRDefault="00215B7B" w:rsidP="00E14754">
      <w:pPr>
        <w:widowControl w:val="0"/>
      </w:pPr>
      <w:hyperlink r:id="rId1210" w:anchor="m656" w:history="1">
        <w:r w:rsidR="00E14754">
          <w:rPr>
            <w:rStyle w:val="Hyperlink"/>
            <w:sz w:val="22"/>
          </w:rPr>
          <w:t>65</w:t>
        </w:r>
        <w:bookmarkStart w:id="2076" w:name="_Hlt184612893"/>
        <w:r w:rsidR="00E14754">
          <w:rPr>
            <w:rStyle w:val="Hyperlink"/>
            <w:sz w:val="22"/>
          </w:rPr>
          <w:t>6</w:t>
        </w:r>
        <w:bookmarkEnd w:id="2076"/>
        <w:r w:rsidR="00E14754">
          <w:rPr>
            <w:rStyle w:val="Hyperlink"/>
            <w:sz w:val="22"/>
          </w:rPr>
          <w:t>.</w:t>
        </w:r>
      </w:hyperlink>
      <w:r w:rsidR="00E14754">
        <w:t xml:space="preserve"> Das menschliche Ohr kann zwei aufeinanderfolgende Töne gerade noch getrennt wahrnehmen, wenn die Pause zwischen beiden größer als 0,1 s ist.</w:t>
      </w:r>
      <w:r w:rsidR="00E14754">
        <w:br/>
        <w:t>a) Berechne die Mindestentfernung, so dass man gerade ein Echo hören kann.</w:t>
      </w:r>
      <w:r w:rsidR="00E14754">
        <w:br/>
        <w:t>b) Wäre der Mindestabstand im Winter oder im Sommer größer? Begründe.</w:t>
      </w:r>
    </w:p>
    <w:p w14:paraId="0206675F" w14:textId="77777777" w:rsidR="00E14754" w:rsidRDefault="00E14754" w:rsidP="00E14754">
      <w:pPr>
        <w:widowControl w:val="0"/>
      </w:pPr>
      <w:r>
        <w:t>c) Wie müsste die Fläche beschaffen sein, an der der Schall zurückgeworfen wird?</w:t>
      </w:r>
    </w:p>
    <w:p w14:paraId="4AB85C30" w14:textId="77777777" w:rsidR="00E14754" w:rsidRDefault="00E14754" w:rsidP="00E14754">
      <w:pPr>
        <w:widowControl w:val="0"/>
      </w:pPr>
      <w:r>
        <w:sym w:font="Symbol" w:char="F02A"/>
      </w:r>
      <w:r>
        <w:sym w:font="Symbol" w:char="F02A"/>
      </w:r>
    </w:p>
    <w:p w14:paraId="1DB56B84" w14:textId="77777777" w:rsidR="00E14754" w:rsidRDefault="00E14754" w:rsidP="00E14754">
      <w:pPr>
        <w:widowControl w:val="0"/>
      </w:pPr>
    </w:p>
    <w:p w14:paraId="53EA7BC5" w14:textId="62B33B33" w:rsidR="00E14754" w:rsidRDefault="00215B7B" w:rsidP="00E14754">
      <w:pPr>
        <w:widowControl w:val="0"/>
      </w:pPr>
      <w:hyperlink r:id="rId1211" w:anchor="m657" w:history="1">
        <w:r w:rsidR="00E14754">
          <w:rPr>
            <w:rStyle w:val="Hyperlink"/>
            <w:sz w:val="22"/>
          </w:rPr>
          <w:t>6</w:t>
        </w:r>
        <w:bookmarkStart w:id="2077" w:name="_Hlt184614518"/>
        <w:r w:rsidR="00E14754">
          <w:rPr>
            <w:rStyle w:val="Hyperlink"/>
            <w:sz w:val="22"/>
          </w:rPr>
          <w:t>5</w:t>
        </w:r>
        <w:bookmarkEnd w:id="2077"/>
        <w:r w:rsidR="00E14754">
          <w:rPr>
            <w:rStyle w:val="Hyperlink"/>
            <w:sz w:val="22"/>
          </w:rPr>
          <w:t>7.</w:t>
        </w:r>
      </w:hyperlink>
      <w:r w:rsidR="00E14754">
        <w:t xml:space="preserve"> Eine schwere Drehmaschine der Masse 8,5 t steht auf einem Betonfundament, das durch die Gewichtskraft um 2,5 mm durchgebogen wird.</w:t>
      </w:r>
    </w:p>
    <w:p w14:paraId="659B2615" w14:textId="77777777" w:rsidR="00E14754" w:rsidRDefault="00E14754" w:rsidP="00E14754">
      <w:pPr>
        <w:widowControl w:val="0"/>
      </w:pPr>
      <w:r>
        <w:t>a) Berechne die Federkonstante des Fundaments, wenn es als zusammengedrückte Feder angesehen wird.</w:t>
      </w:r>
    </w:p>
    <w:p w14:paraId="0C10D497" w14:textId="77777777" w:rsidR="00E14754" w:rsidRDefault="00E14754" w:rsidP="00E14754">
      <w:pPr>
        <w:widowControl w:val="0"/>
      </w:pPr>
      <w:r>
        <w:t>b) Berechne die Eigenfrequenz des Fundaments unter Einwirkung der Drehmaschine.</w:t>
      </w:r>
    </w:p>
    <w:p w14:paraId="7CB859FA" w14:textId="77777777" w:rsidR="00E14754" w:rsidRDefault="00E14754" w:rsidP="00E14754">
      <w:pPr>
        <w:widowControl w:val="0"/>
      </w:pPr>
      <w:r>
        <w:t>c) Begründe, warum es wichtig ist, diese Eigenfrequenz zu kennen.</w:t>
      </w:r>
    </w:p>
    <w:p w14:paraId="4760C3B5" w14:textId="77777777" w:rsidR="00E14754" w:rsidRDefault="00E14754" w:rsidP="00E14754">
      <w:pPr>
        <w:widowControl w:val="0"/>
      </w:pPr>
      <w:r>
        <w:t xml:space="preserve"> </w:t>
      </w:r>
      <w:r>
        <w:sym w:font="Symbol" w:char="F02A"/>
      </w:r>
      <w:r>
        <w:sym w:font="Symbol" w:char="F02A"/>
      </w:r>
    </w:p>
    <w:p w14:paraId="6640C234" w14:textId="77777777" w:rsidR="00E14754" w:rsidRDefault="00E14754" w:rsidP="00E14754">
      <w:pPr>
        <w:widowControl w:val="0"/>
      </w:pPr>
    </w:p>
    <w:p w14:paraId="5D6741B8" w14:textId="10F305A5" w:rsidR="00E14754" w:rsidRDefault="00215B7B" w:rsidP="00E14754">
      <w:pPr>
        <w:widowControl w:val="0"/>
      </w:pPr>
      <w:hyperlink r:id="rId1212" w:anchor="m658" w:history="1">
        <w:r w:rsidR="00E14754">
          <w:rPr>
            <w:rStyle w:val="Hyperlink"/>
            <w:sz w:val="22"/>
          </w:rPr>
          <w:t>6</w:t>
        </w:r>
        <w:bookmarkStart w:id="2078" w:name="_Hlt184627903"/>
        <w:bookmarkEnd w:id="2078"/>
        <w:r w:rsidR="00E14754">
          <w:rPr>
            <w:rStyle w:val="Hyperlink"/>
            <w:sz w:val="22"/>
          </w:rPr>
          <w:t>5</w:t>
        </w:r>
        <w:bookmarkStart w:id="2079" w:name="_Hlt184628362"/>
        <w:bookmarkStart w:id="2080" w:name="_Hlt184628187"/>
        <w:bookmarkEnd w:id="2079"/>
        <w:r w:rsidR="00E14754">
          <w:rPr>
            <w:rStyle w:val="Hyperlink"/>
            <w:sz w:val="22"/>
          </w:rPr>
          <w:t>8</w:t>
        </w:r>
        <w:bookmarkEnd w:id="2080"/>
        <w:r w:rsidR="00E14754">
          <w:rPr>
            <w:rStyle w:val="Hyperlink"/>
            <w:sz w:val="22"/>
          </w:rPr>
          <w:t>.</w:t>
        </w:r>
      </w:hyperlink>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558A3BF2" w14:textId="77777777" w:rsidTr="00E14754">
        <w:tc>
          <w:tcPr>
            <w:tcW w:w="10061" w:type="dxa"/>
          </w:tcPr>
          <w:p w14:paraId="5D512135" w14:textId="77777777" w:rsidR="00E14754" w:rsidRPr="0071784C" w:rsidRDefault="00E14754" w:rsidP="00E14754">
            <w:pPr>
              <w:widowControl w:val="0"/>
            </w:pPr>
            <w:r w:rsidRPr="0071784C">
              <w:t>Mit einem Mikrofon wurden Töne aufgenommen und am Oszilloskop dargestellt. In der Grafik siehst du die Bilder der vier Töne.</w:t>
            </w:r>
          </w:p>
          <w:p w14:paraId="0C73E7A4" w14:textId="77777777" w:rsidR="00E14754" w:rsidRPr="0071784C" w:rsidRDefault="00E14754" w:rsidP="00E14754">
            <w:pPr>
              <w:widowControl w:val="0"/>
            </w:pPr>
          </w:p>
        </w:tc>
      </w:tr>
      <w:tr w:rsidR="00E14754" w:rsidRPr="0071784C" w14:paraId="010AC970" w14:textId="77777777" w:rsidTr="00E14754">
        <w:tc>
          <w:tcPr>
            <w:tcW w:w="10061" w:type="dxa"/>
          </w:tcPr>
          <w:p w14:paraId="332A83B0" w14:textId="77777777" w:rsidR="00E14754" w:rsidRPr="0071784C" w:rsidRDefault="00215B7B" w:rsidP="00E14754">
            <w:pPr>
              <w:widowControl w:val="0"/>
            </w:pPr>
            <w:r>
              <w:rPr>
                <w:noProof/>
              </w:rPr>
              <w:pict w14:anchorId="5010E3E0">
                <v:shape id="Bild 268" o:spid="_x0000_i1406" type="#_x0000_t75" alt="m658" style="width:456pt;height:186pt;visibility:visible">
                  <v:imagedata r:id="rId1213" o:title="m658"/>
                </v:shape>
              </w:pict>
            </w:r>
          </w:p>
        </w:tc>
      </w:tr>
    </w:tbl>
    <w:p w14:paraId="15DE80A4" w14:textId="77777777" w:rsidR="00E14754" w:rsidRDefault="00E14754" w:rsidP="00E14754">
      <w:pPr>
        <w:widowControl w:val="0"/>
      </w:pPr>
      <w:r>
        <w:t>a) Ordne die dargestellten Töne entsprechend ihrer Lautstärke. Beginne mit dem leisesten Ton und begründe deine Entscheidung.</w:t>
      </w:r>
    </w:p>
    <w:p w14:paraId="13F9DAD7" w14:textId="77777777" w:rsidR="00E14754" w:rsidRDefault="00E14754" w:rsidP="00E14754">
      <w:pPr>
        <w:widowControl w:val="0"/>
      </w:pPr>
      <w:r>
        <w:t>b) Ordne die Töne nach ihrer Tonhöhe. Beginne mit dem tiefsten Ton und begründe deine Entscheidung.</w:t>
      </w:r>
    </w:p>
    <w:p w14:paraId="734D1F1D" w14:textId="77777777" w:rsidR="00E14754" w:rsidRDefault="00E14754" w:rsidP="00E14754">
      <w:pPr>
        <w:widowControl w:val="0"/>
      </w:pPr>
      <w:r>
        <w:t>c) Ermittle für jeden Ton jeweils die Periodendauer und die Frequenz.</w:t>
      </w:r>
    </w:p>
    <w:p w14:paraId="70AF9C26" w14:textId="562C56EB" w:rsidR="00E14754" w:rsidRDefault="00E14754" w:rsidP="00E14754">
      <w:r>
        <w:br/>
      </w:r>
      <w:bookmarkStart w:id="2081" w:name="_Hlt187974000"/>
      <w:bookmarkStart w:id="2082" w:name="_Hlt187973940"/>
      <w:bookmarkEnd w:id="2081"/>
      <w:r>
        <w:rPr>
          <w:color w:val="FF0000"/>
        </w:rPr>
        <w:sym w:font="Symbol" w:char="F02A"/>
      </w:r>
      <w:hyperlink r:id="rId1214" w:anchor="m668" w:history="1">
        <w:r>
          <w:rPr>
            <w:rStyle w:val="Hyperlink"/>
            <w:sz w:val="22"/>
          </w:rPr>
          <w:t>6</w:t>
        </w:r>
        <w:bookmarkStart w:id="2083" w:name="_Hlt187977584"/>
        <w:bookmarkStart w:id="2084" w:name="_Hlt187919559"/>
        <w:bookmarkEnd w:id="2083"/>
        <w:r>
          <w:rPr>
            <w:rStyle w:val="Hyperlink"/>
            <w:sz w:val="22"/>
          </w:rPr>
          <w:t>6</w:t>
        </w:r>
        <w:bookmarkStart w:id="2085" w:name="_Hlt187974027"/>
        <w:bookmarkEnd w:id="2084"/>
        <w:r>
          <w:rPr>
            <w:rStyle w:val="Hyperlink"/>
            <w:sz w:val="22"/>
          </w:rPr>
          <w:t>8</w:t>
        </w:r>
        <w:bookmarkEnd w:id="2085"/>
        <w:r>
          <w:rPr>
            <w:rStyle w:val="Hyperlink"/>
            <w:sz w:val="22"/>
          </w:rPr>
          <w:t>.</w:t>
        </w:r>
      </w:hyperlink>
      <w:bookmarkEnd w:id="2082"/>
      <w:r>
        <w:t xml:space="preserve"> (Abi Grundkurs 1994)</w:t>
      </w:r>
    </w:p>
    <w:p w14:paraId="1C0642BC" w14:textId="77777777" w:rsidR="00E14754" w:rsidRDefault="00E14754" w:rsidP="00E14754">
      <w:r>
        <w:t>Ein Fadenpendel der Länge 80 cm wird um 5,0° ausgelenkt und dann losgelassen.</w:t>
      </w:r>
    </w:p>
    <w:p w14:paraId="373AF38C" w14:textId="77777777" w:rsidR="00E14754" w:rsidRDefault="00E14754" w:rsidP="00E14754">
      <w:r>
        <w:t>a) Berechnen Sie die Schwingungsdauer, die Frequenz und die Geschwindigkeit beim Nulldurchgang.</w:t>
      </w:r>
    </w:p>
    <w:p w14:paraId="6B9E261C" w14:textId="77777777" w:rsidR="00E14754" w:rsidRDefault="00E14754" w:rsidP="00E14754">
      <w:r>
        <w:t>b) 50 cm unter dem Aufhängepunkt befinde sich bei einem anderen Versuch mit demselben Fadenpendel ein fester Stift, an den sich der Faden während der Schwingung vorübergehend anlehnt. Berechnen Sie die Schwingungsdauer und die Frequenz.</w:t>
      </w:r>
    </w:p>
    <w:p w14:paraId="2D2901B9" w14:textId="77777777" w:rsidR="005F450C" w:rsidRDefault="005F450C" w:rsidP="00E14754"/>
    <w:p w14:paraId="1933F24C" w14:textId="3481C878" w:rsidR="00E14754" w:rsidRDefault="00E14754" w:rsidP="00E14754">
      <w:r>
        <w:rPr>
          <w:color w:val="FF0000"/>
        </w:rPr>
        <w:sym w:font="Symbol" w:char="F02A"/>
      </w:r>
      <w:hyperlink r:id="rId1215" w:anchor="m669" w:history="1">
        <w:r>
          <w:rPr>
            <w:rStyle w:val="Hyperlink"/>
            <w:sz w:val="22"/>
          </w:rPr>
          <w:t>6</w:t>
        </w:r>
        <w:bookmarkStart w:id="2086" w:name="_Hlt187983093"/>
        <w:bookmarkStart w:id="2087" w:name="_Hlt187982281"/>
        <w:bookmarkEnd w:id="2086"/>
        <w:r>
          <w:rPr>
            <w:rStyle w:val="Hyperlink"/>
            <w:sz w:val="22"/>
          </w:rPr>
          <w:t>6</w:t>
        </w:r>
        <w:bookmarkEnd w:id="2087"/>
        <w:r>
          <w:rPr>
            <w:rStyle w:val="Hyperlink"/>
            <w:sz w:val="22"/>
          </w:rPr>
          <w:t>9.</w:t>
        </w:r>
      </w:hyperlink>
      <w:r>
        <w:t xml:space="preserve"> (Abi Grundkurs 1994)</w:t>
      </w:r>
    </w:p>
    <w:p w14:paraId="78E30A26" w14:textId="77777777" w:rsidR="00E14754" w:rsidRDefault="00E14754" w:rsidP="00E14754">
      <w:r>
        <w:t xml:space="preserve">Ein vertikaler Federschwinger mit einer angehängten Masse von 50 g schwingt mit einer Frequenz von 0,56 Hz. Berechnen Sie die Federkonstante </w:t>
      </w:r>
      <w:r>
        <w:rPr>
          <w:i/>
        </w:rPr>
        <w:t>D</w:t>
      </w:r>
      <w:r>
        <w:t>.</w:t>
      </w:r>
    </w:p>
    <w:p w14:paraId="39094B04" w14:textId="77777777" w:rsidR="005F450C" w:rsidRDefault="005F450C" w:rsidP="00E14754"/>
    <w:p w14:paraId="348FB1FE" w14:textId="51F2DEEC" w:rsidR="00E14754" w:rsidRDefault="00E14754" w:rsidP="00E14754">
      <w:pPr>
        <w:widowControl w:val="0"/>
      </w:pPr>
      <w:r>
        <w:rPr>
          <w:color w:val="FF0000"/>
        </w:rPr>
        <w:sym w:font="Symbol" w:char="F02A"/>
      </w:r>
      <w:bookmarkStart w:id="2088" w:name="_Hlt247425421"/>
      <w:r>
        <w:fldChar w:fldCharType="begin"/>
      </w:r>
      <w:r w:rsidR="00626526">
        <w:instrText>HYPERLINK "lsgmech.docx" \l "m670"</w:instrText>
      </w:r>
      <w:r>
        <w:fldChar w:fldCharType="separate"/>
      </w:r>
      <w:r>
        <w:rPr>
          <w:rStyle w:val="Hyperlink"/>
          <w:sz w:val="22"/>
        </w:rPr>
        <w:t>6</w:t>
      </w:r>
      <w:bookmarkStart w:id="2089" w:name="_Hlt188003556"/>
      <w:bookmarkStart w:id="2090" w:name="_Hlt188003466"/>
      <w:bookmarkEnd w:id="2089"/>
      <w:r>
        <w:rPr>
          <w:rStyle w:val="Hyperlink"/>
          <w:sz w:val="22"/>
        </w:rPr>
        <w:t>7</w:t>
      </w:r>
      <w:bookmarkStart w:id="2091" w:name="_Hlt189785626"/>
      <w:bookmarkEnd w:id="2090"/>
      <w:r>
        <w:rPr>
          <w:rStyle w:val="Hyperlink"/>
          <w:sz w:val="22"/>
        </w:rPr>
        <w:t>0</w:t>
      </w:r>
      <w:bookmarkEnd w:id="2091"/>
      <w:r>
        <w:rPr>
          <w:rStyle w:val="Hyperlink"/>
          <w:sz w:val="22"/>
        </w:rPr>
        <w:t>.</w:t>
      </w:r>
      <w:r>
        <w:fldChar w:fldCharType="end"/>
      </w:r>
      <w:bookmarkEnd w:id="2088"/>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E003EDD" w14:textId="77777777" w:rsidTr="00E14754">
        <w:tc>
          <w:tcPr>
            <w:tcW w:w="5030" w:type="dxa"/>
          </w:tcPr>
          <w:p w14:paraId="07AC3970" w14:textId="77777777" w:rsidR="00E14754" w:rsidRPr="0071784C" w:rsidRDefault="00E14754" w:rsidP="00E14754">
            <w:r w:rsidRPr="0071784C">
              <w:t>Ein Federschwinger habe die Federkonstante D</w:t>
            </w:r>
            <w:r w:rsidRPr="0071784C">
              <w:rPr>
                <w:vertAlign w:val="subscript"/>
              </w:rPr>
              <w:t>0</w:t>
            </w:r>
            <w:r w:rsidRPr="0071784C">
              <w:t>; an ihn wird die Masse m</w:t>
            </w:r>
            <w:r w:rsidRPr="0071784C">
              <w:rPr>
                <w:vertAlign w:val="subscript"/>
              </w:rPr>
              <w:t>0</w:t>
            </w:r>
            <w:r w:rsidRPr="0071784C">
              <w:t xml:space="preserve"> gehängt.</w:t>
            </w:r>
          </w:p>
          <w:p w14:paraId="75244132" w14:textId="77777777" w:rsidR="00E14754" w:rsidRPr="0071784C" w:rsidRDefault="00E14754" w:rsidP="00E14754">
            <w:r w:rsidRPr="0071784C">
              <w:t>Die Schwingungsdauer dieses Federschwingers sei T</w:t>
            </w:r>
            <w:r w:rsidRPr="0071784C">
              <w:rPr>
                <w:vertAlign w:val="subscript"/>
              </w:rPr>
              <w:t>0</w:t>
            </w:r>
            <w:r w:rsidRPr="0071784C">
              <w:t>. Aus jeweils zwei Federschwingern dieser Art werden die im Bild dargestellten Anordnungen aufgebaut.</w:t>
            </w:r>
            <w:r w:rsidRPr="0071784C">
              <w:br/>
              <w:t>a) Wie groß sind die Federkonstanten D</w:t>
            </w:r>
            <w:r w:rsidRPr="0071784C">
              <w:rPr>
                <w:vertAlign w:val="subscript"/>
              </w:rPr>
              <w:t>1</w:t>
            </w:r>
            <w:r w:rsidRPr="0071784C">
              <w:t xml:space="preserve"> und D</w:t>
            </w:r>
            <w:r w:rsidRPr="0071784C">
              <w:rPr>
                <w:vertAlign w:val="subscript"/>
              </w:rPr>
              <w:t>2</w:t>
            </w:r>
            <w:r w:rsidRPr="0071784C">
              <w:t xml:space="preserve"> der beiden Anordnungen?</w:t>
            </w:r>
          </w:p>
          <w:p w14:paraId="0AE60E42" w14:textId="77777777" w:rsidR="00E14754" w:rsidRPr="0071784C" w:rsidRDefault="00E14754" w:rsidP="00E14754">
            <w:r w:rsidRPr="0071784C">
              <w:t>b) Berechnen Sie die sich daraus ergebenden Schwingdauern T</w:t>
            </w:r>
            <w:r w:rsidRPr="0071784C">
              <w:rPr>
                <w:vertAlign w:val="subscript"/>
              </w:rPr>
              <w:t>1</w:t>
            </w:r>
            <w:r w:rsidRPr="0071784C">
              <w:t xml:space="preserve"> und T</w:t>
            </w:r>
            <w:r w:rsidRPr="0071784C">
              <w:rPr>
                <w:vertAlign w:val="subscript"/>
              </w:rPr>
              <w:t>2</w:t>
            </w:r>
            <w:r w:rsidRPr="0071784C">
              <w:t xml:space="preserve"> der beiden</w:t>
            </w:r>
          </w:p>
          <w:p w14:paraId="36BDAD74" w14:textId="77777777" w:rsidR="00E14754" w:rsidRPr="0071784C" w:rsidRDefault="00E14754" w:rsidP="00E14754">
            <w:r w:rsidRPr="0071784C">
              <w:t>Anordnungen als Vielfaches von T</w:t>
            </w:r>
            <w:r w:rsidRPr="0071784C">
              <w:rPr>
                <w:vertAlign w:val="subscript"/>
              </w:rPr>
              <w:t>0</w:t>
            </w:r>
            <w:r w:rsidRPr="0071784C">
              <w:t>..</w:t>
            </w:r>
          </w:p>
          <w:p w14:paraId="25B40CD0" w14:textId="77777777" w:rsidR="00E14754" w:rsidRPr="0071784C" w:rsidRDefault="00E14754" w:rsidP="00E14754">
            <w:pPr>
              <w:widowControl w:val="0"/>
            </w:pPr>
            <w:r w:rsidRPr="0071784C">
              <w:t>c) Die gleichen Massen m</w:t>
            </w:r>
            <w:r w:rsidRPr="0071784C">
              <w:rPr>
                <w:vertAlign w:val="subscript"/>
              </w:rPr>
              <w:t>0</w:t>
            </w:r>
            <w:r w:rsidRPr="0071784C">
              <w:t xml:space="preserve"> der Anordnungen (1) und (2) sollen durch andere Massen m</w:t>
            </w:r>
            <w:r w:rsidRPr="0071784C">
              <w:rPr>
                <w:vertAlign w:val="subscript"/>
              </w:rPr>
              <w:t>1</w:t>
            </w:r>
            <w:r w:rsidRPr="0071784C">
              <w:t xml:space="preserve"> bzw. m</w:t>
            </w:r>
            <w:r w:rsidRPr="0071784C">
              <w:rPr>
                <w:vertAlign w:val="subscript"/>
              </w:rPr>
              <w:t xml:space="preserve">2 </w:t>
            </w:r>
            <w:r w:rsidRPr="0071784C">
              <w:t>derart ersetzt werden, dass jede der beiden Anordnungen die Schwingungsdauer T</w:t>
            </w:r>
            <w:r w:rsidRPr="0071784C">
              <w:rPr>
                <w:vertAlign w:val="subscript"/>
              </w:rPr>
              <w:t>0</w:t>
            </w:r>
            <w:r w:rsidRPr="0071784C">
              <w:t xml:space="preserve"> ausweist. Geben Sie die Verhältnisse m</w:t>
            </w:r>
            <w:r w:rsidRPr="0071784C">
              <w:rPr>
                <w:vertAlign w:val="subscript"/>
              </w:rPr>
              <w:t>1</w:t>
            </w:r>
            <w:r w:rsidRPr="0071784C">
              <w:t>: m</w:t>
            </w:r>
            <w:r w:rsidRPr="0071784C">
              <w:rPr>
                <w:vertAlign w:val="subscript"/>
              </w:rPr>
              <w:t>0</w:t>
            </w:r>
            <w:r w:rsidRPr="0071784C">
              <w:t xml:space="preserve"> und </w:t>
            </w:r>
            <w:proofErr w:type="gramStart"/>
            <w:r w:rsidRPr="0071784C">
              <w:t>m</w:t>
            </w:r>
            <w:r w:rsidRPr="0071784C">
              <w:rPr>
                <w:vertAlign w:val="subscript"/>
              </w:rPr>
              <w:t>2</w:t>
            </w:r>
            <w:r w:rsidRPr="0071784C">
              <w:t xml:space="preserve"> :</w:t>
            </w:r>
            <w:proofErr w:type="gramEnd"/>
            <w:r w:rsidRPr="0071784C">
              <w:t xml:space="preserve"> m</w:t>
            </w:r>
            <w:r w:rsidRPr="0071784C">
              <w:rPr>
                <w:vertAlign w:val="subscript"/>
              </w:rPr>
              <w:t>0</w:t>
            </w:r>
            <w:r w:rsidRPr="0071784C">
              <w:t xml:space="preserve"> an.</w:t>
            </w:r>
          </w:p>
        </w:tc>
        <w:tc>
          <w:tcPr>
            <w:tcW w:w="5030" w:type="dxa"/>
          </w:tcPr>
          <w:p w14:paraId="075C60F5" w14:textId="77777777" w:rsidR="00E14754" w:rsidRPr="0071784C" w:rsidRDefault="00215B7B" w:rsidP="00E14754">
            <w:pPr>
              <w:widowControl w:val="0"/>
            </w:pPr>
            <w:r>
              <w:rPr>
                <w:noProof/>
              </w:rPr>
              <w:pict w14:anchorId="3302DAA6">
                <v:shape id="Bild 269" o:spid="_x0000_i1407" type="#_x0000_t75" alt="m670" style="width:240pt;height:168pt;visibility:visible">
                  <v:imagedata r:id="rId1216" o:title="m670"/>
                </v:shape>
              </w:pict>
            </w:r>
          </w:p>
        </w:tc>
      </w:tr>
    </w:tbl>
    <w:p w14:paraId="6A789666" w14:textId="77777777" w:rsidR="00E14754" w:rsidRDefault="00E14754" w:rsidP="00E14754">
      <w:pPr>
        <w:widowControl w:val="0"/>
      </w:pPr>
    </w:p>
    <w:p w14:paraId="2F2EB979" w14:textId="71F48333" w:rsidR="00E14754" w:rsidRDefault="00215B7B" w:rsidP="00E14754">
      <w:pPr>
        <w:widowControl w:val="0"/>
      </w:pPr>
      <w:hyperlink r:id="rId1217" w:anchor="m672" w:history="1">
        <w:r w:rsidR="00E14754">
          <w:rPr>
            <w:rStyle w:val="Hyperlink"/>
            <w:sz w:val="22"/>
          </w:rPr>
          <w:t>672.</w:t>
        </w:r>
      </w:hyperlink>
      <w:r w:rsidR="00E1475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60"/>
      </w:tblGrid>
      <w:tr w:rsidR="00E14754" w:rsidRPr="0071784C" w14:paraId="1C4C9DD1" w14:textId="77777777" w:rsidTr="00E14754">
        <w:trPr>
          <w:cantSplit/>
        </w:trPr>
        <w:tc>
          <w:tcPr>
            <w:tcW w:w="10060" w:type="dxa"/>
          </w:tcPr>
          <w:p w14:paraId="2E8E1872" w14:textId="77777777" w:rsidR="00E14754" w:rsidRPr="0071784C" w:rsidRDefault="00215B7B" w:rsidP="00E14754">
            <w:pPr>
              <w:widowControl w:val="0"/>
            </w:pPr>
            <w:r>
              <w:rPr>
                <w:noProof/>
              </w:rPr>
              <w:pict w14:anchorId="0F8AD6B8">
                <v:shape id="Bild 270" o:spid="_x0000_i1408" type="#_x0000_t75" alt="m672_3" style="width:498pt;height:222pt;visibility:visible">
                  <v:imagedata r:id="rId1218" o:title="m672_3"/>
                </v:shape>
              </w:pict>
            </w:r>
          </w:p>
        </w:tc>
      </w:tr>
      <w:tr w:rsidR="00E14754" w:rsidRPr="0071784C" w14:paraId="6FAA016B" w14:textId="77777777" w:rsidTr="00E14754">
        <w:trPr>
          <w:cantSplit/>
        </w:trPr>
        <w:tc>
          <w:tcPr>
            <w:tcW w:w="10060" w:type="dxa"/>
          </w:tcPr>
          <w:p w14:paraId="424F0A95" w14:textId="77777777" w:rsidR="00E14754" w:rsidRPr="0071784C" w:rsidRDefault="00E14754" w:rsidP="00E14754">
            <w:pPr>
              <w:widowControl w:val="0"/>
            </w:pPr>
            <w:r w:rsidRPr="0071784C">
              <w:t xml:space="preserve">Auf einem Plattenspieler hängt an einer Konstruktion, die auf der Platte steht, genau über der Mitte der Platte ein Pendel. Das Pendel wird so ausgelenkt, dass nach dem Loslassen die Schwingungsebene parallel zur Vorderkante des </w:t>
            </w:r>
            <w:r w:rsidR="008437EF" w:rsidRPr="0071784C">
              <w:t>Plattenspielers ist</w:t>
            </w:r>
            <w:proofErr w:type="gramStart"/>
            <w:r w:rsidR="008437EF" w:rsidRPr="0071784C">
              <w:t>..</w:t>
            </w:r>
            <w:proofErr w:type="gramEnd"/>
            <w:r w:rsidR="008437EF" w:rsidRPr="0071784C">
              <w:t xml:space="preserve"> </w:t>
            </w:r>
          </w:p>
          <w:p w14:paraId="6D55BDAF" w14:textId="77777777" w:rsidR="00E14754" w:rsidRPr="0071784C" w:rsidRDefault="00E14754" w:rsidP="00E14754">
            <w:pPr>
              <w:widowControl w:val="0"/>
            </w:pPr>
            <w:r w:rsidRPr="0071784C">
              <w:t>Nun wird der Plattenspieler eingeschaltet und die Platte beginnt sich mit der gesamten Konstruktion zu drehen.</w:t>
            </w:r>
          </w:p>
          <w:p w14:paraId="0D5ACE53" w14:textId="77777777" w:rsidR="00E14754" w:rsidRPr="0071784C" w:rsidRDefault="00E14754" w:rsidP="00E14754">
            <w:pPr>
              <w:widowControl w:val="0"/>
            </w:pPr>
            <w:r w:rsidRPr="0071784C">
              <w:t>Wie schwingt das Pendel?</w:t>
            </w:r>
          </w:p>
        </w:tc>
      </w:tr>
      <w:tr w:rsidR="00E14754" w:rsidRPr="0071784C" w14:paraId="0D9C19CF" w14:textId="77777777" w:rsidTr="00E14754">
        <w:trPr>
          <w:cantSplit/>
        </w:trPr>
        <w:tc>
          <w:tcPr>
            <w:tcW w:w="10060" w:type="dxa"/>
          </w:tcPr>
          <w:p w14:paraId="680559B5" w14:textId="77777777" w:rsidR="00E14754" w:rsidRPr="0071784C" w:rsidRDefault="00215B7B" w:rsidP="00E14754">
            <w:pPr>
              <w:widowControl w:val="0"/>
            </w:pPr>
            <w:r>
              <w:rPr>
                <w:noProof/>
              </w:rPr>
              <w:pict w14:anchorId="5C5BFE19">
                <v:shape id="Bild 271" o:spid="_x0000_i1409" type="#_x0000_t75" alt="m672" style="width:312pt;height:108pt;visibility:visible">
                  <v:imagedata r:id="rId1219" o:title="m672"/>
                </v:shape>
              </w:pict>
            </w:r>
          </w:p>
          <w:p w14:paraId="304F6E10" w14:textId="77777777" w:rsidR="00E14754" w:rsidRPr="0071784C" w:rsidRDefault="00E14754" w:rsidP="00E14754">
            <w:pPr>
              <w:widowControl w:val="0"/>
            </w:pPr>
            <w:r w:rsidRPr="0071784C">
              <w:t>a) Die Schwingungsebene bleibt weiterhin parallel zur Vorderkante des Plattenspielers.</w:t>
            </w:r>
          </w:p>
          <w:p w14:paraId="723E3892" w14:textId="77777777" w:rsidR="00E14754" w:rsidRPr="0071784C" w:rsidRDefault="00E14754" w:rsidP="00E14754">
            <w:pPr>
              <w:widowControl w:val="0"/>
            </w:pPr>
            <w:r w:rsidRPr="0071784C">
              <w:t>c) Die Schwingungsebene dreht sich mit der Schallplatte mit.</w:t>
            </w:r>
          </w:p>
          <w:p w14:paraId="580D344C" w14:textId="77777777" w:rsidR="00E14754" w:rsidRPr="0071784C" w:rsidRDefault="00E14754" w:rsidP="00E14754">
            <w:pPr>
              <w:widowControl w:val="0"/>
            </w:pPr>
            <w:r w:rsidRPr="0071784C">
              <w:t>c) Das Pendel macht eine Kreisbewegung.</w:t>
            </w:r>
          </w:p>
        </w:tc>
      </w:tr>
    </w:tbl>
    <w:p w14:paraId="3896D7A4" w14:textId="77777777" w:rsidR="00E14754" w:rsidRDefault="00E14754" w:rsidP="00E14754">
      <w:pPr>
        <w:widowControl w:val="0"/>
      </w:pPr>
    </w:p>
    <w:p w14:paraId="0DDB8653" w14:textId="6D65E84D" w:rsidR="00E14754" w:rsidRDefault="00E14754" w:rsidP="00E14754">
      <w:pPr>
        <w:widowControl w:val="0"/>
      </w:pPr>
      <w:r>
        <w:rPr>
          <w:color w:val="FF0000"/>
        </w:rPr>
        <w:sym w:font="Symbol" w:char="F02A"/>
      </w:r>
      <w:bookmarkStart w:id="2092" w:name="_Hlt198698500"/>
      <w:r>
        <w:fldChar w:fldCharType="begin"/>
      </w:r>
      <w:r w:rsidR="00626526">
        <w:instrText>HYPERLINK "lsgmech.docx" \l "m683"</w:instrText>
      </w:r>
      <w:r>
        <w:fldChar w:fldCharType="separate"/>
      </w:r>
      <w:r>
        <w:rPr>
          <w:rStyle w:val="Hyperlink"/>
          <w:sz w:val="22"/>
        </w:rPr>
        <w:t>6</w:t>
      </w:r>
      <w:bookmarkStart w:id="2093" w:name="_Hlt198699866"/>
      <w:r>
        <w:rPr>
          <w:rStyle w:val="Hyperlink"/>
          <w:sz w:val="22"/>
        </w:rPr>
        <w:t>8</w:t>
      </w:r>
      <w:bookmarkEnd w:id="2093"/>
      <w:r>
        <w:rPr>
          <w:rStyle w:val="Hyperlink"/>
          <w:sz w:val="22"/>
        </w:rPr>
        <w:t>3</w:t>
      </w:r>
      <w:r>
        <w:fldChar w:fldCharType="end"/>
      </w:r>
      <w:bookmarkEnd w:id="2092"/>
      <w:r>
        <w:t>. (Abi Grundkurs 2008)</w:t>
      </w:r>
    </w:p>
    <w:p w14:paraId="39BCC62A" w14:textId="77777777" w:rsidR="00E14754" w:rsidRDefault="00E14754" w:rsidP="00E14754">
      <w:pPr>
        <w:widowControl w:val="0"/>
      </w:pPr>
      <w:r>
        <w:t>Eine Pendeluhr zeigt bei einer Pendellänge 1000,0 mm die genaue Uhrzeit an. Die Pendellänge vergrößert sich durch Temperaturänderung um 1,0 mm. Welche Differenz ergibt sich durch diese Verlängerung nach 24 Stunden zwischen der genauen und der von der Uhr angezeigten Zeit?</w:t>
      </w:r>
    </w:p>
    <w:p w14:paraId="1A0B12F3" w14:textId="77777777" w:rsidR="005F450C" w:rsidRDefault="005F450C" w:rsidP="00E14754">
      <w:pPr>
        <w:widowControl w:val="0"/>
      </w:pPr>
    </w:p>
    <w:p w14:paraId="35E2B803" w14:textId="4C5A330A" w:rsidR="00E14754" w:rsidRDefault="00215B7B" w:rsidP="00E14754">
      <w:hyperlink r:id="rId1220" w:anchor="m694" w:history="1">
        <w:r w:rsidR="00E14754">
          <w:rPr>
            <w:rStyle w:val="Hyperlink"/>
            <w:sz w:val="22"/>
          </w:rPr>
          <w:t>6</w:t>
        </w:r>
        <w:bookmarkStart w:id="2094" w:name="_Hlt213491719"/>
        <w:r w:rsidR="00E14754">
          <w:rPr>
            <w:rStyle w:val="Hyperlink"/>
            <w:sz w:val="22"/>
          </w:rPr>
          <w:t>9</w:t>
        </w:r>
        <w:bookmarkEnd w:id="2094"/>
        <w:r w:rsidR="00E14754">
          <w:rPr>
            <w:rStyle w:val="Hyperlink"/>
            <w:sz w:val="22"/>
          </w:rPr>
          <w:t>4.</w:t>
        </w:r>
      </w:hyperlink>
      <w:r w:rsidR="00E14754">
        <w:t xml:space="preserve"> Ein schwerer Anhänger soll weggeschoben werden. Der Boden ist uneben und die Räder stehen in einer kleinen Vertiefung. Beschreibe und erkläre, wie man dabei den Effekt der Resonanz nutzen kann, um den Anhänger zu bewegen.</w:t>
      </w:r>
    </w:p>
    <w:p w14:paraId="55BA2CB8" w14:textId="77777777" w:rsidR="005F450C" w:rsidRDefault="005F450C" w:rsidP="00E14754"/>
    <w:p w14:paraId="625282AE" w14:textId="3B64D5AF" w:rsidR="00E14754" w:rsidRDefault="00215B7B" w:rsidP="00E14754">
      <w:hyperlink r:id="rId1221" w:anchor="m719" w:history="1">
        <w:r w:rsidR="00E14754">
          <w:rPr>
            <w:rStyle w:val="Hyperlink"/>
            <w:sz w:val="22"/>
          </w:rPr>
          <w:t>7</w:t>
        </w:r>
        <w:bookmarkStart w:id="2095" w:name="_Hlt216931069"/>
        <w:r w:rsidR="00E14754">
          <w:rPr>
            <w:rStyle w:val="Hyperlink"/>
            <w:sz w:val="22"/>
          </w:rPr>
          <w:t>1</w:t>
        </w:r>
        <w:bookmarkEnd w:id="2095"/>
        <w:r w:rsidR="00E14754">
          <w:rPr>
            <w:rStyle w:val="Hyperlink"/>
            <w:sz w:val="22"/>
          </w:rPr>
          <w:t>9.</w:t>
        </w:r>
      </w:hyperlink>
      <w:r w:rsidR="00E14754">
        <w:t xml:space="preserve"> Aus der Tonhöhe des Summens einer Biene kann man auf die Frequenz des Flügelschlages schließen. Ein Musiker stellt erstaunt fest, dass eine Biene genau den Kammerton a mit 440 Hz summt. Wie lange dauert ein ganzer Flügelschlag der Biene?</w:t>
      </w:r>
    </w:p>
    <w:p w14:paraId="126C4660" w14:textId="77777777" w:rsidR="005F450C" w:rsidRDefault="005F450C" w:rsidP="00E14754"/>
    <w:p w14:paraId="5ED47956" w14:textId="26666641" w:rsidR="00E14754" w:rsidRDefault="00215B7B" w:rsidP="00E14754">
      <w:hyperlink r:id="rId1222" w:anchor="m764" w:history="1">
        <w:r w:rsidR="00E14754">
          <w:rPr>
            <w:rStyle w:val="Hyperlink"/>
          </w:rPr>
          <w:t>7</w:t>
        </w:r>
        <w:bookmarkStart w:id="2096" w:name="_Hlt249401671"/>
        <w:r w:rsidR="00E14754">
          <w:rPr>
            <w:rStyle w:val="Hyperlink"/>
          </w:rPr>
          <w:t>6</w:t>
        </w:r>
        <w:bookmarkEnd w:id="2096"/>
        <w:r w:rsidR="00E14754">
          <w:rPr>
            <w:rStyle w:val="Hyperlink"/>
          </w:rPr>
          <w:t>4.</w:t>
        </w:r>
      </w:hyperlink>
      <w:r w:rsidR="00E14754">
        <w:rPr>
          <w:sz w:val="24"/>
        </w:rPr>
        <w:t xml:space="preserve"> Um wie viel vergrößert sich bei einem Fadenpendel die Zeit für eine Schwingung (Schwingungsdauer), wenn die Länge des Fadens verdoppelt wird. Begründen sie Ihre Aussage.</w:t>
      </w:r>
    </w:p>
    <w:p w14:paraId="183FB561" w14:textId="77777777" w:rsidR="00E14754" w:rsidRDefault="00E14754" w:rsidP="00E14754">
      <w:pPr>
        <w:widowControl w:val="0"/>
      </w:pPr>
      <w:r>
        <w:sym w:font="Symbol" w:char="F02A"/>
      </w:r>
    </w:p>
    <w:p w14:paraId="5F1E1B9C" w14:textId="77777777" w:rsidR="00E14754" w:rsidRDefault="00E14754" w:rsidP="00E14754">
      <w:pPr>
        <w:widowControl w:val="0"/>
      </w:pPr>
    </w:p>
    <w:p w14:paraId="2116138E" w14:textId="416D909F" w:rsidR="00E14754" w:rsidRDefault="00E14754" w:rsidP="00E14754">
      <w:pPr>
        <w:rPr>
          <w:sz w:val="24"/>
        </w:rPr>
      </w:pPr>
      <w:r>
        <w:rPr>
          <w:color w:val="FF0000"/>
        </w:rPr>
        <w:sym w:font="Symbol" w:char="F02A"/>
      </w:r>
      <w:hyperlink r:id="rId1223" w:anchor="m765" w:history="1">
        <w:r>
          <w:rPr>
            <w:rStyle w:val="Hyperlink"/>
          </w:rPr>
          <w:t>7</w:t>
        </w:r>
        <w:bookmarkStart w:id="2097" w:name="_Hlt249411106"/>
        <w:r>
          <w:rPr>
            <w:rStyle w:val="Hyperlink"/>
          </w:rPr>
          <w:t>6</w:t>
        </w:r>
        <w:bookmarkStart w:id="2098" w:name="_Hlt249404435"/>
        <w:bookmarkEnd w:id="2097"/>
        <w:r>
          <w:rPr>
            <w:rStyle w:val="Hyperlink"/>
          </w:rPr>
          <w:t>5</w:t>
        </w:r>
        <w:bookmarkEnd w:id="2098"/>
        <w:r>
          <w:rPr>
            <w:rStyle w:val="Hyperlink"/>
          </w:rPr>
          <w:t>.</w:t>
        </w:r>
      </w:hyperlink>
      <w:r>
        <w:t xml:space="preserve"> </w:t>
      </w:r>
      <w:r>
        <w:rPr>
          <w:sz w:val="24"/>
        </w:rPr>
        <w:t xml:space="preserve">a) An einer Feder hängt ein 100 g-Massestück. Nach einmaligem Anstoßen schwingt die Feder in 11,5 s genau 10 Mal. Wie groß ist die Federkonstante? </w:t>
      </w:r>
    </w:p>
    <w:p w14:paraId="66F8E6EE" w14:textId="77777777" w:rsidR="00E14754" w:rsidRDefault="00E14754" w:rsidP="00E14754">
      <w:pPr>
        <w:pStyle w:val="Vorgabetext"/>
        <w:rPr>
          <w:rFonts w:ascii="Arial" w:hAnsi="Arial"/>
        </w:rPr>
      </w:pPr>
      <w:r>
        <w:rPr>
          <w:rFonts w:ascii="Arial" w:hAnsi="Arial"/>
        </w:rPr>
        <w:t>b) Wie ändert sich die Schwingungsdauer, wenn ein</w:t>
      </w:r>
      <w:r w:rsidR="00DA12CF">
        <w:rPr>
          <w:rFonts w:ascii="Arial" w:hAnsi="Arial"/>
        </w:rPr>
        <w:t>e</w:t>
      </w:r>
      <w:r>
        <w:rPr>
          <w:rFonts w:ascii="Arial" w:hAnsi="Arial"/>
        </w:rPr>
        <w:t xml:space="preserve"> Feder mit einer größeren Federkonstante verwendet wird? </w:t>
      </w:r>
    </w:p>
    <w:p w14:paraId="75C02913" w14:textId="77777777" w:rsidR="00E14754" w:rsidRDefault="00E14754" w:rsidP="00E14754">
      <w:pPr>
        <w:widowControl w:val="0"/>
      </w:pPr>
      <w:r>
        <w:sym w:font="Symbol" w:char="F02A"/>
      </w:r>
      <w:r>
        <w:sym w:font="Symbol" w:char="F02A"/>
      </w:r>
    </w:p>
    <w:p w14:paraId="67F4BE54" w14:textId="77777777" w:rsidR="00E14754" w:rsidRPr="009911C5" w:rsidRDefault="00E14754" w:rsidP="009911C5">
      <w:pPr>
        <w:pStyle w:val="Standard11pt"/>
      </w:pPr>
    </w:p>
    <w:p w14:paraId="3336833E" w14:textId="235208C4" w:rsidR="00E14754" w:rsidRPr="009911C5" w:rsidRDefault="00215B7B" w:rsidP="009911C5">
      <w:pPr>
        <w:pStyle w:val="Standard11pt"/>
      </w:pPr>
      <w:hyperlink r:id="rId1224" w:anchor="m766" w:history="1">
        <w:r w:rsidR="00E14754" w:rsidRPr="009911C5">
          <w:rPr>
            <w:rStyle w:val="Hyperlink"/>
            <w:sz w:val="22"/>
          </w:rPr>
          <w:t>7</w:t>
        </w:r>
        <w:bookmarkStart w:id="2099" w:name="_Hlt249411167"/>
        <w:r w:rsidR="00E14754" w:rsidRPr="009911C5">
          <w:rPr>
            <w:rStyle w:val="Hyperlink"/>
            <w:sz w:val="22"/>
          </w:rPr>
          <w:t>6</w:t>
        </w:r>
        <w:bookmarkEnd w:id="2099"/>
        <w:r w:rsidR="00E14754" w:rsidRPr="009911C5">
          <w:rPr>
            <w:rStyle w:val="Hyperlink"/>
            <w:sz w:val="22"/>
          </w:rPr>
          <w:t>6.</w:t>
        </w:r>
      </w:hyperlink>
      <w:r w:rsidR="00E14754" w:rsidRPr="009911C5">
        <w:t xml:space="preserve"> Welche Aussagen sind richtig, welche </w:t>
      </w:r>
      <w:r w:rsidR="00B36052" w:rsidRPr="009911C5">
        <w:t xml:space="preserve">falsch? </w:t>
      </w:r>
    </w:p>
    <w:p w14:paraId="4D55BC7C" w14:textId="77777777" w:rsidR="00E14754" w:rsidRPr="009911C5" w:rsidRDefault="00E14754" w:rsidP="009911C5">
      <w:pPr>
        <w:pStyle w:val="Standard11pt"/>
      </w:pPr>
      <w:r w:rsidRPr="009911C5">
        <w:rPr>
          <w:b/>
        </w:rPr>
        <w:t>a)</w:t>
      </w:r>
      <w:r w:rsidRPr="009911C5">
        <w:t xml:space="preserve"> Die Schwingungsdauer eines Fadenpendels hängt von der Fadenlänge ab.</w:t>
      </w:r>
    </w:p>
    <w:p w14:paraId="6D2CCE84" w14:textId="77777777" w:rsidR="00E14754" w:rsidRPr="009911C5" w:rsidRDefault="00E14754" w:rsidP="009911C5">
      <w:pPr>
        <w:pStyle w:val="Standard11pt"/>
      </w:pPr>
      <w:r w:rsidRPr="009911C5">
        <w:rPr>
          <w:b/>
        </w:rPr>
        <w:t>b)</w:t>
      </w:r>
      <w:r w:rsidRPr="009911C5">
        <w:t xml:space="preserve"> Ein Fadenpendel schwingt </w:t>
      </w:r>
      <w:r w:rsidR="00B36052" w:rsidRPr="009911C5">
        <w:t>umso</w:t>
      </w:r>
      <w:r w:rsidRPr="009911C5">
        <w:t xml:space="preserve"> schneller, je schwerer der Pendelkörper ist.</w:t>
      </w:r>
    </w:p>
    <w:p w14:paraId="6AFB8640" w14:textId="77777777" w:rsidR="00E14754" w:rsidRPr="009911C5" w:rsidRDefault="00E14754" w:rsidP="009911C5">
      <w:pPr>
        <w:pStyle w:val="Standard11pt"/>
      </w:pPr>
      <w:r w:rsidRPr="009911C5">
        <w:rPr>
          <w:b/>
        </w:rPr>
        <w:t>c)</w:t>
      </w:r>
      <w:r w:rsidRPr="009911C5">
        <w:t xml:space="preserve"> Eine lange Feder schwingt langsamer als eine kurze Feder.</w:t>
      </w:r>
    </w:p>
    <w:p w14:paraId="4E5A3F75" w14:textId="77777777" w:rsidR="00E14754" w:rsidRPr="009911C5" w:rsidRDefault="00E14754" w:rsidP="009911C5">
      <w:pPr>
        <w:pStyle w:val="Standard11pt"/>
      </w:pPr>
      <w:r w:rsidRPr="009911C5">
        <w:rPr>
          <w:b/>
        </w:rPr>
        <w:t>d)</w:t>
      </w:r>
      <w:r w:rsidRPr="009911C5">
        <w:t xml:space="preserve"> Eine harte Feder führt in der gleichen Zeit mehr Schwingungen durch als eine weiche Feder, wenn an beiden die gleiche Masse hängt. </w:t>
      </w:r>
    </w:p>
    <w:p w14:paraId="77414F3B" w14:textId="77777777" w:rsidR="00E14754" w:rsidRPr="009911C5" w:rsidRDefault="00E14754" w:rsidP="009911C5">
      <w:pPr>
        <w:pStyle w:val="Standard11pt"/>
      </w:pPr>
      <w:r w:rsidRPr="009911C5">
        <w:rPr>
          <w:b/>
        </w:rPr>
        <w:t xml:space="preserve">e) </w:t>
      </w:r>
      <w:r w:rsidRPr="009911C5">
        <w:t>Die Amplitude der Schwingung eines Fadenpendels hängt von der Länge des Fadens ab.</w:t>
      </w:r>
    </w:p>
    <w:p w14:paraId="1F898192" w14:textId="77777777" w:rsidR="00E14754" w:rsidRDefault="00E14754" w:rsidP="00E14754">
      <w:pPr>
        <w:widowControl w:val="0"/>
      </w:pPr>
    </w:p>
    <w:tbl>
      <w:tblPr>
        <w:tblW w:w="0" w:type="auto"/>
        <w:tblLook w:val="01E0" w:firstRow="1" w:lastRow="1" w:firstColumn="1" w:lastColumn="1" w:noHBand="0" w:noVBand="0"/>
      </w:tblPr>
      <w:tblGrid>
        <w:gridCol w:w="5030"/>
        <w:gridCol w:w="5031"/>
      </w:tblGrid>
      <w:tr w:rsidR="00B36C79" w:rsidRPr="0071784C" w14:paraId="06FFC1C0" w14:textId="77777777" w:rsidTr="00290065">
        <w:tc>
          <w:tcPr>
            <w:tcW w:w="5030" w:type="dxa"/>
            <w:shd w:val="clear" w:color="auto" w:fill="auto"/>
          </w:tcPr>
          <w:p w14:paraId="793C90AF" w14:textId="1D271B5A" w:rsidR="00B36C79" w:rsidRPr="0071784C" w:rsidRDefault="00215B7B" w:rsidP="00290065">
            <w:pPr>
              <w:widowControl w:val="0"/>
            </w:pPr>
            <w:hyperlink r:id="rId1225" w:anchor="m822" w:history="1">
              <w:r w:rsidR="00B36C79" w:rsidRPr="00290065">
                <w:rPr>
                  <w:rStyle w:val="Hyperlink"/>
                  <w:sz w:val="22"/>
                </w:rPr>
                <w:t>82</w:t>
              </w:r>
              <w:r w:rsidR="00774568" w:rsidRPr="00290065">
                <w:rPr>
                  <w:rStyle w:val="Hyperlink"/>
                  <w:sz w:val="22"/>
                </w:rPr>
                <w:t>2</w:t>
              </w:r>
              <w:r w:rsidR="00B36C79" w:rsidRPr="00290065">
                <w:rPr>
                  <w:rStyle w:val="Hyperlink"/>
                  <w:sz w:val="22"/>
                </w:rPr>
                <w:t>.</w:t>
              </w:r>
            </w:hyperlink>
            <w:r w:rsidR="00B36C79" w:rsidRPr="0071784C">
              <w:t xml:space="preserve"> In einem U-Rohr wird eine Flüssigkeit zum Schwingen angeregt. </w:t>
            </w:r>
          </w:p>
          <w:p w14:paraId="238770D4" w14:textId="77777777" w:rsidR="00B36C79" w:rsidRPr="0071784C" w:rsidRDefault="00B36C79" w:rsidP="00290065">
            <w:pPr>
              <w:widowControl w:val="0"/>
            </w:pPr>
            <w:r w:rsidRPr="0071784C">
              <w:t>a) Überprüfen Sie, ob diese Schwingung harmonisch verläuft, wenn Reibungsverluste unberücksichtigt bleiben.</w:t>
            </w:r>
          </w:p>
          <w:p w14:paraId="1E00342F" w14:textId="77777777" w:rsidR="00B36C79" w:rsidRPr="0071784C" w:rsidRDefault="00B36C79" w:rsidP="00290065">
            <w:pPr>
              <w:widowControl w:val="0"/>
            </w:pPr>
            <w:r w:rsidRPr="0071784C">
              <w:t>b) Für die Schwingungsdauer einer solchen Flüssigkeitssäule gilt die Gleichung:</w:t>
            </w:r>
          </w:p>
          <w:p w14:paraId="08DEA746" w14:textId="77777777" w:rsidR="00B36C79" w:rsidRPr="0071784C" w:rsidRDefault="00B36C79" w:rsidP="00290065">
            <w:pPr>
              <w:widowControl w:val="0"/>
            </w:pPr>
            <w:r w:rsidRPr="0071784C">
              <w:rPr>
                <w:position w:val="-30"/>
              </w:rPr>
              <w:object w:dxaOrig="1300" w:dyaOrig="740" w14:anchorId="502FFA32">
                <v:shape id="_x0000_i1410" type="#_x0000_t75" style="width:66pt;height:36pt" o:ole="">
                  <v:imagedata r:id="rId1226" o:title=""/>
                </v:shape>
                <o:OLEObject Type="Embed" ProgID="Equation.DSMT4" ShapeID="_x0000_i1410" DrawAspect="Content" ObjectID="_1735305704" r:id="rId1227"/>
              </w:object>
            </w:r>
          </w:p>
          <w:p w14:paraId="60C3E4BF" w14:textId="77777777" w:rsidR="00B36C79" w:rsidRPr="0071784C" w:rsidRDefault="00B36C79" w:rsidP="00290065">
            <w:pPr>
              <w:widowControl w:val="0"/>
            </w:pPr>
            <w:r w:rsidRPr="0071784C">
              <w:t xml:space="preserve">Dabei ist </w:t>
            </w:r>
            <w:r w:rsidRPr="0071784C">
              <w:rPr>
                <w:position w:val="-4"/>
              </w:rPr>
              <w:object w:dxaOrig="180" w:dyaOrig="260" w14:anchorId="5B9E2655">
                <v:shape id="_x0000_i1411" type="#_x0000_t75" style="width:6pt;height:12pt" o:ole="">
                  <v:imagedata r:id="rId1228" o:title=""/>
                </v:shape>
                <o:OLEObject Type="Embed" ProgID="Equation.DSMT4" ShapeID="_x0000_i1411" DrawAspect="Content" ObjectID="_1735305705" r:id="rId1229"/>
              </w:object>
            </w:r>
            <w:r w:rsidRPr="0071784C">
              <w:t xml:space="preserve"> die gesamte Länge der Flüssigkeitssäule. </w:t>
            </w:r>
            <w:r w:rsidR="00FD4D39" w:rsidRPr="0071784C">
              <w:t>Interpretieren Sie diese Gleichung.</w:t>
            </w:r>
          </w:p>
          <w:p w14:paraId="562B55B1" w14:textId="77777777" w:rsidR="00B36C79" w:rsidRPr="0071784C" w:rsidRDefault="00B36C79" w:rsidP="00290065">
            <w:pPr>
              <w:widowControl w:val="0"/>
            </w:pPr>
          </w:p>
        </w:tc>
        <w:tc>
          <w:tcPr>
            <w:tcW w:w="5031" w:type="dxa"/>
            <w:shd w:val="clear" w:color="auto" w:fill="auto"/>
          </w:tcPr>
          <w:p w14:paraId="57834D21" w14:textId="77777777" w:rsidR="00B36C79" w:rsidRPr="0071784C" w:rsidRDefault="00B36C79" w:rsidP="00290065">
            <w:pPr>
              <w:widowControl w:val="0"/>
            </w:pPr>
          </w:p>
          <w:p w14:paraId="6332BF0E" w14:textId="77777777" w:rsidR="00B36C79" w:rsidRPr="0071784C" w:rsidRDefault="00215B7B" w:rsidP="00290065">
            <w:pPr>
              <w:widowControl w:val="0"/>
            </w:pPr>
            <w:r>
              <w:rPr>
                <w:noProof/>
              </w:rPr>
              <w:pict w14:anchorId="5D31605F">
                <v:shape id="Bild 274" o:spid="_x0000_i1412" type="#_x0000_t75" alt="m821" style="width:2in;height:150pt;visibility:visible">
                  <v:imagedata r:id="rId1230" o:title="m821"/>
                </v:shape>
              </w:pict>
            </w:r>
          </w:p>
          <w:p w14:paraId="2CD874A6" w14:textId="77777777" w:rsidR="00B36C79" w:rsidRPr="0071784C" w:rsidRDefault="00B36C79" w:rsidP="00290065">
            <w:pPr>
              <w:widowControl w:val="0"/>
            </w:pPr>
          </w:p>
        </w:tc>
      </w:tr>
    </w:tbl>
    <w:p w14:paraId="1CB89421" w14:textId="77777777" w:rsidR="00DA3126" w:rsidRPr="00DC33CF" w:rsidRDefault="00DA3126" w:rsidP="00E14754">
      <w:pPr>
        <w:widowControl w:val="0"/>
      </w:pPr>
    </w:p>
    <w:p w14:paraId="7017845C" w14:textId="0050FE80" w:rsidR="00CB231B" w:rsidRPr="00DC33CF" w:rsidRDefault="00215B7B" w:rsidP="00CB231B">
      <w:pPr>
        <w:pStyle w:val="StandardWeb"/>
        <w:spacing w:before="0" w:beforeAutospacing="0" w:after="0" w:afterAutospacing="0"/>
        <w:rPr>
          <w:rFonts w:ascii="Arial" w:hAnsi="Arial"/>
          <w:sz w:val="22"/>
          <w:szCs w:val="22"/>
        </w:rPr>
      </w:pPr>
      <w:hyperlink r:id="rId1231" w:anchor="m856" w:history="1">
        <w:r w:rsidR="00CB231B" w:rsidRPr="00DC33CF">
          <w:rPr>
            <w:rStyle w:val="Hyperlink"/>
            <w:sz w:val="22"/>
            <w:szCs w:val="22"/>
          </w:rPr>
          <w:t>856.</w:t>
        </w:r>
      </w:hyperlink>
      <w:r w:rsidR="00CB231B" w:rsidRPr="00DC33CF">
        <w:rPr>
          <w:rFonts w:ascii="Arial" w:hAnsi="Arial"/>
          <w:sz w:val="22"/>
          <w:szCs w:val="22"/>
        </w:rPr>
        <w:t xml:space="preserve">  a) Ein Uhrenpendel hat eine Länge von 30 cm. Wie lange dauert eine Schwingung? (4)</w:t>
      </w:r>
    </w:p>
    <w:p w14:paraId="513DBD79" w14:textId="77777777" w:rsidR="00CB231B" w:rsidRPr="00DC33CF" w:rsidRDefault="00CB231B" w:rsidP="00CB231B">
      <w:pPr>
        <w:pStyle w:val="StandardWeb"/>
        <w:spacing w:before="0" w:beforeAutospacing="0" w:after="0" w:afterAutospacing="0"/>
        <w:rPr>
          <w:rFonts w:ascii="Arial" w:hAnsi="Arial"/>
          <w:sz w:val="22"/>
          <w:szCs w:val="22"/>
        </w:rPr>
      </w:pPr>
      <w:r w:rsidRPr="00DC33CF">
        <w:rPr>
          <w:rFonts w:ascii="Arial" w:hAnsi="Arial"/>
          <w:sz w:val="22"/>
          <w:szCs w:val="22"/>
        </w:rPr>
        <w:t>b) Stelle die Gleichung für die Schwingungsdauer eines Fadenpendels nach der Länge um. (2)</w:t>
      </w:r>
    </w:p>
    <w:p w14:paraId="489AB521" w14:textId="77777777" w:rsidR="00CB231B" w:rsidRPr="00DC33CF" w:rsidRDefault="00CB231B" w:rsidP="00CB231B">
      <w:pPr>
        <w:pStyle w:val="StandardWeb"/>
        <w:spacing w:before="0" w:beforeAutospacing="0" w:after="0" w:afterAutospacing="0"/>
        <w:rPr>
          <w:rFonts w:ascii="Arial" w:hAnsi="Arial"/>
          <w:sz w:val="22"/>
          <w:szCs w:val="22"/>
        </w:rPr>
      </w:pPr>
      <w:r w:rsidRPr="00DC33CF">
        <w:rPr>
          <w:rFonts w:ascii="Arial" w:hAnsi="Arial"/>
          <w:sz w:val="22"/>
          <w:szCs w:val="22"/>
        </w:rPr>
        <w:t>c) Wie lang muss ein Uhrenpendel sein, damit es für eine komplette Schwingung genau 2 s braucht? (2)</w:t>
      </w:r>
    </w:p>
    <w:p w14:paraId="72239B96" w14:textId="77777777" w:rsidR="00CB231B" w:rsidRPr="00DC33CF" w:rsidRDefault="00CB231B" w:rsidP="00CB231B">
      <w:pPr>
        <w:pStyle w:val="StandardWeb"/>
        <w:spacing w:before="0" w:beforeAutospacing="0" w:after="0" w:afterAutospacing="0"/>
        <w:rPr>
          <w:rFonts w:ascii="Arial" w:hAnsi="Arial"/>
          <w:sz w:val="22"/>
          <w:szCs w:val="22"/>
        </w:rPr>
      </w:pPr>
      <w:r w:rsidRPr="00DC33CF">
        <w:rPr>
          <w:rFonts w:ascii="Arial" w:hAnsi="Arial"/>
          <w:sz w:val="22"/>
          <w:szCs w:val="22"/>
        </w:rPr>
        <w:t>d) Welcher Zusammenhang besteht zwischen der Länge des Pendels und der Schwingungsdauer? (1)</w:t>
      </w:r>
    </w:p>
    <w:p w14:paraId="5B14B935" w14:textId="77777777" w:rsidR="00CB231B" w:rsidRPr="00DC33CF" w:rsidRDefault="00CB231B" w:rsidP="00CB231B">
      <w:pPr>
        <w:pStyle w:val="StandardWeb"/>
        <w:spacing w:before="0" w:beforeAutospacing="0" w:after="0" w:afterAutospacing="0"/>
        <w:rPr>
          <w:rFonts w:ascii="Arial" w:hAnsi="Arial"/>
          <w:sz w:val="22"/>
          <w:szCs w:val="22"/>
        </w:rPr>
      </w:pPr>
      <w:r w:rsidRPr="00DC33CF">
        <w:rPr>
          <w:rFonts w:ascii="Arial" w:hAnsi="Arial"/>
          <w:sz w:val="22"/>
          <w:szCs w:val="22"/>
        </w:rPr>
        <w:t>e) Um wie viel muss die Länge geändert werden, damit bei einem Pendel die Schwingungsdauer verdreifacht wird? (1)</w:t>
      </w:r>
    </w:p>
    <w:p w14:paraId="45121FDD" w14:textId="77777777" w:rsidR="00CB231B" w:rsidRPr="00DC33CF" w:rsidRDefault="00CB231B" w:rsidP="00CB231B">
      <w:pPr>
        <w:pStyle w:val="StandardWeb"/>
        <w:spacing w:before="0" w:beforeAutospacing="0" w:after="0" w:afterAutospacing="0"/>
        <w:rPr>
          <w:rFonts w:ascii="Arial" w:hAnsi="Arial"/>
          <w:sz w:val="22"/>
          <w:szCs w:val="22"/>
        </w:rPr>
      </w:pPr>
    </w:p>
    <w:p w14:paraId="635D338E" w14:textId="3E402DD2" w:rsidR="00CB231B" w:rsidRPr="00DC33CF" w:rsidRDefault="00215B7B" w:rsidP="00CB231B">
      <w:pPr>
        <w:pStyle w:val="StandardWeb"/>
        <w:spacing w:before="0" w:beforeAutospacing="0" w:after="0" w:afterAutospacing="0"/>
        <w:rPr>
          <w:rFonts w:ascii="Arial" w:hAnsi="Arial"/>
          <w:sz w:val="22"/>
          <w:szCs w:val="22"/>
        </w:rPr>
      </w:pPr>
      <w:hyperlink r:id="rId1232" w:anchor="m857" w:history="1">
        <w:r w:rsidR="00CB231B" w:rsidRPr="00DC33CF">
          <w:rPr>
            <w:rStyle w:val="Hyperlink"/>
            <w:sz w:val="22"/>
            <w:szCs w:val="22"/>
          </w:rPr>
          <w:t>857.</w:t>
        </w:r>
      </w:hyperlink>
      <w:r w:rsidR="00CB231B" w:rsidRPr="00DC33CF">
        <w:rPr>
          <w:rFonts w:ascii="Arial" w:hAnsi="Arial"/>
          <w:sz w:val="22"/>
          <w:szCs w:val="22"/>
        </w:rPr>
        <w:t xml:space="preserve"> Lies dir den folgenden Text durch und beantworte dann die darunter stehenden Fragen!</w:t>
      </w:r>
    </w:p>
    <w:p w14:paraId="098FB95D" w14:textId="77777777" w:rsidR="00CB231B" w:rsidRPr="00DC33CF" w:rsidRDefault="00CB231B" w:rsidP="00CB231B">
      <w:pPr>
        <w:pStyle w:val="StandardWeb"/>
        <w:spacing w:before="0" w:beforeAutospacing="0" w:after="0" w:afterAutospacing="0"/>
        <w:rPr>
          <w:rFonts w:ascii="Arial" w:hAnsi="Arial"/>
          <w:sz w:val="22"/>
          <w:szCs w:val="22"/>
        </w:rPr>
      </w:pPr>
    </w:p>
    <w:p w14:paraId="69C6D20A"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Die Millenium-Bridge in London</w:t>
      </w:r>
    </w:p>
    <w:p w14:paraId="0B74BEC0"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 xml:space="preserve">Die Vorarbeiten begannen im Juli 1998, die Hauptarbeiten am 28. April 1999. Die Brücke kostete 18,2 Mio Pfund (2,2 Mio über dem Budget) und wurde am 10. Juni 2000 mit zwei Monaten Verspätung eröffnet. Nur zwei Tage später musste sie wegen </w:t>
      </w:r>
      <w:r w:rsidR="00EA379F" w:rsidRPr="00DC33CF">
        <w:rPr>
          <w:rFonts w:ascii="Arial" w:hAnsi="Arial"/>
          <w:sz w:val="22"/>
          <w:szCs w:val="22"/>
        </w:rPr>
        <w:t>unkontrollierten heftigen Schwankens</w:t>
      </w:r>
      <w:r w:rsidRPr="00DC33CF">
        <w:rPr>
          <w:rFonts w:ascii="Arial" w:hAnsi="Arial"/>
          <w:sz w:val="22"/>
          <w:szCs w:val="22"/>
        </w:rPr>
        <w:t xml:space="preserve"> wieder für den Publikumsverkehr geschlossen werden. Dabei handelte es sich im Wesentlichen um seitliche Bewegungen. Die vertikalen Bewegungen blieben dagegen im vorausberechneten Rahmen. Die Brücke bekam daraufhin von den Einwohnern Londons den Spitznamen "The wobbly bridge" (Wackelbrücke). </w:t>
      </w:r>
    </w:p>
    <w:p w14:paraId="18C67B8F"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Umfangreiche theoretische Untersuchungen und praktische Tests ergaben folgende Erklärung:</w:t>
      </w:r>
    </w:p>
    <w:p w14:paraId="117ECC15"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Die erste Eigenfrequenz für Querschwingungen der Brücke liegt bei etwa 1 Hz. Daher ist es für Fußgänger durchaus möglich, sie zum Schwingen anzuregen. Im Allgemeinen laufen Personen auf einer Brücke natürlich nicht im Gleichschritt. Wenn jedoch zufällig die Brücke einmal in Querschwingungen gerät, passen sich die Menschen dieser Schwingung an und versuchen, diese durch ihre eigene Bewegung auszugleichen (so, wie ein Seemann sich auf einem schwankenden Schiff bewegt). Damit bewegen sie sich gleichförmig und verstärken so die Schwingung. Dies geschieht weitgehend unbewusst. Erst wenn die Schwingungen so groß geworden sind, dass sie als unangenehm oder bedrohlich empfunden werden, bleiben die Menschen stehen und halten sich, wenn möglich, am Geländer fest. Dadurch hört die Schwingung wieder auf.</w:t>
      </w:r>
    </w:p>
    <w:p w14:paraId="4867FEC5"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Zur Sanierung baute man in den folgenden zwei Jahren ein spezielles Dämpfersystem in die Millennium Bridge ein. Dieses besteht im Wesentlichen aus unter einigen Brückenfeldern diagonal verlegten Dämpfern und insgesamt 58 Schwingungstilgern, die horizontal und vertikal mit der Brücke verbunden wurden.</w:t>
      </w:r>
    </w:p>
    <w:p w14:paraId="58A5ADCC"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Am 22. Februar 2002 konnte die Millennium Bridge wieder für den Publikumsverkehr geöffnet werden. Die Erfahrungen mit dem unerwartetem "Eigenleben" der Millennium Bridge führten zu umfassenden Nachuntersuchungen anderer Brückenkonstruktionen, da man den Horizontalschwingungen in dieser Form im Brückenbau bis zum Jahr 2000 nicht ausreichend Beachtung geschenkt hatte.</w:t>
      </w:r>
    </w:p>
    <w:p w14:paraId="670949F7" w14:textId="77777777" w:rsidR="00CB231B" w:rsidRPr="00DC33CF" w:rsidRDefault="00CB231B" w:rsidP="00CB231B">
      <w:pPr>
        <w:pStyle w:val="StandardWeb"/>
        <w:pBdr>
          <w:top w:val="single" w:sz="4" w:space="1" w:color="auto" w:shadow="1"/>
          <w:left w:val="single" w:sz="4" w:space="4" w:color="auto" w:shadow="1"/>
          <w:bottom w:val="single" w:sz="4" w:space="1" w:color="auto" w:shadow="1"/>
          <w:right w:val="single" w:sz="4" w:space="4" w:color="auto" w:shadow="1"/>
        </w:pBdr>
        <w:spacing w:before="0" w:beforeAutospacing="0" w:after="0" w:afterAutospacing="0"/>
        <w:rPr>
          <w:rFonts w:ascii="Arial" w:hAnsi="Arial"/>
          <w:sz w:val="22"/>
          <w:szCs w:val="22"/>
        </w:rPr>
      </w:pPr>
      <w:r w:rsidRPr="00DC33CF">
        <w:rPr>
          <w:rFonts w:ascii="Arial" w:hAnsi="Arial"/>
          <w:sz w:val="22"/>
          <w:szCs w:val="22"/>
        </w:rPr>
        <w:t>(Quelle: Wikipedia)</w:t>
      </w:r>
    </w:p>
    <w:p w14:paraId="6A678748" w14:textId="77777777" w:rsidR="00CB231B" w:rsidRPr="00DC33CF" w:rsidRDefault="00CB231B" w:rsidP="00CB231B"/>
    <w:p w14:paraId="20BDCD58" w14:textId="77777777" w:rsidR="00CB231B" w:rsidRPr="00DC33CF" w:rsidRDefault="00CB231B" w:rsidP="00CB231B">
      <w:r w:rsidRPr="00DC33CF">
        <w:t>a) Welcher physikalische Effekt wird hier beschrieben? (1)</w:t>
      </w:r>
    </w:p>
    <w:p w14:paraId="2C7B69EF" w14:textId="77777777" w:rsidR="00CB231B" w:rsidRPr="00DC33CF" w:rsidRDefault="00CB231B" w:rsidP="00CB231B">
      <w:r w:rsidRPr="00DC33CF">
        <w:t>b) Was sind der Schwinger, der Erreger und die Kopplung? (3)</w:t>
      </w:r>
    </w:p>
    <w:p w14:paraId="159BBBCF" w14:textId="77777777" w:rsidR="00CB231B" w:rsidRPr="00DC33CF" w:rsidRDefault="00CB231B" w:rsidP="00CB231B">
      <w:r w:rsidRPr="00DC33CF">
        <w:t>c) Was hätte im schlimmsten Fall passieren können? (1)</w:t>
      </w:r>
    </w:p>
    <w:p w14:paraId="1280C0B4" w14:textId="77777777" w:rsidR="00CB231B" w:rsidRPr="00DC33CF" w:rsidRDefault="00CB231B" w:rsidP="00CB231B">
      <w:r w:rsidRPr="00DC33CF">
        <w:t>d) Wie ändern die Dämpfer die Amplitude der auftretenden Schwingungen? (1)</w:t>
      </w:r>
    </w:p>
    <w:p w14:paraId="706D7E52" w14:textId="77777777" w:rsidR="00DC33CF" w:rsidRPr="00DC33CF" w:rsidRDefault="00DC33CF" w:rsidP="00CB231B"/>
    <w:tbl>
      <w:tblPr>
        <w:tblW w:w="0" w:type="auto"/>
        <w:tblLook w:val="01E0" w:firstRow="1" w:lastRow="1" w:firstColumn="1" w:lastColumn="1" w:noHBand="0" w:noVBand="0"/>
      </w:tblPr>
      <w:tblGrid>
        <w:gridCol w:w="5030"/>
        <w:gridCol w:w="5031"/>
      </w:tblGrid>
      <w:tr w:rsidR="00DC33CF" w:rsidRPr="0071784C" w14:paraId="59877317" w14:textId="77777777" w:rsidTr="00290065">
        <w:tc>
          <w:tcPr>
            <w:tcW w:w="5030" w:type="dxa"/>
            <w:shd w:val="clear" w:color="auto" w:fill="auto"/>
          </w:tcPr>
          <w:p w14:paraId="33941430" w14:textId="3F2AA968" w:rsidR="00DC33CF" w:rsidRPr="0071784C" w:rsidRDefault="00215B7B" w:rsidP="00290065">
            <w:pPr>
              <w:widowControl w:val="0"/>
            </w:pPr>
            <w:hyperlink r:id="rId1233" w:anchor="m862" w:history="1">
              <w:r w:rsidR="00DC33CF" w:rsidRPr="00290065">
                <w:rPr>
                  <w:rStyle w:val="Hyperlink"/>
                  <w:sz w:val="22"/>
                </w:rPr>
                <w:t>862.</w:t>
              </w:r>
            </w:hyperlink>
            <w:r w:rsidR="00DC33CF" w:rsidRPr="0071784C">
              <w:t xml:space="preserve"> Zwei Pendel sind exakt gleich lang, die Pendelkörper bestehen jeweils aus 100-g-Wägestücken. Der Faden des einen Pendels besteht aus dünnem Zwirn, der Faden des anderen Pendels aus einem Gardinenbleiband. Die Masse des Zwirnfadens ist nicht messbar, das Gardinenbleiband hat eine Masse 37g. Beide Pendel werden um den gleichen Winkel ausgelenkt und losgelassen. Wie verhalten sich die Schwingungsdauern der beiden Pendel?</w:t>
            </w:r>
          </w:p>
          <w:p w14:paraId="52D74DC7" w14:textId="77777777" w:rsidR="00DC33CF" w:rsidRPr="0071784C" w:rsidRDefault="00DC33CF" w:rsidP="00290065">
            <w:pPr>
              <w:widowControl w:val="0"/>
            </w:pPr>
            <w:r w:rsidRPr="0071784C">
              <w:t>a) Das Zwirnpendel hat eine kleinere Schwingungsdauer, schwingt also schneller.</w:t>
            </w:r>
          </w:p>
          <w:p w14:paraId="28CFAB0E" w14:textId="77777777" w:rsidR="00DC33CF" w:rsidRPr="0071784C" w:rsidRDefault="00DC33CF" w:rsidP="00290065">
            <w:pPr>
              <w:widowControl w:val="0"/>
            </w:pPr>
            <w:r w:rsidRPr="0071784C">
              <w:t>b) Beide Pendel haben die gleiche Schwingungsdauer.</w:t>
            </w:r>
          </w:p>
          <w:p w14:paraId="41E1F0CF" w14:textId="77777777" w:rsidR="00DC33CF" w:rsidRPr="0071784C" w:rsidRDefault="00DC33CF" w:rsidP="00290065">
            <w:pPr>
              <w:widowControl w:val="0"/>
            </w:pPr>
            <w:r w:rsidRPr="0071784C">
              <w:t>c) Das Zwirnpendel hat eine größere Schwingungsdauer, schwingt also langsamer.</w:t>
            </w:r>
          </w:p>
          <w:p w14:paraId="13DFFBEF" w14:textId="77777777" w:rsidR="00DC33CF" w:rsidRPr="0071784C" w:rsidRDefault="00DC33CF" w:rsidP="00CB231B"/>
        </w:tc>
        <w:tc>
          <w:tcPr>
            <w:tcW w:w="5031" w:type="dxa"/>
            <w:shd w:val="clear" w:color="auto" w:fill="auto"/>
          </w:tcPr>
          <w:p w14:paraId="12D0C549" w14:textId="77777777" w:rsidR="00DC33CF" w:rsidRPr="0071784C" w:rsidRDefault="00215B7B" w:rsidP="00CB231B">
            <w:r>
              <w:rPr>
                <w:noProof/>
              </w:rPr>
              <w:pict w14:anchorId="4A4B0004">
                <v:shape id="Bild 275" o:spid="_x0000_i1413" type="#_x0000_t75" alt="m862" style="width:228pt;height:174pt;visibility:visible">
                  <v:imagedata r:id="rId1234" o:title="m862"/>
                </v:shape>
              </w:pict>
            </w:r>
          </w:p>
          <w:p w14:paraId="6E2D439B" w14:textId="77777777" w:rsidR="00DC33CF" w:rsidRPr="0071784C" w:rsidRDefault="00DC33CF" w:rsidP="00CB231B">
            <w:r w:rsidRPr="0071784C">
              <w:t>Vorn hängt das Pendel am Bleiband, hinten das am Zwirn.</w:t>
            </w:r>
          </w:p>
        </w:tc>
      </w:tr>
    </w:tbl>
    <w:p w14:paraId="3C5714D8" w14:textId="77777777" w:rsidR="00DC33CF" w:rsidRDefault="00DC33CF" w:rsidP="00CB231B"/>
    <w:tbl>
      <w:tblPr>
        <w:tblW w:w="0" w:type="auto"/>
        <w:tblLook w:val="01E0" w:firstRow="1" w:lastRow="1" w:firstColumn="1" w:lastColumn="1" w:noHBand="0" w:noVBand="0"/>
      </w:tblPr>
      <w:tblGrid>
        <w:gridCol w:w="5030"/>
        <w:gridCol w:w="5031"/>
      </w:tblGrid>
      <w:tr w:rsidR="00EF1C8A" w:rsidRPr="0071784C" w14:paraId="7DA4901C" w14:textId="77777777" w:rsidTr="00290065">
        <w:tc>
          <w:tcPr>
            <w:tcW w:w="5030" w:type="dxa"/>
            <w:shd w:val="clear" w:color="auto" w:fill="auto"/>
          </w:tcPr>
          <w:p w14:paraId="73C773FD" w14:textId="62B1D405" w:rsidR="00EF1C8A" w:rsidRPr="0071784C" w:rsidRDefault="00215B7B" w:rsidP="00CB231B">
            <w:hyperlink r:id="rId1235" w:anchor="m899" w:history="1">
              <w:r w:rsidR="00EF1C8A" w:rsidRPr="00290065">
                <w:rPr>
                  <w:rStyle w:val="Hyperlink"/>
                  <w:sz w:val="22"/>
                </w:rPr>
                <w:t>899.</w:t>
              </w:r>
            </w:hyperlink>
            <w:r w:rsidR="00EF1C8A" w:rsidRPr="0071784C">
              <w:t xml:space="preserve"> Es stehen zwei leere Flaschen mit jeweils 0,5 Liter Fassungsvermögen zur Verfügung: ein große, schlanke Bierflasche und eine kleine, dicke Schorleflasche. Bläst man über die Öffnung jeder Flasche, entsteht jeweils ein Ton. Wie verhalten sich die Tonhöhen?</w:t>
            </w:r>
            <w:r w:rsidR="00EF1C8A" w:rsidRPr="0071784C">
              <w:br/>
            </w:r>
            <w:r w:rsidR="00EF1C8A" w:rsidRPr="0071784C">
              <w:br/>
              <w:t>a) Die Bierflasche erzeugt einen hörbar höheren Ton als die Schorleflasche.</w:t>
            </w:r>
            <w:r w:rsidR="00EF1C8A" w:rsidRPr="0071784C">
              <w:br/>
              <w:t>b) Beide Flaschen erzeugen etwa den gleichen Ton.</w:t>
            </w:r>
            <w:r w:rsidR="00EF1C8A" w:rsidRPr="0071784C">
              <w:br/>
              <w:t>c) Die Schorleflasche erzeugt einen hörbar höheren Ton als die Bierflasche.</w:t>
            </w:r>
          </w:p>
        </w:tc>
        <w:tc>
          <w:tcPr>
            <w:tcW w:w="5031" w:type="dxa"/>
            <w:shd w:val="clear" w:color="auto" w:fill="auto"/>
          </w:tcPr>
          <w:p w14:paraId="45B9A2BA" w14:textId="77777777" w:rsidR="00EF1C8A" w:rsidRPr="0071784C" w:rsidRDefault="00215B7B" w:rsidP="00CB231B">
            <w:r>
              <w:rPr>
                <w:noProof/>
              </w:rPr>
              <w:pict w14:anchorId="3A4C7BAF">
                <v:shape id="Bild 276" o:spid="_x0000_i1414" type="#_x0000_t75" alt="m899" style="width:192pt;height:258pt;visibility:visible">
                  <v:imagedata r:id="rId1236" o:title="m899"/>
                </v:shape>
              </w:pict>
            </w:r>
          </w:p>
        </w:tc>
      </w:tr>
    </w:tbl>
    <w:p w14:paraId="2D397A82" w14:textId="77777777" w:rsidR="00CB231B" w:rsidRDefault="00CB231B" w:rsidP="00CB231B">
      <w:pPr>
        <w:pStyle w:val="StandardWeb"/>
        <w:spacing w:before="0" w:beforeAutospacing="0" w:after="0" w:afterAutospacing="0"/>
        <w:rPr>
          <w:rFonts w:ascii="Arial" w:hAnsi="Arial"/>
          <w:sz w:val="22"/>
          <w:szCs w:val="22"/>
        </w:rPr>
      </w:pPr>
    </w:p>
    <w:tbl>
      <w:tblPr>
        <w:tblW w:w="0" w:type="auto"/>
        <w:tblLook w:val="01E0" w:firstRow="1" w:lastRow="1" w:firstColumn="1" w:lastColumn="1" w:noHBand="0" w:noVBand="0"/>
      </w:tblPr>
      <w:tblGrid>
        <w:gridCol w:w="6487"/>
        <w:gridCol w:w="3574"/>
      </w:tblGrid>
      <w:tr w:rsidR="00047605" w:rsidRPr="0071784C" w14:paraId="1BFE25D5" w14:textId="77777777" w:rsidTr="00290065">
        <w:tc>
          <w:tcPr>
            <w:tcW w:w="6487" w:type="dxa"/>
            <w:shd w:val="clear" w:color="auto" w:fill="auto"/>
          </w:tcPr>
          <w:p w14:paraId="111D9C47" w14:textId="5B1FAA78" w:rsidR="00047605" w:rsidRPr="0071784C" w:rsidRDefault="00215B7B" w:rsidP="00290065">
            <w:pPr>
              <w:pStyle w:val="StandardWeb"/>
              <w:spacing w:before="0" w:beforeAutospacing="0" w:after="0" w:afterAutospacing="0"/>
              <w:rPr>
                <w:rFonts w:ascii="Arial" w:hAnsi="Arial"/>
                <w:sz w:val="22"/>
                <w:szCs w:val="22"/>
              </w:rPr>
            </w:pPr>
            <w:hyperlink r:id="rId1237" w:anchor="m900" w:history="1">
              <w:r w:rsidR="00047605" w:rsidRPr="00290065">
                <w:rPr>
                  <w:rStyle w:val="Hyperlink"/>
                  <w:sz w:val="22"/>
                  <w:szCs w:val="22"/>
                </w:rPr>
                <w:t>900.</w:t>
              </w:r>
            </w:hyperlink>
            <w:r w:rsidR="00047605" w:rsidRPr="0071784C">
              <w:rPr>
                <w:rFonts w:ascii="Arial" w:hAnsi="Arial"/>
                <w:sz w:val="22"/>
                <w:szCs w:val="22"/>
              </w:rPr>
              <w:t xml:space="preserve"> Ein Federpendel mit der Federkonstante 5,0 Nm</w:t>
            </w:r>
            <w:r w:rsidR="00047605" w:rsidRPr="0071784C">
              <w:rPr>
                <w:rFonts w:ascii="Arial" w:hAnsi="Arial"/>
                <w:sz w:val="22"/>
                <w:szCs w:val="22"/>
                <w:vertAlign w:val="superscript"/>
              </w:rPr>
              <w:t>-1</w:t>
            </w:r>
            <w:r w:rsidR="00047605" w:rsidRPr="0071784C">
              <w:rPr>
                <w:rFonts w:ascii="Arial" w:hAnsi="Arial"/>
                <w:sz w:val="22"/>
                <w:szCs w:val="22"/>
              </w:rPr>
              <w:t xml:space="preserve"> führt harmonische Schwingungen aus. Das Diagramm stellt den Zusammenhang zwischen der Geschwindigkeit und der Zeit dar.</w:t>
            </w:r>
          </w:p>
          <w:p w14:paraId="38011B79"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a) Bestimmen Sie die Periodendauer und die Frequenz der Schwingung..</w:t>
            </w:r>
          </w:p>
          <w:p w14:paraId="1D87B5F8"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b) Berechnen Sie die maximale Auslenkung des Pendelkörpers.</w:t>
            </w:r>
          </w:p>
          <w:p w14:paraId="7A5CA9BB"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c) Geben Sie für diese Schwingung die Funktionsgleichung für die Geschwindigkeit und die Auslenkung an.</w:t>
            </w:r>
          </w:p>
          <w:p w14:paraId="4FE86571"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d) Bestimmen Sie den Zeitpunkt, zu dem sich der Pendelkörper zum ersten Mal in der Gleichgewichtslage befindet.</w:t>
            </w:r>
          </w:p>
          <w:p w14:paraId="2188794B"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e) Berechnen Sie die Masse des Pendelkörpers.</w:t>
            </w:r>
          </w:p>
          <w:p w14:paraId="0BA1F28A" w14:textId="77777777" w:rsidR="002024E1" w:rsidRPr="0071784C" w:rsidRDefault="002024E1" w:rsidP="00290065">
            <w:pPr>
              <w:pStyle w:val="StandardWeb"/>
              <w:spacing w:before="0" w:beforeAutospacing="0" w:after="0" w:afterAutospacing="0"/>
              <w:rPr>
                <w:rFonts w:ascii="Arial" w:hAnsi="Arial"/>
                <w:sz w:val="22"/>
                <w:szCs w:val="22"/>
              </w:rPr>
            </w:pPr>
            <w:r w:rsidRPr="0071784C">
              <w:rPr>
                <w:rFonts w:ascii="Arial" w:hAnsi="Arial"/>
                <w:sz w:val="22"/>
                <w:szCs w:val="22"/>
              </w:rPr>
              <w:t>f) Welcher Zusammenhang besteht zwischen der Frequenz der kinetischen Energie und der Schwingungsfrequenz des Pendelkörpers.</w:t>
            </w:r>
          </w:p>
          <w:p w14:paraId="5EE245C3" w14:textId="77777777" w:rsidR="00047605" w:rsidRPr="0071784C" w:rsidRDefault="00047605" w:rsidP="00290065">
            <w:pPr>
              <w:pStyle w:val="StandardWeb"/>
              <w:spacing w:before="0" w:beforeAutospacing="0" w:after="0" w:afterAutospacing="0"/>
              <w:rPr>
                <w:rFonts w:ascii="Arial" w:hAnsi="Arial"/>
                <w:sz w:val="22"/>
                <w:szCs w:val="22"/>
              </w:rPr>
            </w:pPr>
          </w:p>
          <w:p w14:paraId="299B3B6F" w14:textId="77777777" w:rsidR="00047605" w:rsidRPr="0071784C" w:rsidRDefault="00047605" w:rsidP="00290065">
            <w:pPr>
              <w:pStyle w:val="StandardWeb"/>
              <w:spacing w:before="0" w:beforeAutospacing="0" w:after="0" w:afterAutospacing="0"/>
              <w:rPr>
                <w:rFonts w:ascii="Arial" w:hAnsi="Arial"/>
                <w:sz w:val="22"/>
                <w:szCs w:val="22"/>
              </w:rPr>
            </w:pPr>
          </w:p>
        </w:tc>
        <w:tc>
          <w:tcPr>
            <w:tcW w:w="3574" w:type="dxa"/>
            <w:shd w:val="clear" w:color="auto" w:fill="auto"/>
          </w:tcPr>
          <w:p w14:paraId="4343D2E3" w14:textId="77777777" w:rsidR="00047605" w:rsidRPr="0071784C" w:rsidRDefault="00215B7B" w:rsidP="00290065">
            <w:pPr>
              <w:pStyle w:val="StandardWeb"/>
              <w:spacing w:before="0" w:beforeAutospacing="0" w:after="0" w:afterAutospacing="0"/>
              <w:rPr>
                <w:rFonts w:ascii="Arial" w:hAnsi="Arial"/>
                <w:sz w:val="22"/>
                <w:szCs w:val="22"/>
              </w:rPr>
            </w:pPr>
            <w:r>
              <w:rPr>
                <w:rFonts w:ascii="Arial" w:hAnsi="Arial"/>
                <w:noProof/>
                <w:sz w:val="22"/>
                <w:szCs w:val="22"/>
              </w:rPr>
              <w:pict w14:anchorId="2331C76F">
                <v:shape id="Bild 277" o:spid="_x0000_i1415" type="#_x0000_t75" alt="a900_1" style="width:150pt;height:204pt;visibility:visible">
                  <v:imagedata r:id="rId1238" o:title="a900_1"/>
                </v:shape>
              </w:pict>
            </w:r>
          </w:p>
        </w:tc>
      </w:tr>
      <w:tr w:rsidR="002024E1" w:rsidRPr="0071784C" w14:paraId="554221B9" w14:textId="77777777" w:rsidTr="00290065">
        <w:tc>
          <w:tcPr>
            <w:tcW w:w="10061" w:type="dxa"/>
            <w:gridSpan w:val="2"/>
            <w:shd w:val="clear" w:color="auto" w:fill="auto"/>
          </w:tcPr>
          <w:p w14:paraId="7FFE2E46" w14:textId="77777777" w:rsidR="002024E1" w:rsidRPr="0071784C" w:rsidRDefault="00215B7B" w:rsidP="00290065">
            <w:pPr>
              <w:pStyle w:val="StandardWeb"/>
              <w:spacing w:before="0" w:beforeAutospacing="0" w:after="0" w:afterAutospacing="0"/>
              <w:rPr>
                <w:rFonts w:ascii="Arial" w:hAnsi="Arial"/>
                <w:sz w:val="22"/>
                <w:szCs w:val="22"/>
              </w:rPr>
            </w:pPr>
            <w:r>
              <w:rPr>
                <w:rFonts w:ascii="Arial" w:hAnsi="Arial"/>
                <w:noProof/>
                <w:sz w:val="22"/>
                <w:szCs w:val="22"/>
              </w:rPr>
              <w:pict w14:anchorId="47BCC584">
                <v:shape id="Bild 278" o:spid="_x0000_i1416" type="#_x0000_t75" alt="a900_2" style="width:402pt;height:246pt;visibility:visible">
                  <v:imagedata r:id="rId1239" o:title="a900_2"/>
                </v:shape>
              </w:pict>
            </w:r>
          </w:p>
        </w:tc>
      </w:tr>
    </w:tbl>
    <w:p w14:paraId="65149E6E" w14:textId="77777777" w:rsidR="00CB231B" w:rsidRDefault="00CB231B" w:rsidP="00E14754">
      <w:pPr>
        <w:widowControl w:val="0"/>
      </w:pPr>
    </w:p>
    <w:p w14:paraId="630ED533" w14:textId="77777777" w:rsidR="00C736AE" w:rsidRDefault="00C736AE" w:rsidP="00E14754">
      <w:pPr>
        <w:widowControl w:val="0"/>
      </w:pPr>
    </w:p>
    <w:p w14:paraId="4B15ED4D" w14:textId="68DB9196" w:rsidR="00C736AE" w:rsidRDefault="00215B7B" w:rsidP="00C736AE">
      <w:pPr>
        <w:widowControl w:val="0"/>
      </w:pPr>
      <w:hyperlink r:id="rId1240" w:anchor="m918" w:history="1">
        <w:r w:rsidR="00C736AE" w:rsidRPr="003B463A">
          <w:rPr>
            <w:rStyle w:val="Hyperlink"/>
            <w:sz w:val="22"/>
          </w:rPr>
          <w:t>918.</w:t>
        </w:r>
      </w:hyperlink>
      <w:r w:rsidR="00C736AE" w:rsidRPr="00C736AE">
        <w:t xml:space="preserve"> </w:t>
      </w:r>
      <w:r w:rsidR="00106A74">
        <w:t>An einer Feder mit der Masse m</w:t>
      </w:r>
      <w:r w:rsidR="00106A74" w:rsidRPr="00106A74">
        <w:rPr>
          <w:vertAlign w:val="subscript"/>
        </w:rPr>
        <w:t>F</w:t>
      </w:r>
      <w:r w:rsidR="00106A74">
        <w:t>=32 g und der Federkonstanten D=5,54N/m schwingt ein Körper mit der Masse m</w:t>
      </w:r>
      <w:r w:rsidR="00106A74" w:rsidRPr="00106A74">
        <w:rPr>
          <w:vertAlign w:val="subscript"/>
        </w:rPr>
        <w:t>K</w:t>
      </w:r>
      <w:r w:rsidR="00106A74">
        <w:t xml:space="preserve"> vertikal.</w:t>
      </w:r>
    </w:p>
    <w:p w14:paraId="233D92C5" w14:textId="77777777" w:rsidR="00106A74" w:rsidRDefault="00106A74" w:rsidP="00C736AE">
      <w:pPr>
        <w:widowControl w:val="0"/>
      </w:pPr>
      <w:r>
        <w:t>Für Körper mit verschiedener Masse wird die Dauer der Periode T bestimmt: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753"/>
        <w:gridCol w:w="953"/>
        <w:gridCol w:w="953"/>
        <w:gridCol w:w="953"/>
        <w:gridCol w:w="953"/>
        <w:gridCol w:w="953"/>
        <w:gridCol w:w="953"/>
        <w:gridCol w:w="953"/>
      </w:tblGrid>
      <w:tr w:rsidR="00CA7048" w:rsidRPr="0071784C" w14:paraId="420E7F3E" w14:textId="77777777" w:rsidTr="00CA7048">
        <w:tc>
          <w:tcPr>
            <w:tcW w:w="1101" w:type="dxa"/>
            <w:shd w:val="clear" w:color="auto" w:fill="auto"/>
          </w:tcPr>
          <w:p w14:paraId="0C344358" w14:textId="77777777" w:rsidR="00CA7048" w:rsidRPr="0071784C" w:rsidRDefault="00CA7048" w:rsidP="00290065">
            <w:pPr>
              <w:widowControl w:val="0"/>
            </w:pPr>
            <w:r w:rsidRPr="0071784C">
              <w:t>m</w:t>
            </w:r>
            <w:r w:rsidRPr="0071784C">
              <w:rPr>
                <w:vertAlign w:val="subscript"/>
              </w:rPr>
              <w:t>K</w:t>
            </w:r>
            <w:r w:rsidRPr="0071784C">
              <w:t xml:space="preserve"> in g</w:t>
            </w:r>
          </w:p>
        </w:tc>
        <w:tc>
          <w:tcPr>
            <w:tcW w:w="753" w:type="dxa"/>
            <w:shd w:val="clear" w:color="auto" w:fill="auto"/>
          </w:tcPr>
          <w:p w14:paraId="4C084E26" w14:textId="77777777" w:rsidR="00CA7048" w:rsidRPr="0071784C" w:rsidRDefault="00CA7048" w:rsidP="00290065">
            <w:pPr>
              <w:widowControl w:val="0"/>
            </w:pPr>
            <w:r w:rsidRPr="0071784C">
              <w:t>100</w:t>
            </w:r>
          </w:p>
        </w:tc>
        <w:tc>
          <w:tcPr>
            <w:tcW w:w="953" w:type="dxa"/>
            <w:shd w:val="clear" w:color="auto" w:fill="auto"/>
          </w:tcPr>
          <w:p w14:paraId="3AD563A0" w14:textId="77777777" w:rsidR="00CA7048" w:rsidRPr="0071784C" w:rsidRDefault="00CA7048" w:rsidP="00290065">
            <w:pPr>
              <w:widowControl w:val="0"/>
            </w:pPr>
            <w:r w:rsidRPr="0071784C">
              <w:t>75</w:t>
            </w:r>
          </w:p>
        </w:tc>
        <w:tc>
          <w:tcPr>
            <w:tcW w:w="953" w:type="dxa"/>
            <w:shd w:val="clear" w:color="auto" w:fill="auto"/>
          </w:tcPr>
          <w:p w14:paraId="275BD528" w14:textId="77777777" w:rsidR="00CA7048" w:rsidRPr="0071784C" w:rsidRDefault="00CA7048" w:rsidP="00290065">
            <w:pPr>
              <w:widowControl w:val="0"/>
            </w:pPr>
            <w:r w:rsidRPr="0071784C">
              <w:t>50</w:t>
            </w:r>
          </w:p>
        </w:tc>
        <w:tc>
          <w:tcPr>
            <w:tcW w:w="953" w:type="dxa"/>
            <w:shd w:val="clear" w:color="auto" w:fill="auto"/>
          </w:tcPr>
          <w:p w14:paraId="090D25D1" w14:textId="77777777" w:rsidR="00CA7048" w:rsidRPr="0071784C" w:rsidRDefault="00CA7048" w:rsidP="00290065">
            <w:pPr>
              <w:widowControl w:val="0"/>
            </w:pPr>
            <w:r w:rsidRPr="0071784C">
              <w:t>40</w:t>
            </w:r>
          </w:p>
        </w:tc>
        <w:tc>
          <w:tcPr>
            <w:tcW w:w="953" w:type="dxa"/>
            <w:shd w:val="clear" w:color="auto" w:fill="auto"/>
          </w:tcPr>
          <w:p w14:paraId="587084F0" w14:textId="77777777" w:rsidR="00CA7048" w:rsidRPr="0071784C" w:rsidRDefault="00CA7048" w:rsidP="00290065">
            <w:pPr>
              <w:widowControl w:val="0"/>
            </w:pPr>
            <w:r w:rsidRPr="0071784C">
              <w:t>32</w:t>
            </w:r>
          </w:p>
        </w:tc>
        <w:tc>
          <w:tcPr>
            <w:tcW w:w="953" w:type="dxa"/>
            <w:shd w:val="clear" w:color="auto" w:fill="auto"/>
          </w:tcPr>
          <w:p w14:paraId="6FA8C5FF" w14:textId="77777777" w:rsidR="00CA7048" w:rsidRPr="0071784C" w:rsidRDefault="00CA7048" w:rsidP="00290065">
            <w:pPr>
              <w:widowControl w:val="0"/>
            </w:pPr>
            <w:r w:rsidRPr="0071784C">
              <w:t>20</w:t>
            </w:r>
          </w:p>
        </w:tc>
        <w:tc>
          <w:tcPr>
            <w:tcW w:w="953" w:type="dxa"/>
            <w:shd w:val="clear" w:color="auto" w:fill="auto"/>
          </w:tcPr>
          <w:p w14:paraId="38C0CD89" w14:textId="77777777" w:rsidR="00CA7048" w:rsidRPr="0071784C" w:rsidRDefault="00CA7048" w:rsidP="00290065">
            <w:pPr>
              <w:widowControl w:val="0"/>
            </w:pPr>
            <w:r w:rsidRPr="0071784C">
              <w:t>10</w:t>
            </w:r>
          </w:p>
        </w:tc>
        <w:tc>
          <w:tcPr>
            <w:tcW w:w="953" w:type="dxa"/>
            <w:shd w:val="clear" w:color="auto" w:fill="auto"/>
          </w:tcPr>
          <w:p w14:paraId="5799CB06" w14:textId="77777777" w:rsidR="00CA7048" w:rsidRPr="0071784C" w:rsidRDefault="00CA7048" w:rsidP="00290065">
            <w:pPr>
              <w:widowControl w:val="0"/>
            </w:pPr>
            <w:r w:rsidRPr="0071784C">
              <w:t>6</w:t>
            </w:r>
          </w:p>
        </w:tc>
      </w:tr>
      <w:tr w:rsidR="00CA7048" w:rsidRPr="0071784C" w14:paraId="79AFC5CE" w14:textId="77777777" w:rsidTr="00CA7048">
        <w:tc>
          <w:tcPr>
            <w:tcW w:w="1101" w:type="dxa"/>
            <w:shd w:val="clear" w:color="auto" w:fill="auto"/>
          </w:tcPr>
          <w:p w14:paraId="4134541A" w14:textId="77777777" w:rsidR="00CA7048" w:rsidRPr="0071784C" w:rsidRDefault="00CA7048" w:rsidP="00290065">
            <w:pPr>
              <w:widowControl w:val="0"/>
            </w:pPr>
            <w:r w:rsidRPr="0071784C">
              <w:t>T in s</w:t>
            </w:r>
          </w:p>
        </w:tc>
        <w:tc>
          <w:tcPr>
            <w:tcW w:w="753" w:type="dxa"/>
            <w:shd w:val="clear" w:color="auto" w:fill="auto"/>
          </w:tcPr>
          <w:p w14:paraId="0F8B367A" w14:textId="77777777" w:rsidR="00CA7048" w:rsidRPr="0071784C" w:rsidRDefault="00CA7048" w:rsidP="00290065">
            <w:pPr>
              <w:widowControl w:val="0"/>
            </w:pPr>
            <w:r w:rsidRPr="0071784C">
              <w:t>0,89</w:t>
            </w:r>
          </w:p>
        </w:tc>
        <w:tc>
          <w:tcPr>
            <w:tcW w:w="953" w:type="dxa"/>
            <w:shd w:val="clear" w:color="auto" w:fill="auto"/>
          </w:tcPr>
          <w:p w14:paraId="52478AE3" w14:textId="77777777" w:rsidR="00CA7048" w:rsidRPr="0071784C" w:rsidRDefault="00CA7048" w:rsidP="00290065">
            <w:pPr>
              <w:widowControl w:val="0"/>
            </w:pPr>
            <w:r w:rsidRPr="0071784C">
              <w:t>0,78</w:t>
            </w:r>
          </w:p>
        </w:tc>
        <w:tc>
          <w:tcPr>
            <w:tcW w:w="953" w:type="dxa"/>
            <w:shd w:val="clear" w:color="auto" w:fill="auto"/>
          </w:tcPr>
          <w:p w14:paraId="1DA8015B" w14:textId="77777777" w:rsidR="00CA7048" w:rsidRPr="0071784C" w:rsidRDefault="00CA7048" w:rsidP="00290065">
            <w:pPr>
              <w:widowControl w:val="0"/>
            </w:pPr>
            <w:r w:rsidRPr="0071784C">
              <w:t>0,66</w:t>
            </w:r>
          </w:p>
        </w:tc>
        <w:tc>
          <w:tcPr>
            <w:tcW w:w="953" w:type="dxa"/>
            <w:shd w:val="clear" w:color="auto" w:fill="auto"/>
          </w:tcPr>
          <w:p w14:paraId="5148C032" w14:textId="77777777" w:rsidR="00CA7048" w:rsidRPr="0071784C" w:rsidRDefault="00CA7048" w:rsidP="00290065">
            <w:pPr>
              <w:widowControl w:val="0"/>
            </w:pPr>
            <w:r w:rsidRPr="0071784C">
              <w:t>0,61</w:t>
            </w:r>
          </w:p>
        </w:tc>
        <w:tc>
          <w:tcPr>
            <w:tcW w:w="953" w:type="dxa"/>
            <w:shd w:val="clear" w:color="auto" w:fill="auto"/>
          </w:tcPr>
          <w:p w14:paraId="6F022A95" w14:textId="77777777" w:rsidR="00CA7048" w:rsidRPr="0071784C" w:rsidRDefault="00CA7048" w:rsidP="00290065">
            <w:pPr>
              <w:widowControl w:val="0"/>
            </w:pPr>
            <w:r w:rsidRPr="0071784C">
              <w:t>0,54</w:t>
            </w:r>
          </w:p>
        </w:tc>
        <w:tc>
          <w:tcPr>
            <w:tcW w:w="953" w:type="dxa"/>
            <w:shd w:val="clear" w:color="auto" w:fill="auto"/>
          </w:tcPr>
          <w:p w14:paraId="41288FF6" w14:textId="77777777" w:rsidR="00CA7048" w:rsidRPr="0071784C" w:rsidRDefault="00CA7048" w:rsidP="00290065">
            <w:pPr>
              <w:widowControl w:val="0"/>
            </w:pPr>
            <w:r w:rsidRPr="0071784C">
              <w:t>0,48</w:t>
            </w:r>
          </w:p>
        </w:tc>
        <w:tc>
          <w:tcPr>
            <w:tcW w:w="953" w:type="dxa"/>
            <w:shd w:val="clear" w:color="auto" w:fill="auto"/>
          </w:tcPr>
          <w:p w14:paraId="4C27B7B1" w14:textId="77777777" w:rsidR="00CA7048" w:rsidRPr="0071784C" w:rsidRDefault="00CA7048" w:rsidP="00290065">
            <w:pPr>
              <w:widowControl w:val="0"/>
            </w:pPr>
            <w:r w:rsidRPr="0071784C">
              <w:t>0,39</w:t>
            </w:r>
          </w:p>
        </w:tc>
        <w:tc>
          <w:tcPr>
            <w:tcW w:w="953" w:type="dxa"/>
            <w:shd w:val="clear" w:color="auto" w:fill="auto"/>
          </w:tcPr>
          <w:p w14:paraId="2ABEEDA6" w14:textId="77777777" w:rsidR="00CA7048" w:rsidRPr="0071784C" w:rsidRDefault="00CA7048" w:rsidP="00290065">
            <w:pPr>
              <w:widowControl w:val="0"/>
            </w:pPr>
            <w:r w:rsidRPr="0071784C">
              <w:t>0,32</w:t>
            </w:r>
          </w:p>
        </w:tc>
      </w:tr>
    </w:tbl>
    <w:p w14:paraId="67445B22" w14:textId="77777777" w:rsidR="00106A74" w:rsidRPr="00C736AE" w:rsidRDefault="00106A74" w:rsidP="00C736AE">
      <w:pPr>
        <w:widowControl w:val="0"/>
      </w:pPr>
    </w:p>
    <w:p w14:paraId="44690563" w14:textId="77777777" w:rsidR="00C736AE" w:rsidRDefault="00E23072" w:rsidP="00E14754">
      <w:pPr>
        <w:widowControl w:val="0"/>
      </w:pPr>
      <w:r w:rsidRPr="00E23072">
        <w:rPr>
          <w:b/>
        </w:rPr>
        <w:t>a)</w:t>
      </w:r>
      <w:r>
        <w:t xml:space="preserve"> Zeichnen Sie ein T(m</w:t>
      </w:r>
      <w:r w:rsidRPr="00E23072">
        <w:rPr>
          <w:vertAlign w:val="subscript"/>
        </w:rPr>
        <w:t>K</w:t>
      </w:r>
      <w:r>
        <w:t>)-Diagramm.</w:t>
      </w:r>
    </w:p>
    <w:p w14:paraId="0C007F3C" w14:textId="77777777" w:rsidR="00E23072" w:rsidRDefault="00E23072" w:rsidP="00E14754">
      <w:pPr>
        <w:widowControl w:val="0"/>
      </w:pPr>
      <w:r w:rsidRPr="00E23072">
        <w:rPr>
          <w:b/>
        </w:rPr>
        <w:t>b)</w:t>
      </w:r>
      <w:r>
        <w:t xml:space="preserve"> Berechnen Sie T unter Vernachlässigung der Masse der Feder und tragen Sie diese Werte ebenfalls in das Diagramm ein. Vergleichen Sie.</w:t>
      </w:r>
    </w:p>
    <w:p w14:paraId="0A1DD33A" w14:textId="77777777" w:rsidR="00E23072" w:rsidRDefault="00E23072" w:rsidP="00E14754">
      <w:pPr>
        <w:widowControl w:val="0"/>
      </w:pPr>
      <w:r w:rsidRPr="00E23072">
        <w:rPr>
          <w:b/>
        </w:rPr>
        <w:t>c)</w:t>
      </w:r>
      <w:r>
        <w:t xml:space="preserve"> In der Gleichung</w:t>
      </w:r>
    </w:p>
    <w:p w14:paraId="353D14EA" w14:textId="72B4C6D2" w:rsidR="00E23072" w:rsidRDefault="00CA7048" w:rsidP="00E14754">
      <w:pPr>
        <w:widowControl w:val="0"/>
      </w:pPr>
      <w:r w:rsidRPr="006E4C08">
        <w:rPr>
          <w:position w:val="-26"/>
        </w:rPr>
        <w:object w:dxaOrig="1219" w:dyaOrig="700" w14:anchorId="4118E277">
          <v:shape id="_x0000_i1417" type="#_x0000_t75" style="width:60pt;height:36pt" o:ole="">
            <v:imagedata r:id="rId1241" o:title=""/>
          </v:shape>
          <o:OLEObject Type="Embed" ProgID="Equation.DSMT4" ShapeID="_x0000_i1417" DrawAspect="Content" ObjectID="_1735305706" r:id="rId1242"/>
        </w:object>
      </w:r>
    </w:p>
    <w:p w14:paraId="03581B5F" w14:textId="77777777" w:rsidR="00E23072" w:rsidRDefault="00E23072" w:rsidP="00E14754">
      <w:pPr>
        <w:widowControl w:val="0"/>
      </w:pPr>
      <w:r>
        <w:t>enthält m die Masse aus Körper und Feder, die sich mit der Gleichung</w:t>
      </w:r>
    </w:p>
    <w:p w14:paraId="661EAE20" w14:textId="21226C28" w:rsidR="00E23072" w:rsidRDefault="00CA7048" w:rsidP="00E14754">
      <w:pPr>
        <w:widowControl w:val="0"/>
      </w:pPr>
      <w:r w:rsidRPr="006E4C08">
        <w:rPr>
          <w:position w:val="-12"/>
        </w:rPr>
        <w:object w:dxaOrig="1460" w:dyaOrig="360" w14:anchorId="7F52A8CB">
          <v:shape id="_x0000_i1418" type="#_x0000_t75" style="width:1in;height:18pt" o:ole="">
            <v:imagedata r:id="rId1243" o:title=""/>
          </v:shape>
          <o:OLEObject Type="Embed" ProgID="Equation.DSMT4" ShapeID="_x0000_i1418" DrawAspect="Content" ObjectID="_1735305707" r:id="rId1244"/>
        </w:object>
      </w:r>
    </w:p>
    <w:p w14:paraId="420AFEAE" w14:textId="77777777" w:rsidR="00E23072" w:rsidRDefault="00E23072" w:rsidP="00E14754">
      <w:pPr>
        <w:widowControl w:val="0"/>
      </w:pPr>
      <w:r>
        <w:t>berechnen lässt.</w:t>
      </w:r>
    </w:p>
    <w:p w14:paraId="3AD9391F" w14:textId="77777777" w:rsidR="00E23072" w:rsidRDefault="00E23072" w:rsidP="00E14754">
      <w:pPr>
        <w:widowControl w:val="0"/>
      </w:pPr>
      <w:r>
        <w:t>Berechnen Sie für jeden</w:t>
      </w:r>
      <w:r w:rsidR="009F38D0">
        <w:t xml:space="preserve"> Messwert den Korrekturfaktor k und bestimmen Sie den Mittelwert für den Korrekturfaktor.</w:t>
      </w:r>
    </w:p>
    <w:p w14:paraId="3A7120EB" w14:textId="77777777" w:rsidR="00E23072" w:rsidRDefault="00E23072" w:rsidP="00E14754">
      <w:pPr>
        <w:widowControl w:val="0"/>
      </w:pPr>
    </w:p>
    <w:p w14:paraId="2108BC3A" w14:textId="4A6D1915" w:rsidR="00341F60" w:rsidRDefault="00215B7B" w:rsidP="00E14754">
      <w:pPr>
        <w:widowControl w:val="0"/>
      </w:pPr>
      <w:hyperlink r:id="rId1245" w:anchor="m919" w:history="1">
        <w:r w:rsidR="00341F60" w:rsidRPr="00E73ABE">
          <w:rPr>
            <w:rStyle w:val="Hyperlink"/>
            <w:sz w:val="22"/>
          </w:rPr>
          <w:t>919.</w:t>
        </w:r>
      </w:hyperlink>
      <w:r w:rsidR="00E73ABE">
        <w:t xml:space="preserve"> Ein Federpendel schwingt harmonisch mit y</w:t>
      </w:r>
      <w:r w:rsidR="00E73ABE" w:rsidRPr="00E73ABE">
        <w:rPr>
          <w:vertAlign w:val="subscript"/>
        </w:rPr>
        <w:t>max</w:t>
      </w:r>
      <w:r w:rsidR="00E73ABE">
        <w:t xml:space="preserve">=8 cm und T=1,4 s. Für t=0 s ist </w:t>
      </w:r>
      <w:r w:rsidR="00F177C5">
        <w:t>y</w:t>
      </w:r>
      <w:r w:rsidR="00E73ABE">
        <w:t>=0 cm und v=v</w:t>
      </w:r>
      <w:r w:rsidR="00E73ABE" w:rsidRPr="00E73ABE">
        <w:rPr>
          <w:vertAlign w:val="subscript"/>
        </w:rPr>
        <w:t>max</w:t>
      </w:r>
      <w:r w:rsidR="00E73ABE">
        <w:t>.</w:t>
      </w:r>
      <w:r w:rsidR="00341F60">
        <w:t xml:space="preserve"> </w:t>
      </w:r>
    </w:p>
    <w:p w14:paraId="6729C347" w14:textId="77777777" w:rsidR="00E73ABE" w:rsidRDefault="00E73ABE" w:rsidP="00E14754">
      <w:pPr>
        <w:widowControl w:val="0"/>
      </w:pPr>
      <w:r w:rsidRPr="00260CE3">
        <w:rPr>
          <w:b/>
        </w:rPr>
        <w:t>a)</w:t>
      </w:r>
      <w:r>
        <w:t xml:space="preserve"> Stellen Sie die Gleichungen für </w:t>
      </w:r>
      <w:r w:rsidR="00F177C5">
        <w:t>y</w:t>
      </w:r>
      <w:r>
        <w:t>(t), v(t) und a(t) auf.</w:t>
      </w:r>
    </w:p>
    <w:p w14:paraId="48355C33" w14:textId="77777777" w:rsidR="00E73ABE" w:rsidRDefault="00E73ABE" w:rsidP="00E14754">
      <w:pPr>
        <w:widowControl w:val="0"/>
      </w:pPr>
      <w:r w:rsidRPr="00260CE3">
        <w:rPr>
          <w:b/>
        </w:rPr>
        <w:t>b)</w:t>
      </w:r>
      <w:r>
        <w:t xml:space="preserve"> Stellen Sie die Funktionen im GRT dar.</w:t>
      </w:r>
    </w:p>
    <w:p w14:paraId="421EEF76" w14:textId="77777777" w:rsidR="00E73ABE" w:rsidRDefault="00E73ABE" w:rsidP="00E14754">
      <w:pPr>
        <w:widowControl w:val="0"/>
      </w:pPr>
      <w:r w:rsidRPr="00260CE3">
        <w:rPr>
          <w:b/>
        </w:rPr>
        <w:t>c)</w:t>
      </w:r>
      <w:r>
        <w:t xml:space="preserve"> Bestimmen Sie an Hand der Kurven die Größen </w:t>
      </w:r>
      <w:r w:rsidR="00F177C5">
        <w:t>y</w:t>
      </w:r>
      <w:r>
        <w:t>, v und a für die Zeitpunkte 0,1 s, 0,2 s, 0,3 s und 0,5 s.</w:t>
      </w:r>
    </w:p>
    <w:p w14:paraId="37D56107" w14:textId="77777777" w:rsidR="00E73ABE" w:rsidRDefault="00E73ABE" w:rsidP="00E14754">
      <w:pPr>
        <w:widowControl w:val="0"/>
      </w:pPr>
      <w:r w:rsidRPr="00260CE3">
        <w:rPr>
          <w:b/>
        </w:rPr>
        <w:t>b)</w:t>
      </w:r>
      <w:r>
        <w:t xml:space="preserve"> Berechnen Sie v</w:t>
      </w:r>
      <w:r w:rsidRPr="00E73ABE">
        <w:rPr>
          <w:vertAlign w:val="subscript"/>
        </w:rPr>
        <w:t>max</w:t>
      </w:r>
      <w:r>
        <w:t xml:space="preserve"> und a</w:t>
      </w:r>
      <w:r w:rsidRPr="00E73ABE">
        <w:rPr>
          <w:vertAlign w:val="subscript"/>
        </w:rPr>
        <w:t>max</w:t>
      </w:r>
      <w:r>
        <w:t>.</w:t>
      </w:r>
    </w:p>
    <w:p w14:paraId="0FF8173F" w14:textId="77777777" w:rsidR="000E138C" w:rsidRDefault="000E138C" w:rsidP="00E14754">
      <w:pPr>
        <w:widowControl w:val="0"/>
      </w:pPr>
    </w:p>
    <w:p w14:paraId="3BA08D3A" w14:textId="5668228E" w:rsidR="000E138C" w:rsidRDefault="00215B7B" w:rsidP="00E14754">
      <w:pPr>
        <w:widowControl w:val="0"/>
      </w:pPr>
      <w:hyperlink r:id="rId1246" w:anchor="m920" w:history="1">
        <w:r w:rsidR="000E138C" w:rsidRPr="00E107BF">
          <w:rPr>
            <w:rStyle w:val="Hyperlink"/>
            <w:sz w:val="22"/>
          </w:rPr>
          <w:t>920.</w:t>
        </w:r>
      </w:hyperlink>
      <w:r w:rsidR="000E138C">
        <w:t xml:space="preserve"> </w:t>
      </w:r>
      <w:bookmarkStart w:id="2100" w:name="_Hlk429382625"/>
      <w:r w:rsidR="000E138C">
        <w:t xml:space="preserve">Für die Bewegung eines harmonischen Schwingers wird die Elongation in Abhängigkeit der Zeit </w:t>
      </w:r>
      <w:r w:rsidR="00E109F6">
        <w:t>dargestellt. Gleichzeitig sind in dem Diagramm die Geschwindigkeit und die Beschleunigung des Schwingers eingezeichnet. Welches Diagramm stellt den Zusammenhang zwischen diesen drei Größen richtig dar?</w:t>
      </w:r>
      <w:r w:rsidR="007E4D96">
        <w:t xml:space="preserve"> (</w:t>
      </w:r>
      <w:r w:rsidR="00331A6D">
        <w:t>Elongation</w:t>
      </w:r>
      <w:r w:rsidR="007E4D96">
        <w:t xml:space="preserve">: </w:t>
      </w:r>
      <w:r w:rsidR="007E4D96" w:rsidRPr="007E4D96">
        <w:rPr>
          <w:color w:val="FF0000"/>
        </w:rPr>
        <w:t>rot</w:t>
      </w:r>
      <w:r w:rsidR="007E4D96">
        <w:t xml:space="preserve">, Geschwindigkeit: </w:t>
      </w:r>
      <w:r w:rsidR="007E4D96" w:rsidRPr="007E4D96">
        <w:rPr>
          <w:color w:val="008080"/>
        </w:rPr>
        <w:t>blau</w:t>
      </w:r>
      <w:r w:rsidR="007E4D96">
        <w:t xml:space="preserve">, Beschleunigung: </w:t>
      </w:r>
      <w:r w:rsidR="007E4D96" w:rsidRPr="007E4D96">
        <w:rPr>
          <w:color w:val="99CC00"/>
        </w:rPr>
        <w:t>grün</w:t>
      </w:r>
      <w:r w:rsidR="007E4D96">
        <w:t>)</w:t>
      </w:r>
    </w:p>
    <w:tbl>
      <w:tblPr>
        <w:tblW w:w="0" w:type="auto"/>
        <w:tblLook w:val="01E0" w:firstRow="1" w:lastRow="1" w:firstColumn="1" w:lastColumn="1" w:noHBand="0" w:noVBand="0"/>
      </w:tblPr>
      <w:tblGrid>
        <w:gridCol w:w="5030"/>
        <w:gridCol w:w="5031"/>
      </w:tblGrid>
      <w:tr w:rsidR="003F7F29" w:rsidRPr="0071784C" w14:paraId="1B9D55EE" w14:textId="77777777" w:rsidTr="00290065">
        <w:trPr>
          <w:trHeight w:val="2533"/>
        </w:trPr>
        <w:tc>
          <w:tcPr>
            <w:tcW w:w="5030" w:type="dxa"/>
            <w:shd w:val="clear" w:color="auto" w:fill="auto"/>
          </w:tcPr>
          <w:bookmarkEnd w:id="2100"/>
          <w:p w14:paraId="1956AC89" w14:textId="77777777" w:rsidR="003F7F29" w:rsidRPr="0071784C" w:rsidRDefault="008B66C6" w:rsidP="00290065">
            <w:pPr>
              <w:widowControl w:val="0"/>
            </w:pPr>
            <w:r w:rsidRPr="0071784C">
              <w:rPr>
                <w:noProof/>
              </w:rPr>
              <w:object w:dxaOrig="4474" w:dyaOrig="2151" w14:anchorId="0F850AF6">
                <v:shape id="Objekt 281" o:spid="_x0000_i1419" type="#_x0000_t75" style="width:222pt;height:108pt;visibility:visible" o:ole="">
                  <v:imagedata r:id="rId1247" o:title=""/>
                </v:shape>
                <o:OLEObject Type="Embed" ProgID="Excel.Sheet.8" ShapeID="Objekt 281" DrawAspect="Content" ObjectID="_1735305708" r:id="rId1248">
                  <o:FieldCodes>\s</o:FieldCodes>
                </o:OLEObject>
              </w:object>
            </w:r>
          </w:p>
        </w:tc>
        <w:tc>
          <w:tcPr>
            <w:tcW w:w="5031" w:type="dxa"/>
            <w:shd w:val="clear" w:color="auto" w:fill="auto"/>
          </w:tcPr>
          <w:p w14:paraId="2D25BBAB" w14:textId="77777777" w:rsidR="003F7F29" w:rsidRPr="0071784C" w:rsidRDefault="008B66C6" w:rsidP="00290065">
            <w:pPr>
              <w:widowControl w:val="0"/>
            </w:pPr>
            <w:r w:rsidRPr="0071784C">
              <w:rPr>
                <w:noProof/>
              </w:rPr>
              <w:object w:dxaOrig="4464" w:dyaOrig="2179" w14:anchorId="7E024C04">
                <v:shape id="Objekt 282" o:spid="_x0000_i1420" type="#_x0000_t75" style="width:222pt;height:108pt;visibility:visible" o:ole="">
                  <v:imagedata r:id="rId1249" o:title=""/>
                </v:shape>
                <o:OLEObject Type="Embed" ProgID="Excel.Sheet.8" ShapeID="Objekt 282" DrawAspect="Content" ObjectID="_1735305709" r:id="rId1250">
                  <o:FieldCodes>\s</o:FieldCodes>
                </o:OLEObject>
              </w:object>
            </w:r>
          </w:p>
        </w:tc>
      </w:tr>
      <w:tr w:rsidR="003F7F29" w:rsidRPr="0071784C" w14:paraId="1F4AE4FB" w14:textId="77777777" w:rsidTr="00290065">
        <w:tc>
          <w:tcPr>
            <w:tcW w:w="5030" w:type="dxa"/>
            <w:shd w:val="clear" w:color="auto" w:fill="auto"/>
          </w:tcPr>
          <w:p w14:paraId="7DF657E2" w14:textId="77777777" w:rsidR="003F7F29" w:rsidRPr="0071784C" w:rsidRDefault="008B66C6" w:rsidP="00290065">
            <w:pPr>
              <w:widowControl w:val="0"/>
            </w:pPr>
            <w:r w:rsidRPr="0071784C">
              <w:rPr>
                <w:noProof/>
              </w:rPr>
              <w:object w:dxaOrig="4580" w:dyaOrig="2151" w14:anchorId="392B2EB0">
                <v:shape id="Objekt 283" o:spid="_x0000_i1421" type="#_x0000_t75" style="width:228pt;height:108pt;visibility:visible" o:ole="">
                  <v:imagedata r:id="rId1251" o:title=""/>
                </v:shape>
                <o:OLEObject Type="Embed" ProgID="Excel.Sheet.8" ShapeID="Objekt 283" DrawAspect="Content" ObjectID="_1735305710" r:id="rId1252">
                  <o:FieldCodes>\s</o:FieldCodes>
                </o:OLEObject>
              </w:object>
            </w:r>
          </w:p>
        </w:tc>
        <w:tc>
          <w:tcPr>
            <w:tcW w:w="5031" w:type="dxa"/>
            <w:shd w:val="clear" w:color="auto" w:fill="auto"/>
          </w:tcPr>
          <w:p w14:paraId="6E9683CB" w14:textId="77777777" w:rsidR="003F7F29" w:rsidRPr="0071784C" w:rsidRDefault="008B66C6" w:rsidP="00290065">
            <w:pPr>
              <w:widowControl w:val="0"/>
            </w:pPr>
            <w:r w:rsidRPr="0071784C">
              <w:rPr>
                <w:noProof/>
              </w:rPr>
              <w:object w:dxaOrig="4426" w:dyaOrig="2122" w14:anchorId="48AAEBE1">
                <v:shape id="Objekt 284" o:spid="_x0000_i1422" type="#_x0000_t75" style="width:222pt;height:108pt;visibility:visible" o:ole="">
                  <v:imagedata r:id="rId1253" o:title=""/>
                </v:shape>
                <o:OLEObject Type="Embed" ProgID="Excel.Sheet.8" ShapeID="Objekt 284" DrawAspect="Content" ObjectID="_1735305711" r:id="rId1254">
                  <o:FieldCodes>\s</o:FieldCodes>
                </o:OLEObject>
              </w:object>
            </w:r>
          </w:p>
        </w:tc>
      </w:tr>
    </w:tbl>
    <w:p w14:paraId="173F29C2" w14:textId="740278F3" w:rsidR="003F7F29" w:rsidRDefault="00215B7B" w:rsidP="00E14754">
      <w:pPr>
        <w:widowControl w:val="0"/>
      </w:pPr>
      <w:hyperlink r:id="rId1255" w:history="1">
        <w:r w:rsidR="00BC10E0" w:rsidRPr="00BC10E0">
          <w:rPr>
            <w:rStyle w:val="Hyperlink"/>
            <w:sz w:val="22"/>
          </w:rPr>
          <w:t>Diagramme</w:t>
        </w:r>
      </w:hyperlink>
    </w:p>
    <w:p w14:paraId="6D31B045" w14:textId="77777777" w:rsidR="00BC10E0" w:rsidRDefault="00BC10E0" w:rsidP="00E14754">
      <w:pPr>
        <w:widowControl w:val="0"/>
      </w:pPr>
    </w:p>
    <w:p w14:paraId="26443B22" w14:textId="1DE6FA8A" w:rsidR="003F7F29" w:rsidRPr="00232FFA" w:rsidRDefault="00215B7B" w:rsidP="00E14754">
      <w:pPr>
        <w:widowControl w:val="0"/>
      </w:pPr>
      <w:hyperlink r:id="rId1256" w:anchor="m921" w:history="1">
        <w:r w:rsidR="00E107BF" w:rsidRPr="00232FFA">
          <w:rPr>
            <w:rStyle w:val="Hyperlink"/>
            <w:sz w:val="22"/>
          </w:rPr>
          <w:t>921.</w:t>
        </w:r>
      </w:hyperlink>
      <w:r w:rsidR="00E107BF" w:rsidRPr="00232FFA">
        <w:t xml:space="preserve"> Bei einem Fadenpendel wird als Dauer einer Periode 1,36 s gemessen. Wird die Pendellänge um 0,70 m verlängert, beträgt die neue Periodendauer 2,16 s. Bestimmen Sie nur aus diesen Werten die Größe der Fallbeschleunigung g.</w:t>
      </w:r>
    </w:p>
    <w:p w14:paraId="229D48C4" w14:textId="77777777" w:rsidR="00E107BF" w:rsidRPr="00232FFA" w:rsidRDefault="00E107BF" w:rsidP="00E14754">
      <w:pPr>
        <w:widowControl w:val="0"/>
      </w:pPr>
    </w:p>
    <w:p w14:paraId="06FD50A3" w14:textId="41264824" w:rsidR="00232FFA" w:rsidRPr="00232FFA" w:rsidRDefault="00215B7B" w:rsidP="00232FFA">
      <w:hyperlink r:id="rId1257" w:anchor="m923" w:history="1">
        <w:r w:rsidR="00232FFA" w:rsidRPr="00232FFA">
          <w:rPr>
            <w:rStyle w:val="Hyperlink"/>
            <w:sz w:val="22"/>
          </w:rPr>
          <w:t>923.</w:t>
        </w:r>
      </w:hyperlink>
      <w:r w:rsidR="00232FFA" w:rsidRPr="00232FFA">
        <w:t xml:space="preserve"> Erklären Sie den Begriff aperiodischer Grenzfall und nennen Sie ein Beispiel für die Anwendung.</w:t>
      </w:r>
    </w:p>
    <w:p w14:paraId="3F0B30FE" w14:textId="77777777" w:rsidR="00E109F6" w:rsidRPr="004E63BF" w:rsidRDefault="00E109F6" w:rsidP="00E14754">
      <w:pPr>
        <w:widowControl w:val="0"/>
      </w:pPr>
    </w:p>
    <w:p w14:paraId="2B634775" w14:textId="74AA55E8" w:rsidR="001444EC" w:rsidRPr="004E63BF" w:rsidRDefault="00215B7B" w:rsidP="001444EC">
      <w:hyperlink r:id="rId1258" w:anchor="m924" w:history="1">
        <w:r w:rsidR="001444EC" w:rsidRPr="004E63BF">
          <w:rPr>
            <w:rStyle w:val="Hyperlink"/>
            <w:sz w:val="22"/>
          </w:rPr>
          <w:t>924.</w:t>
        </w:r>
      </w:hyperlink>
      <w:r w:rsidR="001444EC" w:rsidRPr="004E63BF">
        <w:t xml:space="preserve"> Weisen Sie nach, dass man für die Periodendauer eines Federpendels die Einheit „Sekunde“ erhält, wenn man für die anderen Größen die Grundeinheiten einsetzt. (4)</w:t>
      </w:r>
    </w:p>
    <w:p w14:paraId="1AB91C69" w14:textId="77777777" w:rsidR="003F7F29" w:rsidRDefault="003F7F29" w:rsidP="00E14754">
      <w:pPr>
        <w:widowControl w:val="0"/>
      </w:pPr>
    </w:p>
    <w:p w14:paraId="4A83B7DE" w14:textId="45AE9466" w:rsidR="00261CB2" w:rsidRPr="00F925DE" w:rsidRDefault="00215B7B" w:rsidP="00E14754">
      <w:pPr>
        <w:widowControl w:val="0"/>
      </w:pPr>
      <w:hyperlink r:id="rId1259" w:anchor="m944" w:history="1">
        <w:r w:rsidR="00177010" w:rsidRPr="00177010">
          <w:rPr>
            <w:rStyle w:val="Hyperlink"/>
            <w:sz w:val="22"/>
          </w:rPr>
          <w:t>944.</w:t>
        </w:r>
      </w:hyperlink>
      <w:r w:rsidR="00177010">
        <w:t xml:space="preserve"> </w:t>
      </w:r>
      <w:r w:rsidR="00177010" w:rsidRPr="00F925DE">
        <w:t>Eine unbelastete Feder, deren Masse vernachlässigt werden kann, hat hängend eine Länge von 20,0 cm. Hängt man an die Feder einen Körper mit der Masse 200,0 g, so hat die Feder im Gleichgewichtszustand die Länge 44,8 cm.</w:t>
      </w:r>
      <w:r w:rsidR="00177010" w:rsidRPr="00F925DE">
        <w:br/>
      </w:r>
      <w:r w:rsidR="00730A33">
        <w:t>Die Masse</w:t>
      </w:r>
      <w:r w:rsidR="00177010" w:rsidRPr="00F925DE">
        <w:t xml:space="preserve"> wird aus der Gleichgewichtslage um 5,0 cm nach unten gezogen, losgelassen und beginnt zu schwingen.</w:t>
      </w:r>
    </w:p>
    <w:p w14:paraId="3A31A3AE" w14:textId="77777777" w:rsidR="00261CB2" w:rsidRPr="00F925DE" w:rsidRDefault="00261CB2" w:rsidP="00E14754">
      <w:pPr>
        <w:widowControl w:val="0"/>
      </w:pPr>
      <w:r w:rsidRPr="00690D46">
        <w:rPr>
          <w:b/>
        </w:rPr>
        <w:t>a)</w:t>
      </w:r>
      <w:r w:rsidRPr="00F925DE">
        <w:t xml:space="preserve"> Zeigen Sie, dass die Feder eine Richtgröße von </w:t>
      </w:r>
      <w:r w:rsidRPr="00F925DE">
        <w:rPr>
          <w:position w:val="-24"/>
        </w:rPr>
        <w:object w:dxaOrig="660" w:dyaOrig="620" w14:anchorId="6027FDB0">
          <v:shape id="_x0000_i1423" type="#_x0000_t75" style="width:36pt;height:30pt" o:ole="">
            <v:imagedata r:id="rId1260" o:title=""/>
          </v:shape>
          <o:OLEObject Type="Embed" ProgID="Equation.DSMT4" ShapeID="_x0000_i1423" DrawAspect="Content" ObjectID="_1735305712" r:id="rId1261"/>
        </w:object>
      </w:r>
      <w:r w:rsidRPr="00F925DE">
        <w:t xml:space="preserve"> hat.</w:t>
      </w:r>
      <w:r w:rsidR="00864467">
        <w:t xml:space="preserve"> </w:t>
      </w:r>
    </w:p>
    <w:p w14:paraId="1D61107F" w14:textId="77777777" w:rsidR="00261CB2" w:rsidRPr="00F925DE" w:rsidRDefault="00261CB2" w:rsidP="00E14754">
      <w:pPr>
        <w:widowControl w:val="0"/>
      </w:pPr>
      <w:r w:rsidRPr="00690D46">
        <w:rPr>
          <w:b/>
        </w:rPr>
        <w:t>b)</w:t>
      </w:r>
      <w:r w:rsidRPr="00F925DE">
        <w:t xml:space="preserve"> Zeigen Sie, dass die Schwingungsdauer des Pendelkörpers etwa 1 s beträgt.</w:t>
      </w:r>
      <w:r w:rsidR="00864467">
        <w:t xml:space="preserve"> </w:t>
      </w:r>
    </w:p>
    <w:p w14:paraId="2FC29A26" w14:textId="77777777" w:rsidR="00261CB2" w:rsidRPr="00F925DE" w:rsidRDefault="00261CB2" w:rsidP="00E14754">
      <w:pPr>
        <w:widowControl w:val="0"/>
      </w:pPr>
      <w:r w:rsidRPr="00690D46">
        <w:rPr>
          <w:b/>
        </w:rPr>
        <w:t>c)</w:t>
      </w:r>
      <w:r w:rsidRPr="00F925DE">
        <w:t xml:space="preserve"> Berechnen Sie die Elongation des Pendelkörpers 0,9 s nach dem Beginn der Schwingung.</w:t>
      </w:r>
      <w:r w:rsidR="005A7583">
        <w:t xml:space="preserve"> </w:t>
      </w:r>
    </w:p>
    <w:p w14:paraId="57A07E9E" w14:textId="77777777" w:rsidR="00261CB2" w:rsidRPr="00F925DE" w:rsidRDefault="00261CB2" w:rsidP="00E14754">
      <w:pPr>
        <w:widowControl w:val="0"/>
      </w:pPr>
      <w:r w:rsidRPr="00690D46">
        <w:rPr>
          <w:b/>
        </w:rPr>
        <w:t>d)</w:t>
      </w:r>
      <w:r w:rsidRPr="00F925DE">
        <w:t xml:space="preserve"> Wie groß ist die Kraft, mit der der Pendelkörper 0,9 s nach Beginn der Schwingung beschleunigt wird?</w:t>
      </w:r>
    </w:p>
    <w:p w14:paraId="432652EF" w14:textId="77777777" w:rsidR="00261CB2" w:rsidRPr="00F925DE" w:rsidRDefault="00261CB2" w:rsidP="00E14754">
      <w:pPr>
        <w:widowControl w:val="0"/>
      </w:pPr>
      <w:r w:rsidRPr="00690D46">
        <w:rPr>
          <w:b/>
        </w:rPr>
        <w:t>e)</w:t>
      </w:r>
      <w:r w:rsidRPr="00F925DE">
        <w:t xml:space="preserve"> Wie groß ist die maximale kinetische Energie des Pendelkörpers?</w:t>
      </w:r>
    </w:p>
    <w:p w14:paraId="30486501" w14:textId="77777777" w:rsidR="00261CB2" w:rsidRPr="00F925DE" w:rsidRDefault="00261CB2" w:rsidP="00E14754">
      <w:pPr>
        <w:widowControl w:val="0"/>
      </w:pPr>
      <w:r w:rsidRPr="00690D46">
        <w:rPr>
          <w:b/>
        </w:rPr>
        <w:t>f)</w:t>
      </w:r>
      <w:r w:rsidRPr="00F925DE">
        <w:t xml:space="preserve"> Wie groß ist die Geschwindigkeit des Pendelkörpers, wenn er sich 2 cm über der Gleichgewichtslage befindet?</w:t>
      </w:r>
    </w:p>
    <w:p w14:paraId="6457AA75" w14:textId="77777777" w:rsidR="00177010" w:rsidRPr="00F925DE" w:rsidRDefault="00261CB2" w:rsidP="00E14754">
      <w:pPr>
        <w:widowControl w:val="0"/>
      </w:pPr>
      <w:r w:rsidRPr="00690D46">
        <w:rPr>
          <w:b/>
        </w:rPr>
        <w:t>g)</w:t>
      </w:r>
      <w:r w:rsidRPr="00F925DE">
        <w:t xml:space="preserve"> </w:t>
      </w:r>
      <w:r w:rsidR="00177010" w:rsidRPr="00F925DE">
        <w:t>Während einer Schwingungsdauer nimmt die Amplitude durch Dämpfung um 10% ab.</w:t>
      </w:r>
      <w:r w:rsidR="00177010" w:rsidRPr="00F925DE">
        <w:br/>
        <w:t>Wie groß ist die Spannenergie in der Feder nach  3,0 s?</w:t>
      </w:r>
    </w:p>
    <w:p w14:paraId="12333534" w14:textId="77777777" w:rsidR="001444EC" w:rsidRDefault="001444EC" w:rsidP="00E14754">
      <w:pPr>
        <w:widowControl w:val="0"/>
      </w:pPr>
    </w:p>
    <w:tbl>
      <w:tblPr>
        <w:tblW w:w="0" w:type="auto"/>
        <w:tblLook w:val="04A0" w:firstRow="1" w:lastRow="0" w:firstColumn="1" w:lastColumn="0" w:noHBand="0" w:noVBand="1"/>
      </w:tblPr>
      <w:tblGrid>
        <w:gridCol w:w="5030"/>
        <w:gridCol w:w="5031"/>
      </w:tblGrid>
      <w:tr w:rsidR="00787FAC" w:rsidRPr="0071784C" w14:paraId="561695B7" w14:textId="77777777" w:rsidTr="00A61457">
        <w:tc>
          <w:tcPr>
            <w:tcW w:w="5030" w:type="dxa"/>
            <w:shd w:val="clear" w:color="auto" w:fill="auto"/>
          </w:tcPr>
          <w:p w14:paraId="518CD88B" w14:textId="557FF547" w:rsidR="00787FAC" w:rsidRPr="0071784C" w:rsidRDefault="00215B7B" w:rsidP="00A61457">
            <w:pPr>
              <w:widowControl w:val="0"/>
            </w:pPr>
            <w:hyperlink r:id="rId1262" w:anchor="m949" w:history="1">
              <w:r w:rsidR="00787FAC" w:rsidRPr="00A61457">
                <w:rPr>
                  <w:rStyle w:val="Hyperlink"/>
                  <w:sz w:val="22"/>
                </w:rPr>
                <w:t>949.</w:t>
              </w:r>
            </w:hyperlink>
            <w:r w:rsidR="00787FAC" w:rsidRPr="0071784C">
              <w:t xml:space="preserve"> Ein Reagenzglas ist teilweise mit Metallkügelchen gefüllt und schwimmt in einer Flüssigkeit. </w:t>
            </w:r>
          </w:p>
          <w:p w14:paraId="235C1F5E" w14:textId="77777777" w:rsidR="00787FAC" w:rsidRPr="0071784C" w:rsidRDefault="00787FAC" w:rsidP="00A61457">
            <w:pPr>
              <w:widowControl w:val="0"/>
            </w:pPr>
            <w:r w:rsidRPr="0071784C">
              <w:t>Die Eintauchtiefe h beträgt 11,0 cm. Das Reagenzglas wird zunächst aus der Gleichgewichtslage um 4,0 cm angehoben und zum Zeitpunkt 0 s losgelassen. Danach schwingt es harmonisch mit der Periodendauer</w:t>
            </w:r>
          </w:p>
          <w:p w14:paraId="202C2EF2" w14:textId="77777777" w:rsidR="00787FAC" w:rsidRPr="0071784C" w:rsidRDefault="00F04D3F" w:rsidP="00A61457">
            <w:pPr>
              <w:widowControl w:val="0"/>
            </w:pPr>
            <w:r w:rsidRPr="0071784C">
              <w:rPr>
                <w:position w:val="-30"/>
              </w:rPr>
              <w:object w:dxaOrig="1160" w:dyaOrig="740" w14:anchorId="793C38CD">
                <v:shape id="_x0000_i1424" type="#_x0000_t75" style="width:60pt;height:36pt" o:ole="">
                  <v:imagedata r:id="rId1263" o:title=""/>
                </v:shape>
                <o:OLEObject Type="Embed" ProgID="Equation.DSMT4" ShapeID="_x0000_i1424" DrawAspect="Content" ObjectID="_1735305713" r:id="rId1264"/>
              </w:object>
            </w:r>
            <w:r w:rsidRPr="0071784C">
              <w:t xml:space="preserve"> </w:t>
            </w:r>
          </w:p>
          <w:p w14:paraId="5A11AC90" w14:textId="77777777" w:rsidR="00F04D3F" w:rsidRPr="0071784C" w:rsidRDefault="00F04D3F" w:rsidP="00A61457">
            <w:pPr>
              <w:widowControl w:val="0"/>
            </w:pPr>
            <w:r w:rsidRPr="0071784C">
              <w:t>Die Dämpfung wird vernachlässigt.</w:t>
            </w:r>
          </w:p>
          <w:p w14:paraId="7316086B" w14:textId="77777777" w:rsidR="00F04D3F" w:rsidRPr="0071784C" w:rsidRDefault="00F04D3F" w:rsidP="00F04D3F">
            <w:pPr>
              <w:widowControl w:val="0"/>
            </w:pPr>
            <w:r w:rsidRPr="0071784C">
              <w:rPr>
                <w:b/>
              </w:rPr>
              <w:t>a)</w:t>
            </w:r>
            <w:r w:rsidRPr="0071784C">
              <w:t xml:space="preserve"> Bestätigen Sie durch Rechnung, dass die Frequenz der Schwingung rund 1,5 Hz beträgt.</w:t>
            </w:r>
          </w:p>
          <w:p w14:paraId="2F4DF798" w14:textId="77777777" w:rsidR="00F04D3F" w:rsidRPr="0071784C" w:rsidRDefault="00F04D3F" w:rsidP="00F04D3F">
            <w:pPr>
              <w:widowControl w:val="0"/>
            </w:pPr>
            <w:r w:rsidRPr="0071784C">
              <w:rPr>
                <w:b/>
              </w:rPr>
              <w:t>b)</w:t>
            </w:r>
            <w:r w:rsidRPr="0071784C">
              <w:t xml:space="preserve"> Skizzieren Sie das zugehörige y(t)-Diagramm für die ersten beiden Perioden.</w:t>
            </w:r>
          </w:p>
          <w:p w14:paraId="5D204C79" w14:textId="77777777" w:rsidR="00F04D3F" w:rsidRPr="0071784C" w:rsidRDefault="00F04D3F" w:rsidP="00F04D3F">
            <w:pPr>
              <w:widowControl w:val="0"/>
            </w:pPr>
            <w:r w:rsidRPr="0071784C">
              <w:rPr>
                <w:b/>
              </w:rPr>
              <w:t>c)</w:t>
            </w:r>
            <w:r w:rsidRPr="0071784C">
              <w:t xml:space="preserve"> Berechnen sie die maximale Geschwindigkeit und die maximale Beschleunigung des Reagenzglases.</w:t>
            </w:r>
          </w:p>
          <w:p w14:paraId="3B229805" w14:textId="77777777" w:rsidR="00F04D3F" w:rsidRPr="0071784C" w:rsidRDefault="00F04D3F" w:rsidP="00F04D3F">
            <w:pPr>
              <w:widowControl w:val="0"/>
            </w:pPr>
            <w:r w:rsidRPr="0071784C">
              <w:rPr>
                <w:b/>
              </w:rPr>
              <w:t>d)</w:t>
            </w:r>
            <w:r w:rsidRPr="0071784C">
              <w:t xml:space="preserve"> Bestimmen Sie jeweils die Zeitpunkte im </w:t>
            </w:r>
            <w:r w:rsidR="006072DD" w:rsidRPr="0071784C">
              <w:t>Intervall</w:t>
            </w:r>
            <w:r w:rsidRPr="0071784C">
              <w:rPr>
                <w:position w:val="-10"/>
              </w:rPr>
              <w:object w:dxaOrig="980" w:dyaOrig="320" w14:anchorId="165C17F2">
                <v:shape id="_x0000_i1425" type="#_x0000_t75" style="width:48pt;height:12pt" o:ole="">
                  <v:imagedata r:id="rId1265" o:title=""/>
                </v:shape>
                <o:OLEObject Type="Embed" ProgID="Equation.DSMT4" ShapeID="_x0000_i1425" DrawAspect="Content" ObjectID="_1735305714" r:id="rId1266"/>
              </w:object>
            </w:r>
            <w:r w:rsidRPr="0071784C">
              <w:t>, zu denen der Betrag der Geschwindigkeit bzw. der Beschleunigung maximal wird.</w:t>
            </w:r>
          </w:p>
        </w:tc>
        <w:tc>
          <w:tcPr>
            <w:tcW w:w="5031" w:type="dxa"/>
            <w:shd w:val="clear" w:color="auto" w:fill="auto"/>
          </w:tcPr>
          <w:p w14:paraId="392EDE65" w14:textId="77777777" w:rsidR="00787FAC" w:rsidRPr="0071784C" w:rsidRDefault="00215B7B" w:rsidP="00A61457">
            <w:pPr>
              <w:widowControl w:val="0"/>
            </w:pPr>
            <w:r>
              <w:rPr>
                <w:noProof/>
              </w:rPr>
              <w:pict w14:anchorId="660F61F9">
                <v:shape id="Bild 288" o:spid="_x0000_i1426" type="#_x0000_t75" alt="m949" style="width:186pt;height:258pt;visibility:visible">
                  <v:imagedata r:id="rId1267" o:title="m949"/>
                </v:shape>
              </w:pict>
            </w:r>
          </w:p>
        </w:tc>
      </w:tr>
    </w:tbl>
    <w:p w14:paraId="3B7A8332" w14:textId="77777777" w:rsidR="00323698" w:rsidRDefault="00F04D3F" w:rsidP="00E14754">
      <w:pPr>
        <w:widowControl w:val="0"/>
      </w:pPr>
      <w:r w:rsidRPr="009061D7">
        <w:rPr>
          <w:b/>
        </w:rPr>
        <w:t>e)</w:t>
      </w:r>
      <w:r>
        <w:t xml:space="preserve"> Berechnen sie die Beschleunigung zum Zeitpunkt 0,55s.</w:t>
      </w:r>
    </w:p>
    <w:p w14:paraId="6607D65A" w14:textId="77777777" w:rsidR="00F04D3F" w:rsidRDefault="00F04D3F" w:rsidP="00E14754">
      <w:pPr>
        <w:widowControl w:val="0"/>
      </w:pPr>
      <w:r w:rsidRPr="009061D7">
        <w:rPr>
          <w:b/>
        </w:rPr>
        <w:t>f)</w:t>
      </w:r>
      <w:r>
        <w:t xml:space="preserve"> Geben Sie an, in welche Richtung sich das Reagenzglas zum Zeitpunkt 0,55s bewegt und begründen Sie Ihre Antwort.</w:t>
      </w:r>
    </w:p>
    <w:p w14:paraId="55B71595" w14:textId="77777777" w:rsidR="0068229D" w:rsidRDefault="0068229D" w:rsidP="00E14754">
      <w:pPr>
        <w:widowControl w:val="0"/>
      </w:pPr>
    </w:p>
    <w:tbl>
      <w:tblPr>
        <w:tblW w:w="0" w:type="auto"/>
        <w:tblLook w:val="04A0" w:firstRow="1" w:lastRow="0" w:firstColumn="1" w:lastColumn="0" w:noHBand="0" w:noVBand="1"/>
      </w:tblPr>
      <w:tblGrid>
        <w:gridCol w:w="10061"/>
      </w:tblGrid>
      <w:tr w:rsidR="00A53754" w:rsidRPr="0071784C" w14:paraId="4E7DD895" w14:textId="77777777" w:rsidTr="00FE327E">
        <w:tc>
          <w:tcPr>
            <w:tcW w:w="10061" w:type="dxa"/>
            <w:shd w:val="clear" w:color="auto" w:fill="auto"/>
          </w:tcPr>
          <w:p w14:paraId="6BC3DBA1" w14:textId="28F19809" w:rsidR="00A53754" w:rsidRPr="00FE327E" w:rsidRDefault="00215B7B" w:rsidP="00FE327E">
            <w:pPr>
              <w:widowControl w:val="0"/>
              <w:rPr>
                <w:shd w:val="clear" w:color="auto" w:fill="FFFFFF"/>
              </w:rPr>
            </w:pPr>
            <w:hyperlink r:id="rId1268" w:anchor="m956" w:history="1">
              <w:r w:rsidR="00A53754" w:rsidRPr="00FE327E">
                <w:rPr>
                  <w:rStyle w:val="Hyperlink"/>
                  <w:sz w:val="22"/>
                  <w:shd w:val="clear" w:color="auto" w:fill="FFFFFF"/>
                </w:rPr>
                <w:t>956.</w:t>
              </w:r>
            </w:hyperlink>
          </w:p>
          <w:p w14:paraId="53CD9BE9" w14:textId="77777777" w:rsidR="00A53754" w:rsidRPr="00FE327E" w:rsidRDefault="00A53754" w:rsidP="00FE327E">
            <w:pPr>
              <w:widowControl w:val="0"/>
              <w:rPr>
                <w:shd w:val="clear" w:color="auto" w:fill="FFFFFF"/>
              </w:rPr>
            </w:pPr>
            <w:r w:rsidRPr="00FE327E">
              <w:rPr>
                <w:shd w:val="clear" w:color="auto" w:fill="FFFFFF"/>
              </w:rPr>
              <w:t xml:space="preserve"> </w:t>
            </w:r>
            <w:r w:rsidR="00215B7B">
              <w:rPr>
                <w:noProof/>
                <w:shd w:val="clear" w:color="auto" w:fill="FFFFFF"/>
              </w:rPr>
              <w:pict w14:anchorId="772E7D19">
                <v:shape id="Bild 289" o:spid="_x0000_i1427" type="#_x0000_t75" alt="m956" style="width:396pt;height:252pt;visibility:visible">
                  <v:imagedata r:id="rId1269" o:title="m956"/>
                </v:shape>
              </w:pict>
            </w:r>
          </w:p>
          <w:p w14:paraId="11E30D31" w14:textId="77777777" w:rsidR="00A53754" w:rsidRPr="0071784C" w:rsidRDefault="00A53754" w:rsidP="00FE327E">
            <w:pPr>
              <w:widowControl w:val="0"/>
            </w:pPr>
          </w:p>
        </w:tc>
      </w:tr>
      <w:tr w:rsidR="00A53754" w:rsidRPr="0071784C" w14:paraId="38476FF0" w14:textId="77777777" w:rsidTr="00FE327E">
        <w:tc>
          <w:tcPr>
            <w:tcW w:w="10061" w:type="dxa"/>
            <w:shd w:val="clear" w:color="auto" w:fill="auto"/>
          </w:tcPr>
          <w:p w14:paraId="4CEAA66B" w14:textId="77777777" w:rsidR="00A53754" w:rsidRPr="0071784C" w:rsidRDefault="00A53754" w:rsidP="00FE327E">
            <w:pPr>
              <w:widowControl w:val="0"/>
            </w:pPr>
            <w:r w:rsidRPr="0071784C">
              <w:t>Das Bild zeigt die verschiedenen Phasen einer harmonischen</w:t>
            </w:r>
            <w:r w:rsidR="00E00064" w:rsidRPr="0071784C">
              <w:t xml:space="preserve">, ungedämpften </w:t>
            </w:r>
            <w:r w:rsidRPr="0071784C">
              <w:t xml:space="preserve"> Schwingung eines Fadenpendels. Skizziere im Diagramm </w:t>
            </w:r>
            <w:r w:rsidR="00ED25FD" w:rsidRPr="0071784C">
              <w:t xml:space="preserve">mit verschiedenen Farben </w:t>
            </w:r>
            <w:r w:rsidRPr="0071784C">
              <w:t>den Verlauf der Größen der potenziellen</w:t>
            </w:r>
            <w:r w:rsidR="00ED25FD" w:rsidRPr="0071784C">
              <w:t xml:space="preserve"> und </w:t>
            </w:r>
            <w:r w:rsidRPr="0071784C">
              <w:t xml:space="preserve">kinetischen </w:t>
            </w:r>
            <w:r w:rsidR="00ED25FD" w:rsidRPr="0071784C">
              <w:t>Energie sowie der</w:t>
            </w:r>
            <w:r w:rsidRPr="0071784C">
              <w:t xml:space="preserve"> Gesamtenergie.</w:t>
            </w:r>
          </w:p>
          <w:p w14:paraId="60FF2BFD" w14:textId="77777777" w:rsidR="00ED25FD" w:rsidRPr="0071784C" w:rsidRDefault="00ED25FD" w:rsidP="00FE327E">
            <w:pPr>
              <w:widowControl w:val="0"/>
            </w:pPr>
            <w:r w:rsidRPr="0071784C">
              <w:t>Die Startpunkte für die potenzielle und kinetische Energie sind bereits eingezeichnet.</w:t>
            </w:r>
          </w:p>
        </w:tc>
      </w:tr>
    </w:tbl>
    <w:p w14:paraId="279E1AAA" w14:textId="77777777" w:rsidR="0068229D" w:rsidRDefault="0068229D" w:rsidP="00E14754">
      <w:pPr>
        <w:widowControl w:val="0"/>
      </w:pPr>
    </w:p>
    <w:p w14:paraId="7771A261" w14:textId="576252AE" w:rsidR="00C061F9" w:rsidRPr="00C061F9" w:rsidRDefault="00215B7B" w:rsidP="00C061F9">
      <w:hyperlink r:id="rId1270" w:anchor="m971" w:history="1">
        <w:r w:rsidR="00C061F9" w:rsidRPr="000F1340">
          <w:rPr>
            <w:rStyle w:val="Hyperlink"/>
            <w:b/>
            <w:sz w:val="22"/>
          </w:rPr>
          <w:t>971.</w:t>
        </w:r>
      </w:hyperlink>
      <w:r w:rsidR="00C061F9" w:rsidRPr="00C061F9">
        <w:t xml:space="preserve"> An einer Feder (D=10 N/m) hängt ein Körper mit 400 g Masse. Die Masse wird um 10 cm aus der Gleichgewichtslage nach unten gezogen und dann losgelassen. </w:t>
      </w:r>
    </w:p>
    <w:p w14:paraId="5D6F4D09" w14:textId="77777777" w:rsidR="00C061F9" w:rsidRPr="00C061F9" w:rsidRDefault="00C061F9" w:rsidP="00C061F9">
      <w:pPr>
        <w:tabs>
          <w:tab w:val="left" w:pos="555"/>
        </w:tabs>
      </w:pPr>
      <w:r w:rsidRPr="000F1340">
        <w:rPr>
          <w:b/>
        </w:rPr>
        <w:t>a)</w:t>
      </w:r>
      <w:r w:rsidRPr="00C061F9">
        <w:t xml:space="preserve"> </w:t>
      </w:r>
      <w:r w:rsidR="000F1340">
        <w:t>Um wieviel wird die Feder durch das bloße anhängen des Massestücks gedehnt?</w:t>
      </w:r>
    </w:p>
    <w:p w14:paraId="11EB3E65" w14:textId="77777777" w:rsidR="00C061F9" w:rsidRPr="00C061F9" w:rsidRDefault="00C061F9" w:rsidP="00C061F9">
      <w:pPr>
        <w:tabs>
          <w:tab w:val="left" w:pos="555"/>
        </w:tabs>
      </w:pPr>
      <w:r w:rsidRPr="000F1340">
        <w:rPr>
          <w:b/>
        </w:rPr>
        <w:t>b)</w:t>
      </w:r>
      <w:r w:rsidRPr="00C061F9">
        <w:t xml:space="preserve"> Wie lange dauert eine Schwingung?</w:t>
      </w:r>
    </w:p>
    <w:p w14:paraId="08C5604B" w14:textId="77777777" w:rsidR="00C061F9" w:rsidRPr="00C061F9" w:rsidRDefault="00C061F9" w:rsidP="00C061F9">
      <w:r w:rsidRPr="000F1340">
        <w:rPr>
          <w:b/>
        </w:rPr>
        <w:t>c)</w:t>
      </w:r>
      <w:r>
        <w:t xml:space="preserve"> </w:t>
      </w:r>
      <w:r w:rsidRPr="00C061F9">
        <w:t>Gib die Bewegungsgleichungen s(t) und v(t).</w:t>
      </w:r>
    </w:p>
    <w:p w14:paraId="170BC82F" w14:textId="77777777" w:rsidR="00C061F9" w:rsidRPr="00C061F9" w:rsidRDefault="00C061F9" w:rsidP="00C061F9">
      <w:r w:rsidRPr="000F1340">
        <w:rPr>
          <w:b/>
        </w:rPr>
        <w:t>d)</w:t>
      </w:r>
      <w:r>
        <w:t xml:space="preserve"> </w:t>
      </w:r>
      <w:r w:rsidRPr="00C061F9">
        <w:t>Zeichne die Diagramme zu s(t) und v(t)</w:t>
      </w:r>
      <w:r w:rsidR="007A263A">
        <w:t xml:space="preserve"> für genau zwei komplette Schwingungen</w:t>
      </w:r>
      <w:r w:rsidRPr="00C061F9">
        <w:t xml:space="preserve">. </w:t>
      </w:r>
    </w:p>
    <w:p w14:paraId="3A0B699F" w14:textId="77777777" w:rsidR="00C061F9" w:rsidRPr="00C061F9" w:rsidRDefault="00C061F9" w:rsidP="00C061F9">
      <w:r w:rsidRPr="000F1340">
        <w:rPr>
          <w:b/>
        </w:rPr>
        <w:t>e)</w:t>
      </w:r>
      <w:r w:rsidRPr="00C061F9">
        <w:t xml:space="preserve"> Wie viel Sekunden nach dem Start ist der Körper </w:t>
      </w:r>
      <w:r w:rsidR="00A2562D">
        <w:t xml:space="preserve">während der ersten Schwingung </w:t>
      </w:r>
      <w:r w:rsidRPr="00C061F9">
        <w:t>4 cm oberhalb der Gleichgewichtslage und welche Geschwindigkeit hat er dort? (zwei Lösungen)</w:t>
      </w:r>
    </w:p>
    <w:p w14:paraId="62DFDB97" w14:textId="77777777" w:rsidR="00C061F9" w:rsidRPr="00C061F9" w:rsidRDefault="00C061F9" w:rsidP="00C061F9">
      <w:r w:rsidRPr="000F1340">
        <w:rPr>
          <w:b/>
        </w:rPr>
        <w:t>f)</w:t>
      </w:r>
      <w:r w:rsidRPr="00C061F9">
        <w:t xml:space="preserve"> Berechne die größte und die kleinste Kraft, die an der Feder zieht.</w:t>
      </w:r>
    </w:p>
    <w:p w14:paraId="40F82019" w14:textId="77777777" w:rsidR="00C061F9" w:rsidRDefault="00C061F9" w:rsidP="00C061F9">
      <w:r w:rsidRPr="000F1340">
        <w:rPr>
          <w:b/>
        </w:rPr>
        <w:t>g)</w:t>
      </w:r>
      <w:r w:rsidRPr="00C061F9">
        <w:t xml:space="preserve"> An diese Feder wird eine weitere Feder  gehängt. Wie groß ist deren Federkonstante, damit das System bei gleicher Masse mit einer Frequenz von 0,6892 Hz schwingt? </w:t>
      </w:r>
    </w:p>
    <w:p w14:paraId="09F43CAC" w14:textId="77777777" w:rsidR="00E152A0" w:rsidRDefault="00E152A0" w:rsidP="00C061F9"/>
    <w:tbl>
      <w:tblPr>
        <w:tblW w:w="0" w:type="auto"/>
        <w:tblLook w:val="04A0" w:firstRow="1" w:lastRow="0" w:firstColumn="1" w:lastColumn="0" w:noHBand="0" w:noVBand="1"/>
      </w:tblPr>
      <w:tblGrid>
        <w:gridCol w:w="5030"/>
        <w:gridCol w:w="5031"/>
      </w:tblGrid>
      <w:tr w:rsidR="00526834" w:rsidRPr="0071784C" w14:paraId="334BEE59" w14:textId="77777777" w:rsidTr="002C5398">
        <w:tc>
          <w:tcPr>
            <w:tcW w:w="5030" w:type="dxa"/>
            <w:shd w:val="clear" w:color="auto" w:fill="auto"/>
          </w:tcPr>
          <w:p w14:paraId="79C840F0" w14:textId="720ACD00" w:rsidR="00526834" w:rsidRPr="0071784C" w:rsidRDefault="00215B7B" w:rsidP="00526834">
            <w:hyperlink r:id="rId1271" w:anchor="m974" w:history="1">
              <w:r w:rsidR="00526834" w:rsidRPr="002C5398">
                <w:rPr>
                  <w:rStyle w:val="Hyperlink"/>
                  <w:b/>
                  <w:sz w:val="22"/>
                </w:rPr>
                <w:t>97</w:t>
              </w:r>
              <w:r w:rsidR="00BD762C" w:rsidRPr="002C5398">
                <w:rPr>
                  <w:rStyle w:val="Hyperlink"/>
                  <w:b/>
                  <w:sz w:val="22"/>
                </w:rPr>
                <w:t>4</w:t>
              </w:r>
              <w:r w:rsidR="00526834" w:rsidRPr="002C5398">
                <w:rPr>
                  <w:rStyle w:val="Hyperlink"/>
                  <w:b/>
                  <w:sz w:val="22"/>
                </w:rPr>
                <w:t>.</w:t>
              </w:r>
            </w:hyperlink>
            <w:r w:rsidR="00526834" w:rsidRPr="0071784C">
              <w:t xml:space="preserve"> (LK 2017, ohne Hilfsmittel)</w:t>
            </w:r>
          </w:p>
          <w:p w14:paraId="127028B5" w14:textId="77777777" w:rsidR="00526834" w:rsidRPr="0071784C" w:rsidRDefault="00526834" w:rsidP="00526834">
            <w:r w:rsidRPr="0071784C">
              <w:rPr>
                <w:b/>
              </w:rPr>
              <w:t>a)</w:t>
            </w:r>
            <w:r w:rsidRPr="0071784C">
              <w:t xml:space="preserve"> Die Abbildung zeigt ein ausgelenktes Fadenpendel. Ergänzen Sie ein Kräfteparallelogramm, dieses soll den Vektorpfeil der rücktreibenden Kraft enthalten.</w:t>
            </w:r>
          </w:p>
          <w:p w14:paraId="73D6626C" w14:textId="77777777" w:rsidR="00526834" w:rsidRPr="0071784C" w:rsidRDefault="00526834" w:rsidP="00526834">
            <w:r w:rsidRPr="0071784C">
              <w:rPr>
                <w:b/>
              </w:rPr>
              <w:t>b)</w:t>
            </w:r>
            <w:r w:rsidRPr="0071784C">
              <w:t xml:space="preserve"> Zum Zeitpunkt t=0 wird das ausgelenkte Fadenpendel freigegeben. Genau eines der Diagramme zeigt für das Intervall </w:t>
            </w:r>
            <w:r w:rsidRPr="0071784C">
              <w:rPr>
                <w:position w:val="-24"/>
              </w:rPr>
              <w:object w:dxaOrig="1020" w:dyaOrig="620" w14:anchorId="4D821AA6">
                <v:shape id="_x0000_i1428" type="#_x0000_t75" style="width:48pt;height:30pt" o:ole="">
                  <v:imagedata r:id="rId1272" o:title=""/>
                </v:shape>
                <o:OLEObject Type="Embed" ProgID="Equation.DSMT4" ShapeID="_x0000_i1428" DrawAspect="Content" ObjectID="_1735305715" r:id="rId1273"/>
              </w:object>
            </w:r>
            <w:r w:rsidRPr="0071784C">
              <w:t xml:space="preserve"> die Abhängigkeit der Geschwindigkeit von der Zeit für die Bewegung des Pendelkörpers. Kreuzen Sie das richtige Diagramm an.</w:t>
            </w:r>
          </w:p>
          <w:p w14:paraId="028AABB2" w14:textId="77777777" w:rsidR="00526834" w:rsidRPr="0071784C" w:rsidRDefault="00526834" w:rsidP="00526834">
            <w:r w:rsidRPr="0071784C">
              <w:rPr>
                <w:b/>
              </w:rPr>
              <w:t>c)</w:t>
            </w:r>
            <w:r w:rsidRPr="0071784C">
              <w:t xml:space="preserve"> Kennzeichnen Sie in diesem Diagramm den Zeitpunkt, für den die Beschleunigung null ist.</w:t>
            </w:r>
          </w:p>
          <w:p w14:paraId="1CE972DB" w14:textId="77777777" w:rsidR="00526834" w:rsidRPr="0071784C" w:rsidRDefault="00526834" w:rsidP="00526834"/>
          <w:p w14:paraId="42E7EEF6" w14:textId="77777777" w:rsidR="00526834" w:rsidRPr="0071784C" w:rsidRDefault="00526834" w:rsidP="00C061F9"/>
        </w:tc>
        <w:tc>
          <w:tcPr>
            <w:tcW w:w="5031" w:type="dxa"/>
            <w:shd w:val="clear" w:color="auto" w:fill="auto"/>
          </w:tcPr>
          <w:p w14:paraId="56C73513" w14:textId="77777777" w:rsidR="00526834" w:rsidRPr="0071784C" w:rsidRDefault="00215B7B" w:rsidP="00C061F9">
            <w:r>
              <w:rPr>
                <w:noProof/>
              </w:rPr>
              <w:pict w14:anchorId="134521CF">
                <v:shape id="Bild 291" o:spid="_x0000_i1429" type="#_x0000_t75" alt="m973" style="width:2in;height:210pt;visibility:visible">
                  <v:imagedata r:id="rId1274" o:title="m973"/>
                </v:shape>
              </w:pict>
            </w:r>
          </w:p>
        </w:tc>
      </w:tr>
      <w:tr w:rsidR="00D71EC9" w:rsidRPr="0071784C" w14:paraId="3C5E6AED" w14:textId="77777777" w:rsidTr="002C5398">
        <w:tc>
          <w:tcPr>
            <w:tcW w:w="10061" w:type="dxa"/>
            <w:gridSpan w:val="2"/>
            <w:shd w:val="clear" w:color="auto" w:fill="auto"/>
          </w:tcPr>
          <w:p w14:paraId="03039B03" w14:textId="77777777" w:rsidR="00D71EC9" w:rsidRPr="0071784C" w:rsidRDefault="00215B7B" w:rsidP="002C5398">
            <w:pPr>
              <w:jc w:val="center"/>
            </w:pPr>
            <w:r>
              <w:rPr>
                <w:noProof/>
              </w:rPr>
              <w:pict w14:anchorId="5E2EAAF5">
                <v:shape id="Bild 292" o:spid="_x0000_i1430" type="#_x0000_t75" alt="m973_1" style="width:372pt;height:108pt;visibility:visible">
                  <v:imagedata r:id="rId1275" o:title="m973_1"/>
                </v:shape>
              </w:pict>
            </w:r>
          </w:p>
        </w:tc>
      </w:tr>
    </w:tbl>
    <w:p w14:paraId="0D38DFB8" w14:textId="77777777" w:rsidR="00E152A0" w:rsidRPr="00C061F9" w:rsidRDefault="00E152A0" w:rsidP="00C061F9"/>
    <w:p w14:paraId="59EB4340" w14:textId="23677981" w:rsidR="00C061F9" w:rsidRDefault="00215B7B" w:rsidP="00C061F9">
      <w:pPr>
        <w:widowControl w:val="0"/>
      </w:pPr>
      <w:hyperlink r:id="rId1276" w:anchor="m975" w:history="1">
        <w:r w:rsidR="00234A98" w:rsidRPr="00234A98">
          <w:rPr>
            <w:rStyle w:val="Hyperlink"/>
            <w:sz w:val="22"/>
          </w:rPr>
          <w:t>975.</w:t>
        </w:r>
      </w:hyperlink>
    </w:p>
    <w:p w14:paraId="317FCAF0" w14:textId="77777777" w:rsidR="00234A98" w:rsidRDefault="00234A98" w:rsidP="00C061F9">
      <w:pPr>
        <w:widowControl w:val="0"/>
      </w:pPr>
      <w:r>
        <w:t xml:space="preserve">Ein Fadenpendel hat die  Länge </w:t>
      </w:r>
      <w:r w:rsidRPr="00234A98">
        <w:rPr>
          <w:position w:val="-4"/>
        </w:rPr>
        <w:object w:dxaOrig="180" w:dyaOrig="260" w14:anchorId="3F617203">
          <v:shape id="_x0000_i1431" type="#_x0000_t75" style="width:6pt;height:12pt" o:ole="">
            <v:imagedata r:id="rId1277" o:title=""/>
          </v:shape>
          <o:OLEObject Type="Embed" ProgID="Equation.DSMT4" ShapeID="_x0000_i1431" DrawAspect="Content" ObjectID="_1735305716" r:id="rId1278"/>
        </w:object>
      </w:r>
      <w:r>
        <w:t xml:space="preserve"> und schwingt mit der Schwingungsdauer T. Jetzt wird das Pendel um 2,2 cm verlängert. Dadurch wird seine Schwingungsdauer 1,2 Mal größer als bei dem kurzen Pendel.</w:t>
      </w:r>
    </w:p>
    <w:p w14:paraId="0E99271E" w14:textId="77777777" w:rsidR="00234A98" w:rsidRDefault="00234A98" w:rsidP="00C061F9">
      <w:pPr>
        <w:widowControl w:val="0"/>
      </w:pPr>
      <w:r>
        <w:t>Wie lang war das kurze Pendel?</w:t>
      </w:r>
    </w:p>
    <w:p w14:paraId="247E59C8" w14:textId="77777777" w:rsidR="0049395B" w:rsidRDefault="0049395B" w:rsidP="00C061F9">
      <w:pPr>
        <w:widowControl w:val="0"/>
      </w:pPr>
    </w:p>
    <w:p w14:paraId="1E4703C2" w14:textId="53AD111F" w:rsidR="0049395B" w:rsidRDefault="00215B7B" w:rsidP="00C061F9">
      <w:pPr>
        <w:widowControl w:val="0"/>
      </w:pPr>
      <w:hyperlink r:id="rId1279" w:anchor="m976" w:history="1">
        <w:r w:rsidR="0049395B" w:rsidRPr="00674EC9">
          <w:rPr>
            <w:rStyle w:val="Hyperlink"/>
            <w:sz w:val="22"/>
          </w:rPr>
          <w:t>976.</w:t>
        </w:r>
      </w:hyperlink>
      <w:r w:rsidR="0049395B">
        <w:t xml:space="preserve"> </w:t>
      </w:r>
    </w:p>
    <w:tbl>
      <w:tblPr>
        <w:tblW w:w="0" w:type="auto"/>
        <w:tblLook w:val="04A0" w:firstRow="1" w:lastRow="0" w:firstColumn="1" w:lastColumn="0" w:noHBand="0" w:noVBand="1"/>
      </w:tblPr>
      <w:tblGrid>
        <w:gridCol w:w="8472"/>
        <w:gridCol w:w="1589"/>
      </w:tblGrid>
      <w:tr w:rsidR="003573CD" w:rsidRPr="0071784C" w14:paraId="392C95BB" w14:textId="77777777" w:rsidTr="0042175C">
        <w:tc>
          <w:tcPr>
            <w:tcW w:w="8472" w:type="dxa"/>
            <w:shd w:val="clear" w:color="auto" w:fill="auto"/>
          </w:tcPr>
          <w:p w14:paraId="2567E280" w14:textId="77777777" w:rsidR="003573CD" w:rsidRPr="0071784C" w:rsidRDefault="003573CD" w:rsidP="0042175C">
            <w:pPr>
              <w:widowControl w:val="0"/>
            </w:pPr>
            <w:r w:rsidRPr="0071784C">
              <w:t xml:space="preserve">Eine kleine Kugel mit einer Masse von 100 g fällt aus einer Höhe von 20 cm auf eine entspannte Feder. Die Feder hat eine Federkonstante von </w:t>
            </w:r>
            <w:r w:rsidRPr="0071784C">
              <w:rPr>
                <w:position w:val="-24"/>
              </w:rPr>
              <w:object w:dxaOrig="600" w:dyaOrig="620" w14:anchorId="185FC458">
                <v:shape id="_x0000_i1432" type="#_x0000_t75" style="width:30pt;height:30pt" o:ole="">
                  <v:imagedata r:id="rId1280" o:title=""/>
                </v:shape>
                <o:OLEObject Type="Embed" ProgID="Equation.DSMT4" ShapeID="_x0000_i1432" DrawAspect="Content" ObjectID="_1735305717" r:id="rId1281"/>
              </w:object>
            </w:r>
            <w:r w:rsidRPr="0071784C">
              <w:t xml:space="preserve"> .</w:t>
            </w:r>
          </w:p>
          <w:p w14:paraId="1D6904BF" w14:textId="77777777" w:rsidR="003573CD" w:rsidRPr="0071784C" w:rsidRDefault="003573CD" w:rsidP="0042175C">
            <w:pPr>
              <w:widowControl w:val="0"/>
            </w:pPr>
            <w:r w:rsidRPr="0071784C">
              <w:t xml:space="preserve">Zum Zeitpunkt 0s trifft die Kugel auf die Feder und bleibt an ihr haften. Die Feder wird in einem Zylinder geführt und </w:t>
            </w:r>
            <w:r w:rsidR="00F34EDB" w:rsidRPr="0071784C">
              <w:t>führt</w:t>
            </w:r>
            <w:r w:rsidRPr="0071784C">
              <w:t xml:space="preserve"> zusammen mit der Kugel eine harmonische Schwingung durch.</w:t>
            </w:r>
          </w:p>
          <w:p w14:paraId="60E7C85C" w14:textId="77777777" w:rsidR="003573CD" w:rsidRPr="0071784C" w:rsidRDefault="003573CD" w:rsidP="0042175C">
            <w:pPr>
              <w:widowControl w:val="0"/>
            </w:pPr>
            <w:r w:rsidRPr="0071784C">
              <w:t>Um die Sache nicht unnötig kompliziert zu machen, werden folgende zwei Vereinfachungen angenommen:</w:t>
            </w:r>
          </w:p>
          <w:p w14:paraId="36FE5B5F" w14:textId="77777777" w:rsidR="003573CD" w:rsidRPr="0071784C" w:rsidRDefault="003573CD" w:rsidP="0042175C">
            <w:pPr>
              <w:widowControl w:val="0"/>
              <w:numPr>
                <w:ilvl w:val="0"/>
                <w:numId w:val="27"/>
              </w:numPr>
            </w:pPr>
            <w:r w:rsidRPr="0071784C">
              <w:t>Die Feder ist masselos</w:t>
            </w:r>
          </w:p>
          <w:p w14:paraId="57041F35" w14:textId="77777777" w:rsidR="003573CD" w:rsidRPr="0071784C" w:rsidRDefault="003573CD" w:rsidP="0042175C">
            <w:pPr>
              <w:widowControl w:val="0"/>
              <w:numPr>
                <w:ilvl w:val="0"/>
                <w:numId w:val="27"/>
              </w:numPr>
            </w:pPr>
            <w:r w:rsidRPr="0071784C">
              <w:t>die Feder gleitet reibungsfrei in dem Zylinder</w:t>
            </w:r>
          </w:p>
          <w:p w14:paraId="542E09F9" w14:textId="77777777" w:rsidR="003573CD" w:rsidRPr="0071784C" w:rsidRDefault="003573CD" w:rsidP="0042175C">
            <w:pPr>
              <w:widowControl w:val="0"/>
            </w:pPr>
          </w:p>
        </w:tc>
        <w:tc>
          <w:tcPr>
            <w:tcW w:w="1589" w:type="dxa"/>
            <w:shd w:val="clear" w:color="auto" w:fill="auto"/>
          </w:tcPr>
          <w:p w14:paraId="05416782" w14:textId="77777777" w:rsidR="003573CD" w:rsidRPr="0071784C" w:rsidRDefault="00215B7B" w:rsidP="0042175C">
            <w:pPr>
              <w:widowControl w:val="0"/>
            </w:pPr>
            <w:r>
              <w:rPr>
                <w:noProof/>
              </w:rPr>
              <w:pict w14:anchorId="2CFC22FC">
                <v:shape id="Bild 295" o:spid="_x0000_i1433" type="#_x0000_t75" alt="m976_2" style="width:60pt;height:2in;visibility:visible">
                  <v:imagedata r:id="rId1282" o:title="m976_2"/>
                </v:shape>
              </w:pict>
            </w:r>
          </w:p>
        </w:tc>
      </w:tr>
    </w:tbl>
    <w:p w14:paraId="7E7906EA" w14:textId="7654B6EF" w:rsidR="003A45A1" w:rsidRDefault="003A45A1" w:rsidP="003A45A1">
      <w:pPr>
        <w:widowControl w:val="0"/>
      </w:pPr>
      <w:r w:rsidRPr="00674EC9">
        <w:rPr>
          <w:b/>
        </w:rPr>
        <w:t>a)</w:t>
      </w:r>
      <w:r>
        <w:t xml:space="preserve"> Um welche Strecke wird die Feder maximal zusammengedrückt, nachdem die </w:t>
      </w:r>
      <w:r w:rsidR="00F9641B">
        <w:t>Kugel</w:t>
      </w:r>
      <w:r>
        <w:t xml:space="preserve"> auf ihr gelandet ist?</w:t>
      </w:r>
      <w:r w:rsidR="00B47749">
        <w:t xml:space="preserve"> (zur Kontrolle: etwa 19,7 cm)</w:t>
      </w:r>
    </w:p>
    <w:p w14:paraId="040B3300" w14:textId="77777777" w:rsidR="003A45A1" w:rsidRDefault="00674EC9" w:rsidP="003A45A1">
      <w:pPr>
        <w:widowControl w:val="0"/>
      </w:pPr>
      <w:r w:rsidRPr="00674EC9">
        <w:rPr>
          <w:b/>
        </w:rPr>
        <w:t>b)</w:t>
      </w:r>
      <w:r>
        <w:t xml:space="preserve"> </w:t>
      </w:r>
      <w:r w:rsidR="003A45A1">
        <w:t>Mit welcher Eigenfrequenz schwingt das System Feder-Kugel?</w:t>
      </w:r>
    </w:p>
    <w:p w14:paraId="3CB0415F" w14:textId="77777777" w:rsidR="003A45A1" w:rsidRDefault="003A45A1" w:rsidP="003A45A1">
      <w:pPr>
        <w:widowControl w:val="0"/>
      </w:pPr>
      <w:r w:rsidRPr="00674EC9">
        <w:rPr>
          <w:b/>
        </w:rPr>
        <w:t>c)</w:t>
      </w:r>
      <w:r>
        <w:t xml:space="preserve"> Bestimmen Sie die Amplitude der Schwingung.</w:t>
      </w:r>
    </w:p>
    <w:p w14:paraId="50C8A018" w14:textId="77777777" w:rsidR="003A45A1" w:rsidRDefault="003A45A1" w:rsidP="003A45A1">
      <w:pPr>
        <w:widowControl w:val="0"/>
      </w:pPr>
      <w:r w:rsidRPr="00674EC9">
        <w:rPr>
          <w:b/>
        </w:rPr>
        <w:t>d)</w:t>
      </w:r>
      <w:r>
        <w:t xml:space="preserve"> Skizzieren</w:t>
      </w:r>
      <w:r w:rsidR="003573CD">
        <w:t xml:space="preserve"> Sie qualitativ den Verlauf des Abstandes der Kugel von der Ruhelage des Systems Kugel-Feder für die Zeit vom Loslassen der Kugel bis </w:t>
      </w:r>
      <w:r w:rsidR="00130B3A">
        <w:t>zu dem Zeitpunkt, wo das System Kugel-Feder zum zweiten Mal den oberen Umkehrpunkt erreicht.</w:t>
      </w:r>
      <w:r w:rsidR="001064FD">
        <w:t xml:space="preserve"> (y(t)).</w:t>
      </w:r>
      <w:r w:rsidR="001064FD">
        <w:br/>
        <w:t>Markieren Sie den Punkt, an dem die Kugel auf die Feder trifft.</w:t>
      </w:r>
    </w:p>
    <w:p w14:paraId="3BB2969B" w14:textId="77777777" w:rsidR="00B3751F" w:rsidRDefault="00B3751F" w:rsidP="003A45A1">
      <w:pPr>
        <w:widowControl w:val="0"/>
      </w:pPr>
    </w:p>
    <w:p w14:paraId="4D4882A3" w14:textId="433A6834" w:rsidR="00770397" w:rsidRDefault="00215B7B" w:rsidP="00B3751F">
      <w:pPr>
        <w:pStyle w:val="berschrift1"/>
        <w:rPr>
          <w:b w:val="0"/>
          <w:sz w:val="22"/>
        </w:rPr>
      </w:pPr>
      <w:hyperlink r:id="rId1283" w:anchor="m983" w:history="1">
        <w:r w:rsidR="00B3751F" w:rsidRPr="00B3751F">
          <w:rPr>
            <w:rStyle w:val="Hyperlink"/>
            <w:b w:val="0"/>
            <w:sz w:val="22"/>
          </w:rPr>
          <w:t>983.</w:t>
        </w:r>
      </w:hyperlink>
      <w:r w:rsidR="00B3751F" w:rsidRPr="00B3751F">
        <w:rPr>
          <w:b w:val="0"/>
          <w:sz w:val="22"/>
        </w:rPr>
        <w:t xml:space="preserve"> </w:t>
      </w:r>
      <w:r w:rsidR="00775058">
        <w:rPr>
          <w:b w:val="0"/>
          <w:sz w:val="22"/>
        </w:rPr>
        <w:t>Z</w:t>
      </w:r>
      <w:r w:rsidR="00B3751F" w:rsidRPr="00B3751F">
        <w:rPr>
          <w:b w:val="0"/>
          <w:sz w:val="22"/>
        </w:rPr>
        <w:t>wei Schwingungen</w:t>
      </w:r>
      <w:r w:rsidR="00B3751F">
        <w:rPr>
          <w:b w:val="0"/>
          <w:sz w:val="22"/>
        </w:rPr>
        <w:t xml:space="preserve"> mit gleicher Amplitude und gleicher Frequenz </w:t>
      </w:r>
      <w:r w:rsidR="00437FF3" w:rsidRPr="00B3751F">
        <w:rPr>
          <w:b w:val="0"/>
          <w:sz w:val="22"/>
        </w:rPr>
        <w:t>werden überlagert</w:t>
      </w:r>
      <w:r w:rsidR="00437FF3">
        <w:rPr>
          <w:b w:val="0"/>
          <w:sz w:val="22"/>
        </w:rPr>
        <w:t xml:space="preserve">. Die eine Schwingung wird mit der Gleichung </w:t>
      </w:r>
      <w:r w:rsidR="00CA7048" w:rsidRPr="006E4C08">
        <w:rPr>
          <w:position w:val="-12"/>
        </w:rPr>
        <w:object w:dxaOrig="1960" w:dyaOrig="360" w14:anchorId="4A90CC30">
          <v:shape id="_x0000_i1434" type="#_x0000_t75" style="width:96pt;height:18pt" o:ole="">
            <v:imagedata r:id="rId1284" o:title=""/>
          </v:shape>
          <o:OLEObject Type="Embed" ProgID="Equation.DSMT4" ShapeID="_x0000_i1434" DrawAspect="Content" ObjectID="_1735305718" r:id="rId1285"/>
        </w:object>
      </w:r>
      <w:r w:rsidR="00B3751F">
        <w:rPr>
          <w:b w:val="0"/>
          <w:sz w:val="22"/>
        </w:rPr>
        <w:t xml:space="preserve"> </w:t>
      </w:r>
      <w:r w:rsidR="00B3751F" w:rsidRPr="00B3751F">
        <w:rPr>
          <w:b w:val="0"/>
          <w:sz w:val="22"/>
        </w:rPr>
        <w:t xml:space="preserve"> </w:t>
      </w:r>
      <w:r w:rsidR="00437FF3">
        <w:rPr>
          <w:b w:val="0"/>
          <w:sz w:val="22"/>
        </w:rPr>
        <w:t xml:space="preserve">beschrieben und die andere </w:t>
      </w:r>
      <w:proofErr w:type="gramStart"/>
      <w:r w:rsidR="00770397">
        <w:rPr>
          <w:b w:val="0"/>
          <w:sz w:val="22"/>
        </w:rPr>
        <w:t>mit</w:t>
      </w:r>
      <w:r w:rsidR="00CA7048">
        <w:rPr>
          <w:b w:val="0"/>
          <w:sz w:val="22"/>
        </w:rPr>
        <w:t xml:space="preserve"> </w:t>
      </w:r>
      <w:r w:rsidR="00CA7048" w:rsidRPr="006E4C08">
        <w:rPr>
          <w:position w:val="-26"/>
        </w:rPr>
        <w:object w:dxaOrig="2439" w:dyaOrig="639" w14:anchorId="32BB10FC">
          <v:shape id="_x0000_i1435" type="#_x0000_t75" style="width:120pt;height:30pt" o:ole="">
            <v:imagedata r:id="rId1286" o:title=""/>
          </v:shape>
          <o:OLEObject Type="Embed" ProgID="Equation.DSMT4" ShapeID="_x0000_i1435" DrawAspect="Content" ObjectID="_1735305719" r:id="rId1287"/>
        </w:object>
      </w:r>
      <w:proofErr w:type="gramEnd"/>
      <w:r w:rsidR="00770397">
        <w:rPr>
          <w:b w:val="0"/>
          <w:sz w:val="22"/>
        </w:rPr>
        <w:t>.</w:t>
      </w:r>
    </w:p>
    <w:p w14:paraId="71C8883F" w14:textId="77777777" w:rsidR="00B3751F" w:rsidRDefault="00B3751F" w:rsidP="00B3751F">
      <w:pPr>
        <w:pStyle w:val="berschrift1"/>
        <w:rPr>
          <w:b w:val="0"/>
          <w:sz w:val="22"/>
        </w:rPr>
      </w:pPr>
      <w:r w:rsidRPr="00B3751F">
        <w:rPr>
          <w:b w:val="0"/>
          <w:sz w:val="22"/>
        </w:rPr>
        <w:t xml:space="preserve">Bestimmen Sie die allgemeine Schwingungsgleichung der resultierenden </w:t>
      </w:r>
      <w:r w:rsidR="00770397">
        <w:rPr>
          <w:b w:val="0"/>
          <w:sz w:val="22"/>
        </w:rPr>
        <w:t>Schwingung.</w:t>
      </w:r>
    </w:p>
    <w:p w14:paraId="351FBB58" w14:textId="77777777" w:rsidR="004A4A14" w:rsidRDefault="004A4A14" w:rsidP="004A4A14"/>
    <w:p w14:paraId="1D62EC86" w14:textId="2F36E452" w:rsidR="004A4A14" w:rsidRDefault="00215B7B" w:rsidP="004A4A14">
      <w:hyperlink r:id="rId1288" w:anchor="m989" w:history="1">
        <w:r w:rsidR="004A4A14" w:rsidRPr="003A59E3">
          <w:rPr>
            <w:rStyle w:val="Hyperlink"/>
            <w:sz w:val="20"/>
          </w:rPr>
          <w:t>989.</w:t>
        </w:r>
      </w:hyperlink>
      <w:r w:rsidR="004A4A14">
        <w:t xml:space="preserve"> (GK 2014)</w:t>
      </w:r>
    </w:p>
    <w:p w14:paraId="77188414" w14:textId="77777777" w:rsidR="004A4A14" w:rsidRPr="004A4A14" w:rsidRDefault="004A4A14" w:rsidP="004A4A14">
      <w:pPr>
        <w:autoSpaceDE w:val="0"/>
        <w:autoSpaceDN w:val="0"/>
        <w:adjustRightInd w:val="0"/>
        <w:rPr>
          <w:sz w:val="23"/>
          <w:szCs w:val="23"/>
        </w:rPr>
      </w:pPr>
      <w:r w:rsidRPr="004A4A14">
        <w:rPr>
          <w:sz w:val="23"/>
          <w:szCs w:val="23"/>
        </w:rPr>
        <w:t xml:space="preserve">Ein vertikaler Federschwinger besteht aus einer Feder mit der Federkonstante D = 2,5 N/m und einem angehängten Körper mit der Masse m = 0,10 kg. Der Abstand zwischen den Umkehrpunkten des schwingenden Körpers beträgt s = 10 cm. </w:t>
      </w:r>
    </w:p>
    <w:p w14:paraId="028FE456" w14:textId="77777777" w:rsidR="004A4A14" w:rsidRPr="004A4A14" w:rsidRDefault="00971350" w:rsidP="004A4A14">
      <w:pPr>
        <w:autoSpaceDE w:val="0"/>
        <w:autoSpaceDN w:val="0"/>
        <w:adjustRightInd w:val="0"/>
        <w:rPr>
          <w:sz w:val="23"/>
          <w:szCs w:val="23"/>
        </w:rPr>
      </w:pPr>
      <w:r w:rsidRPr="00971350">
        <w:rPr>
          <w:b/>
          <w:sz w:val="23"/>
          <w:szCs w:val="23"/>
        </w:rPr>
        <w:t>a)</w:t>
      </w:r>
      <w:r>
        <w:rPr>
          <w:sz w:val="23"/>
          <w:szCs w:val="23"/>
        </w:rPr>
        <w:t xml:space="preserve"> </w:t>
      </w:r>
      <w:r w:rsidR="004A4A14" w:rsidRPr="004A4A14">
        <w:rPr>
          <w:sz w:val="23"/>
          <w:szCs w:val="23"/>
        </w:rPr>
        <w:t xml:space="preserve"> Skizzieren Sie das y-t-Diagramm für mindestens eine Periode. </w:t>
      </w:r>
    </w:p>
    <w:p w14:paraId="65376E76" w14:textId="77777777" w:rsidR="004A4A14" w:rsidRPr="004A4A14" w:rsidRDefault="004A4A14" w:rsidP="004A4A14">
      <w:pPr>
        <w:autoSpaceDE w:val="0"/>
        <w:autoSpaceDN w:val="0"/>
        <w:adjustRightInd w:val="0"/>
        <w:rPr>
          <w:sz w:val="23"/>
          <w:szCs w:val="23"/>
        </w:rPr>
      </w:pPr>
      <w:r w:rsidRPr="004A4A14">
        <w:rPr>
          <w:sz w:val="23"/>
          <w:szCs w:val="23"/>
        </w:rPr>
        <w:t xml:space="preserve">Geben Sie eine Schwingungsgleichung mit den speziell vorgegebenen </w:t>
      </w:r>
    </w:p>
    <w:p w14:paraId="1A95A00E" w14:textId="77777777" w:rsidR="004A4A14" w:rsidRPr="004A4A14" w:rsidRDefault="004A4A14" w:rsidP="004A4A14">
      <w:pPr>
        <w:autoSpaceDE w:val="0"/>
        <w:autoSpaceDN w:val="0"/>
        <w:adjustRightInd w:val="0"/>
        <w:rPr>
          <w:sz w:val="23"/>
          <w:szCs w:val="23"/>
        </w:rPr>
      </w:pPr>
      <w:r w:rsidRPr="004A4A14">
        <w:rPr>
          <w:sz w:val="23"/>
          <w:szCs w:val="23"/>
        </w:rPr>
        <w:t xml:space="preserve">Werten an. (3 BE) </w:t>
      </w:r>
    </w:p>
    <w:p w14:paraId="7929F4E0" w14:textId="77777777" w:rsidR="004A4A14" w:rsidRPr="004A4A14" w:rsidRDefault="00971350" w:rsidP="004A4A14">
      <w:pPr>
        <w:autoSpaceDE w:val="0"/>
        <w:autoSpaceDN w:val="0"/>
        <w:adjustRightInd w:val="0"/>
        <w:rPr>
          <w:sz w:val="23"/>
          <w:szCs w:val="23"/>
        </w:rPr>
      </w:pPr>
      <w:r w:rsidRPr="00971350">
        <w:rPr>
          <w:b/>
          <w:sz w:val="23"/>
          <w:szCs w:val="23"/>
        </w:rPr>
        <w:t>b)</w:t>
      </w:r>
      <w:r>
        <w:rPr>
          <w:sz w:val="23"/>
          <w:szCs w:val="23"/>
        </w:rPr>
        <w:t xml:space="preserve"> </w:t>
      </w:r>
      <w:r w:rsidR="004A4A14" w:rsidRPr="004A4A14">
        <w:rPr>
          <w:sz w:val="23"/>
          <w:szCs w:val="23"/>
        </w:rPr>
        <w:t xml:space="preserve">Geben Sie für den Zeitpunkt t = 0,10 s die Elongation an. (1 BE) </w:t>
      </w:r>
    </w:p>
    <w:p w14:paraId="59A433A1" w14:textId="77777777" w:rsidR="004A4A14" w:rsidRDefault="00971350" w:rsidP="004A4A14">
      <w:pPr>
        <w:rPr>
          <w:sz w:val="23"/>
          <w:szCs w:val="23"/>
        </w:rPr>
      </w:pPr>
      <w:r w:rsidRPr="00971350">
        <w:rPr>
          <w:b/>
          <w:sz w:val="23"/>
          <w:szCs w:val="23"/>
        </w:rPr>
        <w:t>c)</w:t>
      </w:r>
      <w:r>
        <w:rPr>
          <w:sz w:val="23"/>
          <w:szCs w:val="23"/>
        </w:rPr>
        <w:t xml:space="preserve"> </w:t>
      </w:r>
      <w:r w:rsidR="004A4A14" w:rsidRPr="004A4A14">
        <w:rPr>
          <w:sz w:val="23"/>
          <w:szCs w:val="23"/>
        </w:rPr>
        <w:t xml:space="preserve"> Geben Sie eine Möglichkeit an, wie durch Veränderung der gegebenen Größen die Frequenz des Oszillators halbiert werden kann. Begründen Sie Ihre Antwort.</w:t>
      </w:r>
    </w:p>
    <w:p w14:paraId="0B5D83E1" w14:textId="77777777" w:rsidR="002C128A" w:rsidRDefault="002C128A" w:rsidP="004A4A14">
      <w:pPr>
        <w:rPr>
          <w:sz w:val="23"/>
          <w:szCs w:val="23"/>
        </w:rPr>
      </w:pPr>
    </w:p>
    <w:p w14:paraId="1D9900CB" w14:textId="67E1DBD4" w:rsidR="002C128A" w:rsidRDefault="00215B7B" w:rsidP="004A4A14">
      <w:pPr>
        <w:rPr>
          <w:sz w:val="23"/>
          <w:szCs w:val="23"/>
        </w:rPr>
      </w:pPr>
      <w:hyperlink r:id="rId1289" w:anchor="m996" w:history="1">
        <w:r w:rsidR="002C128A" w:rsidRPr="00F90B71">
          <w:rPr>
            <w:rStyle w:val="Hyperlink"/>
            <w:sz w:val="23"/>
            <w:szCs w:val="23"/>
          </w:rPr>
          <w:t>996.</w:t>
        </w:r>
      </w:hyperlink>
      <w:r w:rsidR="002C128A">
        <w:rPr>
          <w:sz w:val="23"/>
          <w:szCs w:val="23"/>
        </w:rPr>
        <w:t xml:space="preserve"> </w:t>
      </w:r>
    </w:p>
    <w:tbl>
      <w:tblPr>
        <w:tblW w:w="0" w:type="auto"/>
        <w:tblLook w:val="04A0" w:firstRow="1" w:lastRow="0" w:firstColumn="1" w:lastColumn="0" w:noHBand="0" w:noVBand="1"/>
      </w:tblPr>
      <w:tblGrid>
        <w:gridCol w:w="10061"/>
      </w:tblGrid>
      <w:tr w:rsidR="002C128A" w:rsidRPr="0071784C" w14:paraId="14690923" w14:textId="77777777" w:rsidTr="00883A1F">
        <w:tc>
          <w:tcPr>
            <w:tcW w:w="10061" w:type="dxa"/>
            <w:shd w:val="clear" w:color="auto" w:fill="auto"/>
          </w:tcPr>
          <w:p w14:paraId="11C02C1D" w14:textId="77777777" w:rsidR="002C128A" w:rsidRPr="0071784C" w:rsidRDefault="00215B7B" w:rsidP="004A4A14">
            <w:r>
              <w:pict w14:anchorId="5049000D">
                <v:shape id="_x0000_i1436" type="#_x0000_t75" style="width:300pt;height:138pt">
                  <v:imagedata r:id="rId1290" o:title="m996"/>
                </v:shape>
              </w:pict>
            </w:r>
          </w:p>
        </w:tc>
      </w:tr>
      <w:tr w:rsidR="002C128A" w:rsidRPr="0071784C" w14:paraId="57827F61" w14:textId="77777777" w:rsidTr="00883A1F">
        <w:trPr>
          <w:trHeight w:val="413"/>
        </w:trPr>
        <w:tc>
          <w:tcPr>
            <w:tcW w:w="10061" w:type="dxa"/>
            <w:shd w:val="clear" w:color="auto" w:fill="auto"/>
          </w:tcPr>
          <w:p w14:paraId="1C904AD3" w14:textId="77777777" w:rsidR="002C128A" w:rsidRPr="0071784C" w:rsidRDefault="00F90B71" w:rsidP="004A4A14">
            <w:r w:rsidRPr="0071784C">
              <w:t xml:space="preserve">Das Diagramm zeigt für zwei Schwingungen den Zusammenhang zwischen der Elongation und der Zeit. </w:t>
            </w:r>
          </w:p>
          <w:p w14:paraId="66934296" w14:textId="77777777" w:rsidR="00F90B71" w:rsidRPr="0071784C" w:rsidRDefault="00F90B71" w:rsidP="00F90B71">
            <w:r w:rsidRPr="0071784C">
              <w:rPr>
                <w:b/>
              </w:rPr>
              <w:t>a)</w:t>
            </w:r>
            <w:r w:rsidRPr="0071784C">
              <w:t xml:space="preserve"> Was versteht man unter der Elongation? </w:t>
            </w:r>
          </w:p>
          <w:p w14:paraId="3A6E6EB3" w14:textId="77777777" w:rsidR="00F90B71" w:rsidRPr="0071784C" w:rsidRDefault="00F90B71" w:rsidP="00F90B71">
            <w:r w:rsidRPr="0071784C">
              <w:rPr>
                <w:b/>
              </w:rPr>
              <w:t>b)</w:t>
            </w:r>
            <w:r w:rsidRPr="0071784C">
              <w:t xml:space="preserve"> Vergleiche die beiden Schwingungen.</w:t>
            </w:r>
          </w:p>
          <w:p w14:paraId="3999ACAF" w14:textId="77777777" w:rsidR="00F90B71" w:rsidRPr="0071784C" w:rsidRDefault="00F90B71" w:rsidP="00F90B71">
            <w:r w:rsidRPr="0071784C">
              <w:rPr>
                <w:b/>
              </w:rPr>
              <w:t>c)</w:t>
            </w:r>
            <w:r w:rsidRPr="0071784C">
              <w:t xml:space="preserve"> In welchem Zahlenverhältnis stehen die Frequenzen der beiden Schwingungen?</w:t>
            </w:r>
          </w:p>
        </w:tc>
      </w:tr>
    </w:tbl>
    <w:p w14:paraId="445D82DB" w14:textId="77777777" w:rsidR="002C128A" w:rsidRPr="004A4A14" w:rsidRDefault="002C128A" w:rsidP="004A4A14"/>
    <w:p w14:paraId="5271E47F" w14:textId="5EBB3D23" w:rsidR="00C46230" w:rsidRPr="001924CE" w:rsidRDefault="00215B7B" w:rsidP="00C46230">
      <w:pPr>
        <w:pStyle w:val="StandardWeb"/>
        <w:spacing w:before="0" w:beforeAutospacing="0" w:after="0" w:afterAutospacing="0" w:line="300" w:lineRule="exact"/>
        <w:rPr>
          <w:rFonts w:ascii="Arial" w:hAnsi="Arial"/>
          <w:sz w:val="22"/>
          <w:szCs w:val="22"/>
        </w:rPr>
      </w:pPr>
      <w:hyperlink r:id="rId1291" w:anchor="m997" w:history="1">
        <w:r w:rsidR="00C46230" w:rsidRPr="00C46230">
          <w:rPr>
            <w:rStyle w:val="Hyperlink"/>
            <w:sz w:val="22"/>
            <w:szCs w:val="22"/>
          </w:rPr>
          <w:t>997.</w:t>
        </w:r>
      </w:hyperlink>
      <w:r w:rsidR="00C46230">
        <w:rPr>
          <w:rFonts w:ascii="Arial" w:hAnsi="Arial"/>
          <w:b/>
          <w:sz w:val="22"/>
          <w:szCs w:val="22"/>
        </w:rPr>
        <w:t xml:space="preserve"> </w:t>
      </w:r>
      <w:r w:rsidR="00C46230" w:rsidRPr="001924CE">
        <w:rPr>
          <w:rFonts w:ascii="Arial" w:hAnsi="Arial"/>
          <w:sz w:val="22"/>
          <w:szCs w:val="22"/>
        </w:rPr>
        <w:t>Bei einer experimentellen Untersuchung zur Periodendauer eines Federschwingers erhält man bei Nutzung einer Feder folgende Ergebnisse: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215"/>
        <w:gridCol w:w="1215"/>
        <w:gridCol w:w="1215"/>
        <w:gridCol w:w="1215"/>
        <w:gridCol w:w="1215"/>
        <w:gridCol w:w="1215"/>
        <w:gridCol w:w="1216"/>
      </w:tblGrid>
      <w:tr w:rsidR="00C46230" w:rsidRPr="0071784C" w14:paraId="7A9BF1CC" w14:textId="77777777" w:rsidTr="00663CBB">
        <w:tc>
          <w:tcPr>
            <w:tcW w:w="1215" w:type="dxa"/>
            <w:shd w:val="clear" w:color="auto" w:fill="auto"/>
          </w:tcPr>
          <w:p w14:paraId="7657CD47"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m in g</w:t>
            </w:r>
          </w:p>
        </w:tc>
        <w:tc>
          <w:tcPr>
            <w:tcW w:w="1215" w:type="dxa"/>
            <w:shd w:val="clear" w:color="auto" w:fill="auto"/>
          </w:tcPr>
          <w:p w14:paraId="216B0146"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20</w:t>
            </w:r>
          </w:p>
        </w:tc>
        <w:tc>
          <w:tcPr>
            <w:tcW w:w="1215" w:type="dxa"/>
            <w:shd w:val="clear" w:color="auto" w:fill="auto"/>
          </w:tcPr>
          <w:p w14:paraId="211CA43C"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50</w:t>
            </w:r>
          </w:p>
        </w:tc>
        <w:tc>
          <w:tcPr>
            <w:tcW w:w="1215" w:type="dxa"/>
            <w:shd w:val="clear" w:color="auto" w:fill="auto"/>
          </w:tcPr>
          <w:p w14:paraId="62D5686A"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70</w:t>
            </w:r>
          </w:p>
        </w:tc>
        <w:tc>
          <w:tcPr>
            <w:tcW w:w="1215" w:type="dxa"/>
            <w:shd w:val="clear" w:color="auto" w:fill="auto"/>
          </w:tcPr>
          <w:p w14:paraId="30138373"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100</w:t>
            </w:r>
          </w:p>
        </w:tc>
        <w:tc>
          <w:tcPr>
            <w:tcW w:w="1215" w:type="dxa"/>
            <w:shd w:val="clear" w:color="auto" w:fill="auto"/>
          </w:tcPr>
          <w:p w14:paraId="77A69D8D"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150</w:t>
            </w:r>
          </w:p>
        </w:tc>
        <w:tc>
          <w:tcPr>
            <w:tcW w:w="1215" w:type="dxa"/>
            <w:shd w:val="clear" w:color="auto" w:fill="auto"/>
          </w:tcPr>
          <w:p w14:paraId="4DF73510"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170</w:t>
            </w:r>
          </w:p>
        </w:tc>
        <w:tc>
          <w:tcPr>
            <w:tcW w:w="1216" w:type="dxa"/>
            <w:shd w:val="clear" w:color="auto" w:fill="auto"/>
          </w:tcPr>
          <w:p w14:paraId="1FBB96FC"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200</w:t>
            </w:r>
          </w:p>
        </w:tc>
      </w:tr>
      <w:tr w:rsidR="00C46230" w:rsidRPr="0071784C" w14:paraId="0CA6DD17" w14:textId="77777777" w:rsidTr="00663CBB">
        <w:tc>
          <w:tcPr>
            <w:tcW w:w="1215" w:type="dxa"/>
            <w:shd w:val="clear" w:color="auto" w:fill="auto"/>
          </w:tcPr>
          <w:p w14:paraId="4B981E6A" w14:textId="77777777" w:rsidR="00C46230" w:rsidRPr="0071784C" w:rsidRDefault="00C46230"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T in s</w:t>
            </w:r>
          </w:p>
        </w:tc>
        <w:tc>
          <w:tcPr>
            <w:tcW w:w="1215" w:type="dxa"/>
            <w:shd w:val="clear" w:color="auto" w:fill="auto"/>
          </w:tcPr>
          <w:p w14:paraId="25D3935D"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2,2</w:t>
            </w:r>
          </w:p>
        </w:tc>
        <w:tc>
          <w:tcPr>
            <w:tcW w:w="1215" w:type="dxa"/>
            <w:shd w:val="clear" w:color="auto" w:fill="auto"/>
          </w:tcPr>
          <w:p w14:paraId="40C91BDF"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3,5</w:t>
            </w:r>
          </w:p>
        </w:tc>
        <w:tc>
          <w:tcPr>
            <w:tcW w:w="1215" w:type="dxa"/>
            <w:shd w:val="clear" w:color="auto" w:fill="auto"/>
          </w:tcPr>
          <w:p w14:paraId="7E3EFF9E"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4,2</w:t>
            </w:r>
          </w:p>
        </w:tc>
        <w:tc>
          <w:tcPr>
            <w:tcW w:w="1215" w:type="dxa"/>
            <w:shd w:val="clear" w:color="auto" w:fill="auto"/>
          </w:tcPr>
          <w:p w14:paraId="51E146C9"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5,0</w:t>
            </w:r>
          </w:p>
        </w:tc>
        <w:tc>
          <w:tcPr>
            <w:tcW w:w="1215" w:type="dxa"/>
            <w:shd w:val="clear" w:color="auto" w:fill="auto"/>
          </w:tcPr>
          <w:p w14:paraId="4A65668F"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6,2</w:t>
            </w:r>
          </w:p>
        </w:tc>
        <w:tc>
          <w:tcPr>
            <w:tcW w:w="1215" w:type="dxa"/>
            <w:shd w:val="clear" w:color="auto" w:fill="auto"/>
          </w:tcPr>
          <w:p w14:paraId="2F1C581D" w14:textId="77777777" w:rsidR="00C46230"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6,5</w:t>
            </w:r>
          </w:p>
        </w:tc>
        <w:tc>
          <w:tcPr>
            <w:tcW w:w="1216" w:type="dxa"/>
            <w:shd w:val="clear" w:color="auto" w:fill="auto"/>
          </w:tcPr>
          <w:p w14:paraId="6D6D140B" w14:textId="77777777" w:rsidR="00F1131C" w:rsidRPr="0071784C" w:rsidRDefault="00F1131C" w:rsidP="00663CBB">
            <w:pPr>
              <w:pStyle w:val="StandardWeb"/>
              <w:spacing w:before="0" w:beforeAutospacing="0" w:after="0" w:afterAutospacing="0" w:line="300" w:lineRule="exact"/>
              <w:rPr>
                <w:rFonts w:ascii="Arial" w:hAnsi="Arial"/>
                <w:sz w:val="22"/>
                <w:szCs w:val="22"/>
              </w:rPr>
            </w:pPr>
            <w:r w:rsidRPr="0071784C">
              <w:rPr>
                <w:rFonts w:ascii="Arial" w:hAnsi="Arial"/>
                <w:sz w:val="22"/>
                <w:szCs w:val="22"/>
              </w:rPr>
              <w:t>7,0</w:t>
            </w:r>
          </w:p>
        </w:tc>
      </w:tr>
    </w:tbl>
    <w:p w14:paraId="787C6ED4" w14:textId="77777777" w:rsidR="00C46230" w:rsidRPr="001924CE" w:rsidRDefault="00C46230" w:rsidP="00C46230">
      <w:pPr>
        <w:pStyle w:val="StandardWeb"/>
        <w:spacing w:before="0" w:beforeAutospacing="0" w:after="0" w:afterAutospacing="0" w:line="300" w:lineRule="exact"/>
        <w:rPr>
          <w:rFonts w:ascii="Arial" w:hAnsi="Arial"/>
          <w:sz w:val="22"/>
          <w:szCs w:val="22"/>
        </w:rPr>
      </w:pPr>
    </w:p>
    <w:p w14:paraId="58B4B30D" w14:textId="77777777" w:rsidR="00C46230" w:rsidRPr="001924CE" w:rsidRDefault="00C46230" w:rsidP="00C46230">
      <w:pPr>
        <w:pStyle w:val="StandardWeb"/>
        <w:spacing w:before="0" w:beforeAutospacing="0" w:after="0" w:afterAutospacing="0" w:line="300" w:lineRule="exact"/>
        <w:rPr>
          <w:rFonts w:ascii="Arial" w:hAnsi="Arial"/>
          <w:sz w:val="22"/>
          <w:szCs w:val="22"/>
        </w:rPr>
      </w:pPr>
      <w:r w:rsidRPr="001924CE">
        <w:rPr>
          <w:rFonts w:ascii="Arial" w:hAnsi="Arial"/>
          <w:b/>
          <w:sz w:val="22"/>
          <w:szCs w:val="22"/>
        </w:rPr>
        <w:t>a)</w:t>
      </w:r>
      <w:r w:rsidRPr="001924CE">
        <w:rPr>
          <w:rFonts w:ascii="Arial" w:hAnsi="Arial"/>
          <w:sz w:val="22"/>
          <w:szCs w:val="22"/>
        </w:rPr>
        <w:t xml:space="preserve"> Zeichen Sie das T(m)-Diagramm. (4)</w:t>
      </w:r>
    </w:p>
    <w:p w14:paraId="2745D344" w14:textId="77777777" w:rsidR="00C46230" w:rsidRPr="001924CE" w:rsidRDefault="00C46230" w:rsidP="00C46230">
      <w:pPr>
        <w:pStyle w:val="StandardWeb"/>
        <w:spacing w:before="0" w:beforeAutospacing="0" w:after="0" w:afterAutospacing="0" w:line="300" w:lineRule="exact"/>
        <w:rPr>
          <w:rFonts w:ascii="Arial" w:hAnsi="Arial"/>
          <w:sz w:val="22"/>
          <w:szCs w:val="22"/>
        </w:rPr>
      </w:pPr>
      <w:r w:rsidRPr="001924CE">
        <w:rPr>
          <w:rFonts w:ascii="Arial" w:hAnsi="Arial"/>
          <w:b/>
          <w:sz w:val="22"/>
          <w:szCs w:val="22"/>
        </w:rPr>
        <w:t>b)</w:t>
      </w:r>
      <w:r w:rsidRPr="001924CE">
        <w:rPr>
          <w:rFonts w:ascii="Arial" w:hAnsi="Arial"/>
          <w:sz w:val="22"/>
          <w:szCs w:val="22"/>
        </w:rPr>
        <w:t xml:space="preserve"> Welcher Zusammenhang wird zwischen den beiden Größen bestehen? (1)</w:t>
      </w:r>
    </w:p>
    <w:p w14:paraId="3CC68D81" w14:textId="77777777" w:rsidR="00C46230" w:rsidRPr="001924CE" w:rsidRDefault="00C46230" w:rsidP="00C46230">
      <w:pPr>
        <w:pStyle w:val="StandardWeb"/>
        <w:spacing w:before="0" w:beforeAutospacing="0" w:after="0" w:afterAutospacing="0" w:line="300" w:lineRule="exact"/>
        <w:rPr>
          <w:rFonts w:ascii="Arial" w:hAnsi="Arial"/>
          <w:sz w:val="22"/>
          <w:szCs w:val="22"/>
        </w:rPr>
      </w:pPr>
      <w:r w:rsidRPr="001924CE">
        <w:rPr>
          <w:rFonts w:ascii="Arial" w:hAnsi="Arial"/>
          <w:b/>
          <w:sz w:val="22"/>
          <w:szCs w:val="22"/>
        </w:rPr>
        <w:t>c)</w:t>
      </w:r>
      <w:r w:rsidRPr="001924CE">
        <w:rPr>
          <w:rFonts w:ascii="Arial" w:hAnsi="Arial"/>
          <w:sz w:val="22"/>
          <w:szCs w:val="22"/>
        </w:rPr>
        <w:t xml:space="preserve"> Beschreiben Sie, wie man diesen Zusammenhang rechnerisch nachweisen kann. (2)</w:t>
      </w:r>
    </w:p>
    <w:p w14:paraId="3A519C9A" w14:textId="2ED86557" w:rsidR="002A0CAF" w:rsidRDefault="00C46230" w:rsidP="00C46230">
      <w:pPr>
        <w:pStyle w:val="StandardWeb"/>
        <w:spacing w:before="0" w:beforeAutospacing="0" w:after="0" w:afterAutospacing="0" w:line="300" w:lineRule="exact"/>
        <w:rPr>
          <w:rFonts w:ascii="Arial" w:hAnsi="Arial"/>
          <w:sz w:val="22"/>
          <w:szCs w:val="22"/>
        </w:rPr>
      </w:pPr>
      <w:r w:rsidRPr="001924CE">
        <w:rPr>
          <w:rFonts w:ascii="Arial" w:hAnsi="Arial"/>
          <w:b/>
          <w:sz w:val="22"/>
          <w:szCs w:val="22"/>
        </w:rPr>
        <w:t>d)</w:t>
      </w:r>
      <w:r w:rsidRPr="001924CE">
        <w:rPr>
          <w:rFonts w:ascii="Arial" w:hAnsi="Arial"/>
          <w:sz w:val="22"/>
          <w:szCs w:val="22"/>
        </w:rPr>
        <w:t xml:space="preserve"> Weisen Sie rechnerisch diesen Zusammenhang nach. (2)</w:t>
      </w:r>
    </w:p>
    <w:p w14:paraId="67F199C8" w14:textId="77777777" w:rsidR="002A0CAF" w:rsidRDefault="002A0CAF" w:rsidP="00C46230">
      <w:pPr>
        <w:pStyle w:val="StandardWeb"/>
        <w:spacing w:before="0" w:beforeAutospacing="0" w:after="0" w:afterAutospacing="0" w:line="300" w:lineRule="exact"/>
        <w:rPr>
          <w:rFonts w:ascii="Arial" w:hAnsi="Arial"/>
          <w:sz w:val="22"/>
          <w:szCs w:val="22"/>
        </w:rPr>
      </w:pPr>
    </w:p>
    <w:tbl>
      <w:tblPr>
        <w:tblW w:w="0" w:type="auto"/>
        <w:tblLayout w:type="fixed"/>
        <w:tblLook w:val="04A0" w:firstRow="1" w:lastRow="0" w:firstColumn="1" w:lastColumn="0" w:noHBand="0" w:noVBand="1"/>
      </w:tblPr>
      <w:tblGrid>
        <w:gridCol w:w="4077"/>
        <w:gridCol w:w="6060"/>
      </w:tblGrid>
      <w:tr w:rsidR="00CE3B18" w:rsidRPr="0071784C" w14:paraId="1494F017" w14:textId="77777777" w:rsidTr="0071784C">
        <w:tc>
          <w:tcPr>
            <w:tcW w:w="4077" w:type="dxa"/>
            <w:shd w:val="clear" w:color="auto" w:fill="auto"/>
          </w:tcPr>
          <w:p w14:paraId="3AA585B1" w14:textId="502561D9" w:rsidR="00CE3B18" w:rsidRPr="0071784C" w:rsidRDefault="00215B7B" w:rsidP="0071784C">
            <w:pPr>
              <w:pStyle w:val="StandardWeb"/>
              <w:spacing w:before="0" w:beforeAutospacing="0" w:after="0" w:afterAutospacing="0" w:line="300" w:lineRule="exact"/>
              <w:rPr>
                <w:rFonts w:ascii="Arial" w:hAnsi="Arial"/>
                <w:sz w:val="22"/>
                <w:szCs w:val="22"/>
              </w:rPr>
            </w:pPr>
            <w:hyperlink r:id="rId1292" w:anchor="m1029" w:history="1">
              <w:r w:rsidR="000A183C" w:rsidRPr="0071784C">
                <w:rPr>
                  <w:rStyle w:val="Hyperlink"/>
                  <w:sz w:val="22"/>
                  <w:szCs w:val="22"/>
                </w:rPr>
                <w:t>1029.</w:t>
              </w:r>
            </w:hyperlink>
            <w:r w:rsidR="000A183C" w:rsidRPr="0071784C">
              <w:rPr>
                <w:rFonts w:ascii="Arial" w:hAnsi="Arial"/>
                <w:sz w:val="22"/>
                <w:szCs w:val="22"/>
              </w:rPr>
              <w:t xml:space="preserve"> </w:t>
            </w:r>
            <w:r w:rsidR="001359BF" w:rsidRPr="0071784C">
              <w:rPr>
                <w:rFonts w:ascii="Arial" w:hAnsi="Arial"/>
                <w:sz w:val="22"/>
                <w:szCs w:val="22"/>
              </w:rPr>
              <w:t>Das y(t)-Diagramm stellt den Verlauf der Elongation einer stark gedämpften Schwingung dar.</w:t>
            </w:r>
          </w:p>
          <w:p w14:paraId="7B06B0B0" w14:textId="77777777" w:rsidR="001359BF" w:rsidRPr="0071784C" w:rsidRDefault="001359BF" w:rsidP="0071784C">
            <w:pPr>
              <w:pStyle w:val="StandardWeb"/>
              <w:spacing w:before="0" w:beforeAutospacing="0" w:after="0" w:afterAutospacing="0" w:line="300" w:lineRule="exact"/>
              <w:rPr>
                <w:rFonts w:ascii="Arial" w:hAnsi="Arial"/>
                <w:sz w:val="22"/>
                <w:szCs w:val="22"/>
              </w:rPr>
            </w:pPr>
            <w:r w:rsidRPr="0071784C">
              <w:rPr>
                <w:rFonts w:ascii="Arial" w:hAnsi="Arial"/>
                <w:sz w:val="22"/>
                <w:szCs w:val="22"/>
              </w:rPr>
              <w:t xml:space="preserve">a) </w:t>
            </w:r>
            <w:r w:rsidR="000A183C" w:rsidRPr="0071784C">
              <w:rPr>
                <w:rFonts w:ascii="Arial" w:hAnsi="Arial"/>
                <w:sz w:val="22"/>
                <w:szCs w:val="22"/>
              </w:rPr>
              <w:t>Bestimmen Sie die Schwingungsdauer dieser Schwingung.</w:t>
            </w:r>
          </w:p>
          <w:p w14:paraId="4AB54487" w14:textId="77777777" w:rsidR="000A183C" w:rsidRPr="0071784C" w:rsidRDefault="000A183C" w:rsidP="0071784C">
            <w:pPr>
              <w:pStyle w:val="StandardWeb"/>
              <w:spacing w:before="0" w:beforeAutospacing="0" w:after="0" w:afterAutospacing="0" w:line="300" w:lineRule="exact"/>
              <w:rPr>
                <w:rFonts w:ascii="Arial" w:hAnsi="Arial"/>
                <w:sz w:val="22"/>
                <w:szCs w:val="22"/>
              </w:rPr>
            </w:pPr>
            <w:r w:rsidRPr="0071784C">
              <w:rPr>
                <w:rFonts w:ascii="Arial" w:hAnsi="Arial"/>
                <w:sz w:val="22"/>
                <w:szCs w:val="22"/>
              </w:rPr>
              <w:t>b) Zeigen Sie, dass während einer Schwingung 15%</w:t>
            </w:r>
            <w:r w:rsidR="00DB4010" w:rsidRPr="0071784C">
              <w:rPr>
                <w:rFonts w:ascii="Arial" w:hAnsi="Arial"/>
                <w:sz w:val="22"/>
                <w:szCs w:val="22"/>
              </w:rPr>
              <w:t xml:space="preserve"> der im Schwinger enthaltenen Energie in Wärme umgewandelt werden.</w:t>
            </w:r>
          </w:p>
        </w:tc>
        <w:tc>
          <w:tcPr>
            <w:tcW w:w="6060" w:type="dxa"/>
            <w:shd w:val="clear" w:color="auto" w:fill="auto"/>
          </w:tcPr>
          <w:p w14:paraId="2712BACC" w14:textId="77777777" w:rsidR="00CE3B18" w:rsidRPr="0071784C" w:rsidRDefault="00215B7B" w:rsidP="0071784C">
            <w:pPr>
              <w:pStyle w:val="StandardWeb"/>
              <w:spacing w:before="0" w:beforeAutospacing="0" w:after="0" w:afterAutospacing="0" w:line="300" w:lineRule="exact"/>
              <w:rPr>
                <w:rFonts w:ascii="Arial" w:hAnsi="Arial"/>
                <w:sz w:val="22"/>
                <w:szCs w:val="22"/>
              </w:rPr>
            </w:pPr>
            <w:r>
              <w:rPr>
                <w:rFonts w:ascii="Arial" w:hAnsi="Arial"/>
                <w:noProof/>
                <w:sz w:val="22"/>
                <w:szCs w:val="22"/>
              </w:rPr>
              <w:pict w14:anchorId="1B93DF99">
                <v:shape id="_x0000_s1480" type="#_x0000_t75" style="position:absolute;margin-left:33.5pt;margin-top:0;width:269.05pt;height:197.3pt;z-index:-251659264;mso-position-horizontal-relative:text;mso-position-vertical-relative:text" wrapcoords="-48 0 -48 21469 21600 21469 21600 0 -48 0">
                  <v:imagedata r:id="rId1293" o:title=""/>
                  <w10:wrap type="tight"/>
                </v:shape>
              </w:pict>
            </w:r>
            <w:r>
              <w:rPr>
                <w:rFonts w:ascii="Arial" w:hAnsi="Arial"/>
                <w:sz w:val="22"/>
                <w:szCs w:val="22"/>
              </w:rPr>
              <w:pict w14:anchorId="12F5A123">
                <v:shape id="_x0000_i1437" type="#_x0000_t75" style="width:336pt;height:246pt">
                  <v:imagedata r:id="rId1294" o:title="m1029"/>
                </v:shape>
              </w:pict>
            </w:r>
          </w:p>
        </w:tc>
      </w:tr>
    </w:tbl>
    <w:p w14:paraId="30CB5CE0" w14:textId="77777777" w:rsidR="002A0CAF" w:rsidRDefault="002A0CAF" w:rsidP="00C46230">
      <w:pPr>
        <w:pStyle w:val="StandardWeb"/>
        <w:spacing w:before="0" w:beforeAutospacing="0" w:after="0" w:afterAutospacing="0" w:line="300" w:lineRule="exact"/>
        <w:rPr>
          <w:rFonts w:ascii="Arial" w:hAnsi="Arial"/>
          <w:sz w:val="22"/>
          <w:szCs w:val="22"/>
        </w:rPr>
      </w:pPr>
    </w:p>
    <w:p w14:paraId="151718CF" w14:textId="45279E85" w:rsidR="00506D59" w:rsidRDefault="00215B7B" w:rsidP="00C46230">
      <w:pPr>
        <w:pStyle w:val="StandardWeb"/>
        <w:spacing w:before="0" w:beforeAutospacing="0" w:after="0" w:afterAutospacing="0" w:line="300" w:lineRule="exact"/>
        <w:rPr>
          <w:rFonts w:ascii="Arial" w:hAnsi="Arial"/>
          <w:sz w:val="22"/>
          <w:szCs w:val="22"/>
        </w:rPr>
      </w:pPr>
      <w:hyperlink r:id="rId1295" w:anchor="m1042" w:history="1">
        <w:r w:rsidR="00506D59" w:rsidRPr="00F91D35">
          <w:rPr>
            <w:rStyle w:val="Hyperlink"/>
            <w:sz w:val="22"/>
            <w:szCs w:val="22"/>
          </w:rPr>
          <w:t>1042.</w:t>
        </w:r>
      </w:hyperlink>
      <w:r w:rsidR="00506D59">
        <w:rPr>
          <w:rFonts w:ascii="Arial" w:hAnsi="Arial"/>
          <w:sz w:val="22"/>
          <w:szCs w:val="22"/>
        </w:rPr>
        <w:t xml:space="preserve"> </w:t>
      </w:r>
      <w:r w:rsidR="00F91D35">
        <w:rPr>
          <w:rFonts w:ascii="Arial" w:hAnsi="Arial"/>
          <w:sz w:val="22"/>
          <w:szCs w:val="22"/>
        </w:rPr>
        <w:t>(</w:t>
      </w:r>
      <w:r w:rsidR="00506D59">
        <w:rPr>
          <w:rFonts w:ascii="Arial" w:hAnsi="Arial"/>
          <w:sz w:val="22"/>
          <w:szCs w:val="22"/>
        </w:rPr>
        <w:t>LK Sachsen 2008)</w:t>
      </w:r>
    </w:p>
    <w:tbl>
      <w:tblPr>
        <w:tblW w:w="0" w:type="auto"/>
        <w:tblLook w:val="04A0" w:firstRow="1" w:lastRow="0" w:firstColumn="1" w:lastColumn="0" w:noHBand="0" w:noVBand="1"/>
      </w:tblPr>
      <w:tblGrid>
        <w:gridCol w:w="5030"/>
        <w:gridCol w:w="5031"/>
      </w:tblGrid>
      <w:tr w:rsidR="00854CAB" w:rsidRPr="0071784C" w14:paraId="1A75681B" w14:textId="77777777" w:rsidTr="0071784C">
        <w:tc>
          <w:tcPr>
            <w:tcW w:w="5030" w:type="dxa"/>
            <w:shd w:val="clear" w:color="auto" w:fill="auto"/>
          </w:tcPr>
          <w:p w14:paraId="63E86649" w14:textId="0BD1D75E" w:rsidR="00854CAB" w:rsidRPr="0071784C" w:rsidRDefault="00854CAB" w:rsidP="0071784C">
            <w:pPr>
              <w:pStyle w:val="StandardWeb"/>
              <w:spacing w:before="0" w:beforeAutospacing="0" w:after="0" w:afterAutospacing="0" w:line="300" w:lineRule="exact"/>
              <w:rPr>
                <w:rFonts w:ascii="Arial" w:hAnsi="Arial"/>
                <w:sz w:val="22"/>
                <w:szCs w:val="22"/>
              </w:rPr>
            </w:pPr>
            <w:r w:rsidRPr="0071784C">
              <w:rPr>
                <w:rFonts w:ascii="Arial" w:hAnsi="Arial"/>
                <w:sz w:val="22"/>
                <w:szCs w:val="22"/>
              </w:rPr>
              <w:t>Ein Körper mit der Masse 120 g ist an einer horizontal angeordneten Schraubenfeder befestigt. Er schwingt harmonisch mit der Amplitude 1,6 cm, wobei er reibungsfrei auf einer horizontalen Unterlage gleitet</w:t>
            </w:r>
            <w:r w:rsidR="00673C4D" w:rsidRPr="0071784C">
              <w:rPr>
                <w:rFonts w:ascii="Arial" w:hAnsi="Arial"/>
                <w:sz w:val="22"/>
                <w:szCs w:val="22"/>
              </w:rPr>
              <w:t>.</w:t>
            </w:r>
          </w:p>
        </w:tc>
        <w:tc>
          <w:tcPr>
            <w:tcW w:w="5031" w:type="dxa"/>
            <w:shd w:val="clear" w:color="auto" w:fill="auto"/>
          </w:tcPr>
          <w:p w14:paraId="65A8DEBA" w14:textId="3B087597" w:rsidR="00854CAB" w:rsidRPr="0071784C" w:rsidRDefault="00215B7B" w:rsidP="0071784C">
            <w:pPr>
              <w:pStyle w:val="StandardWeb"/>
              <w:spacing w:before="0" w:beforeAutospacing="0" w:after="0" w:afterAutospacing="0" w:line="300" w:lineRule="exact"/>
              <w:rPr>
                <w:rFonts w:ascii="Arial" w:hAnsi="Arial"/>
                <w:sz w:val="22"/>
                <w:szCs w:val="22"/>
              </w:rPr>
            </w:pPr>
            <w:r>
              <w:rPr>
                <w:noProof/>
              </w:rPr>
              <w:pict w14:anchorId="316E3C5E">
                <v:shape id="_x0000_s1944" type="#_x0000_t75" style="position:absolute;margin-left:-1.45pt;margin-top:7.6pt;width:230.25pt;height:70.5pt;z-index:-251658240;mso-position-horizontal-relative:text;mso-position-vertical-relative:text" wrapcoords="-70 0 -70 21370 21600 21370 21600 0 -70 0">
                  <v:imagedata r:id="rId1296" o:title="m1042"/>
                  <w10:wrap type="tight"/>
                </v:shape>
              </w:pict>
            </w:r>
          </w:p>
        </w:tc>
      </w:tr>
    </w:tbl>
    <w:p w14:paraId="55E9D256" w14:textId="14B4FF4F" w:rsidR="00673C4D" w:rsidRDefault="00673C4D" w:rsidP="00673C4D">
      <w:pPr>
        <w:pStyle w:val="StandardWeb"/>
        <w:spacing w:before="0" w:beforeAutospacing="0" w:after="0" w:afterAutospacing="0" w:line="300" w:lineRule="exact"/>
        <w:rPr>
          <w:rFonts w:ascii="Arial" w:hAnsi="Arial"/>
          <w:sz w:val="22"/>
          <w:szCs w:val="22"/>
        </w:rPr>
      </w:pPr>
      <w:r>
        <w:rPr>
          <w:rFonts w:ascii="Arial" w:hAnsi="Arial"/>
          <w:sz w:val="22"/>
          <w:szCs w:val="22"/>
        </w:rPr>
        <w:t>Die Feder wird bei den Auslenkungen auf Zug bzw. auf Druck belastet. Der Körper benötigt für 40 Perioden</w:t>
      </w:r>
      <w:r w:rsidR="00F91D35">
        <w:rPr>
          <w:rFonts w:ascii="Arial" w:hAnsi="Arial"/>
          <w:sz w:val="22"/>
          <w:szCs w:val="22"/>
        </w:rPr>
        <w:t xml:space="preserve"> </w:t>
      </w:r>
      <w:r>
        <w:rPr>
          <w:rFonts w:ascii="Arial" w:hAnsi="Arial"/>
          <w:sz w:val="22"/>
          <w:szCs w:val="22"/>
        </w:rPr>
        <w:t>8,4 s und befindet sich zum Zeitpunkt 0s am Ort y=+1,6cm.</w:t>
      </w:r>
    </w:p>
    <w:p w14:paraId="06371FF6" w14:textId="77777777" w:rsidR="00673C4D" w:rsidRDefault="00673C4D" w:rsidP="00673C4D">
      <w:pPr>
        <w:pStyle w:val="StandardWeb"/>
        <w:spacing w:before="0" w:beforeAutospacing="0" w:after="0" w:afterAutospacing="0" w:line="300" w:lineRule="exact"/>
        <w:rPr>
          <w:rFonts w:ascii="Arial" w:hAnsi="Arial"/>
          <w:sz w:val="22"/>
          <w:szCs w:val="22"/>
        </w:rPr>
      </w:pPr>
      <w:r w:rsidRPr="00673C4D">
        <w:rPr>
          <w:rFonts w:ascii="Arial" w:hAnsi="Arial"/>
          <w:b/>
          <w:sz w:val="22"/>
          <w:szCs w:val="22"/>
        </w:rPr>
        <w:t xml:space="preserve">a) </w:t>
      </w:r>
      <w:r>
        <w:rPr>
          <w:rFonts w:ascii="Arial" w:hAnsi="Arial"/>
          <w:sz w:val="22"/>
          <w:szCs w:val="22"/>
        </w:rPr>
        <w:t>Berechnen Sie die Frequenz des Schwingung und die Federkonstante der Feder.</w:t>
      </w:r>
    </w:p>
    <w:p w14:paraId="4C80926A" w14:textId="7198D5F1" w:rsidR="00506D59" w:rsidRDefault="00673C4D" w:rsidP="00C46230">
      <w:pPr>
        <w:pStyle w:val="StandardWeb"/>
        <w:spacing w:before="0" w:beforeAutospacing="0" w:after="0" w:afterAutospacing="0" w:line="300" w:lineRule="exact"/>
        <w:rPr>
          <w:rFonts w:ascii="Arial" w:hAnsi="Arial"/>
          <w:sz w:val="22"/>
          <w:szCs w:val="22"/>
        </w:rPr>
      </w:pPr>
      <w:r w:rsidRPr="00673C4D">
        <w:rPr>
          <w:rFonts w:ascii="Arial" w:hAnsi="Arial"/>
          <w:b/>
          <w:sz w:val="22"/>
          <w:szCs w:val="22"/>
        </w:rPr>
        <w:t>b)</w:t>
      </w:r>
      <w:r>
        <w:rPr>
          <w:rFonts w:ascii="Arial" w:hAnsi="Arial"/>
          <w:sz w:val="22"/>
          <w:szCs w:val="22"/>
        </w:rPr>
        <w:t xml:space="preserve"> Ermitteln Sie für das Intervall </w:t>
      </w:r>
      <w:r w:rsidRPr="00673C4D">
        <w:rPr>
          <w:rFonts w:ascii="Arial" w:hAnsi="Arial"/>
          <w:position w:val="-10"/>
          <w:sz w:val="22"/>
          <w:szCs w:val="22"/>
        </w:rPr>
        <w:object w:dxaOrig="760" w:dyaOrig="300" w14:anchorId="1327A77C">
          <v:shape id="_x0000_i1438" type="#_x0000_t75" style="width:36pt;height:12pt" o:ole="">
            <v:imagedata r:id="rId1297" o:title=""/>
          </v:shape>
          <o:OLEObject Type="Embed" ProgID="Equation.DSMT4" ShapeID="_x0000_i1438" DrawAspect="Content" ObjectID="_1735305720" r:id="rId1298"/>
        </w:object>
      </w:r>
      <w:r>
        <w:rPr>
          <w:rFonts w:ascii="Arial" w:hAnsi="Arial"/>
          <w:sz w:val="22"/>
          <w:szCs w:val="22"/>
        </w:rPr>
        <w:t xml:space="preserve"> weitere Wertepaare (t; y) und zeichnen Sie das y(t)-Diagramm für eine Periode, Skizzieren Sie über der gleichen Zeitachse die zugehörigen Graphen von v(t) und a(t).</w:t>
      </w:r>
    </w:p>
    <w:p w14:paraId="04B6D1E6" w14:textId="3278327D" w:rsidR="00B3751F" w:rsidRPr="00FB0176" w:rsidRDefault="00673C4D" w:rsidP="00FB0176">
      <w:pPr>
        <w:pStyle w:val="StandardWeb"/>
        <w:spacing w:before="0" w:beforeAutospacing="0" w:after="0" w:afterAutospacing="0" w:line="300" w:lineRule="exact"/>
        <w:rPr>
          <w:rFonts w:ascii="Arial" w:hAnsi="Arial"/>
          <w:sz w:val="22"/>
          <w:szCs w:val="22"/>
        </w:rPr>
      </w:pPr>
      <w:r w:rsidRPr="00FB0176">
        <w:rPr>
          <w:rFonts w:ascii="Arial" w:hAnsi="Arial"/>
          <w:b/>
          <w:sz w:val="22"/>
          <w:szCs w:val="22"/>
        </w:rPr>
        <w:t>c)</w:t>
      </w:r>
      <w:r w:rsidRPr="00FB0176">
        <w:rPr>
          <w:rFonts w:ascii="Arial" w:hAnsi="Arial"/>
          <w:sz w:val="22"/>
          <w:szCs w:val="22"/>
        </w:rPr>
        <w:t xml:space="preserve"> Geben Sie an, an welchem O</w:t>
      </w:r>
      <w:r w:rsidR="00FB0176" w:rsidRPr="00FB0176">
        <w:rPr>
          <w:rFonts w:ascii="Arial" w:hAnsi="Arial"/>
          <w:sz w:val="22"/>
          <w:szCs w:val="22"/>
        </w:rPr>
        <w:t>r</w:t>
      </w:r>
      <w:r w:rsidRPr="00FB0176">
        <w:rPr>
          <w:rFonts w:ascii="Arial" w:hAnsi="Arial"/>
          <w:sz w:val="22"/>
          <w:szCs w:val="22"/>
        </w:rPr>
        <w:t>t die Geschwindigkeit de</w:t>
      </w:r>
      <w:r w:rsidR="00FB0176" w:rsidRPr="00FB0176">
        <w:rPr>
          <w:rFonts w:ascii="Arial" w:hAnsi="Arial"/>
          <w:sz w:val="22"/>
          <w:szCs w:val="22"/>
        </w:rPr>
        <w:t>s</w:t>
      </w:r>
      <w:r w:rsidRPr="00FB0176">
        <w:rPr>
          <w:rFonts w:ascii="Arial" w:hAnsi="Arial"/>
          <w:sz w:val="22"/>
          <w:szCs w:val="22"/>
        </w:rPr>
        <w:t xml:space="preserve"> Körpers den maximalen Betrag erreicht. Weisen Sie </w:t>
      </w:r>
      <w:r w:rsidR="00FB0176" w:rsidRPr="00FB0176">
        <w:rPr>
          <w:rFonts w:ascii="Arial" w:hAnsi="Arial"/>
          <w:sz w:val="22"/>
          <w:szCs w:val="22"/>
        </w:rPr>
        <w:t xml:space="preserve">nach, dass diese Geschwindigkeit 0,48 m </w:t>
      </w:r>
      <w:r w:rsidR="00FB0176" w:rsidRPr="00FB0176">
        <w:rPr>
          <w:rFonts w:ascii="Arial" w:hAnsi="Arial"/>
          <w:sz w:val="22"/>
          <w:szCs w:val="22"/>
        </w:rPr>
        <w:sym w:font="Symbol" w:char="F0D7"/>
      </w:r>
      <w:r w:rsidR="00FB0176" w:rsidRPr="00FB0176">
        <w:rPr>
          <w:rFonts w:ascii="Arial" w:hAnsi="Arial"/>
          <w:sz w:val="22"/>
          <w:szCs w:val="22"/>
        </w:rPr>
        <w:t xml:space="preserve"> s</w:t>
      </w:r>
      <w:r w:rsidR="00FB0176" w:rsidRPr="00FB0176">
        <w:rPr>
          <w:rFonts w:ascii="Arial" w:hAnsi="Arial"/>
          <w:sz w:val="22"/>
          <w:szCs w:val="22"/>
          <w:vertAlign w:val="superscript"/>
        </w:rPr>
        <w:t>-1</w:t>
      </w:r>
      <w:r w:rsidR="00FB0176" w:rsidRPr="00FB0176">
        <w:rPr>
          <w:rFonts w:ascii="Arial" w:hAnsi="Arial"/>
          <w:sz w:val="22"/>
          <w:szCs w:val="22"/>
        </w:rPr>
        <w:t xml:space="preserve"> beträgt.</w:t>
      </w:r>
    </w:p>
    <w:p w14:paraId="7A1C8070" w14:textId="71D5CF27" w:rsidR="00FB0176" w:rsidRDefault="00FB0176" w:rsidP="00FB0176">
      <w:pPr>
        <w:pStyle w:val="StandardWeb"/>
        <w:spacing w:before="0" w:beforeAutospacing="0" w:after="0" w:afterAutospacing="0" w:line="300" w:lineRule="exact"/>
        <w:rPr>
          <w:rFonts w:ascii="Arial" w:hAnsi="Arial"/>
        </w:rPr>
      </w:pPr>
      <w:r w:rsidRPr="004D3AC6">
        <w:rPr>
          <w:rFonts w:ascii="Arial" w:hAnsi="Arial"/>
          <w:b/>
        </w:rPr>
        <w:t>d)</w:t>
      </w:r>
      <w:r w:rsidRPr="00FB0176">
        <w:rPr>
          <w:rFonts w:ascii="Arial" w:hAnsi="Arial"/>
        </w:rPr>
        <w:t xml:space="preserve"> Auf den </w:t>
      </w:r>
      <w:r w:rsidR="00F75A93">
        <w:rPr>
          <w:rFonts w:ascii="Arial" w:hAnsi="Arial"/>
        </w:rPr>
        <w:t xml:space="preserve">Körper wird nun ein kleines Massestück gelegt. Die dadurch hervorgerufene Änderung der Periodendauer kann vernachlässigt werden, ebenso beträgt die Amplitude der Schwingung weiterhin 1,6 cm. </w:t>
      </w:r>
      <w:r w:rsidR="00B23CAC">
        <w:rPr>
          <w:rFonts w:ascii="Arial" w:hAnsi="Arial"/>
        </w:rPr>
        <w:t xml:space="preserve">Damit das kleine Massestück während der Schwingung auf dem Körper liegen bleibt, darf die Beschleunigung höchstens 5 m </w:t>
      </w:r>
      <w:r w:rsidR="00B23CAC">
        <w:rPr>
          <w:rFonts w:ascii="Arial" w:hAnsi="Arial"/>
        </w:rPr>
        <w:sym w:font="Symbol" w:char="F0D7"/>
      </w:r>
      <w:r w:rsidR="00B23CAC">
        <w:rPr>
          <w:rFonts w:ascii="Arial" w:hAnsi="Arial"/>
        </w:rPr>
        <w:t xml:space="preserve"> s</w:t>
      </w:r>
      <w:r w:rsidR="00B23CAC" w:rsidRPr="004D3AC6">
        <w:rPr>
          <w:rFonts w:ascii="Arial" w:hAnsi="Arial"/>
          <w:vertAlign w:val="superscript"/>
        </w:rPr>
        <w:t>-2</w:t>
      </w:r>
      <w:r w:rsidR="00B23CAC">
        <w:rPr>
          <w:rFonts w:ascii="Arial" w:hAnsi="Arial"/>
        </w:rPr>
        <w:t xml:space="preserve"> betragen.</w:t>
      </w:r>
    </w:p>
    <w:p w14:paraId="44AE67ED" w14:textId="2FF70C9E" w:rsidR="00B23CAC" w:rsidRDefault="00B23CAC" w:rsidP="00FB0176">
      <w:pPr>
        <w:pStyle w:val="StandardWeb"/>
        <w:spacing w:before="0" w:beforeAutospacing="0" w:after="0" w:afterAutospacing="0" w:line="300" w:lineRule="exact"/>
        <w:rPr>
          <w:rFonts w:ascii="Arial" w:hAnsi="Arial"/>
        </w:rPr>
      </w:pPr>
      <w:r>
        <w:rPr>
          <w:rFonts w:ascii="Arial" w:hAnsi="Arial"/>
        </w:rPr>
        <w:t>Untersuchen Sie rechnerisch, ob diese Bedingung immer erfüllt ist.</w:t>
      </w:r>
    </w:p>
    <w:p w14:paraId="06D15A9C" w14:textId="411907A8" w:rsidR="004D3AC6" w:rsidRDefault="004D3AC6" w:rsidP="00FB0176">
      <w:pPr>
        <w:pStyle w:val="StandardWeb"/>
        <w:spacing w:before="0" w:beforeAutospacing="0" w:after="0" w:afterAutospacing="0" w:line="300" w:lineRule="exact"/>
        <w:rPr>
          <w:rFonts w:ascii="Arial" w:hAnsi="Arial"/>
        </w:rPr>
      </w:pPr>
      <w:r w:rsidRPr="00F91D35">
        <w:rPr>
          <w:rFonts w:ascii="Arial" w:hAnsi="Arial"/>
          <w:b/>
        </w:rPr>
        <w:t>e)</w:t>
      </w:r>
      <w:r>
        <w:rPr>
          <w:rFonts w:ascii="Arial" w:hAnsi="Arial"/>
        </w:rPr>
        <w:t xml:space="preserve"> Welche Voraussetzung muss die auf den schwingenden Körper wirkende resultierende Kraft erfüllen, damit die Schwingung harmonisch verläuft?</w:t>
      </w:r>
    </w:p>
    <w:p w14:paraId="3283AC0C" w14:textId="77777777" w:rsidR="00600EEB" w:rsidRDefault="00600EEB" w:rsidP="00FB0176">
      <w:pPr>
        <w:pStyle w:val="StandardWeb"/>
        <w:spacing w:before="0" w:beforeAutospacing="0" w:after="0" w:afterAutospacing="0" w:line="300" w:lineRule="exact"/>
        <w:rPr>
          <w:rFonts w:ascii="Arial" w:hAnsi="Arial"/>
        </w:rPr>
      </w:pPr>
    </w:p>
    <w:p w14:paraId="006C2666" w14:textId="1BF9223F" w:rsidR="00600EEB" w:rsidRDefault="00215B7B" w:rsidP="00FB0176">
      <w:pPr>
        <w:pStyle w:val="StandardWeb"/>
        <w:spacing w:before="0" w:beforeAutospacing="0" w:after="0" w:afterAutospacing="0" w:line="300" w:lineRule="exact"/>
        <w:rPr>
          <w:rFonts w:ascii="Arial" w:hAnsi="Arial"/>
        </w:rPr>
      </w:pPr>
      <w:hyperlink r:id="rId1299" w:anchor="m1050" w:history="1">
        <w:r w:rsidR="00600EEB" w:rsidRPr="00600EEB">
          <w:rPr>
            <w:rStyle w:val="Hyperlink"/>
          </w:rPr>
          <w:t>1050.</w:t>
        </w:r>
      </w:hyperlink>
      <w:r w:rsidR="00600EEB">
        <w:rPr>
          <w:rFonts w:ascii="Arial" w:hAnsi="Arial"/>
        </w:rPr>
        <w:t xml:space="preserve"> Zwei Sinusschwingungen gleicher Amplitude mit den Frequenzen 50 Hz und 60 Hz beginnen gleichzeitig aus der Ruhelage zu schwingen. Nach wieviel Sekunden sind die Elongationen das erste Mal gleich groß.</w:t>
      </w:r>
    </w:p>
    <w:p w14:paraId="381AA7EE" w14:textId="77777777" w:rsidR="00F850DB" w:rsidRDefault="00F850DB" w:rsidP="00FB0176">
      <w:pPr>
        <w:pStyle w:val="StandardWeb"/>
        <w:spacing w:before="0" w:beforeAutospacing="0" w:after="0" w:afterAutospacing="0" w:line="300" w:lineRule="exact"/>
        <w:rPr>
          <w:rFonts w:ascii="Arial" w:hAnsi="Arial"/>
        </w:rPr>
      </w:pPr>
    </w:p>
    <w:p w14:paraId="3BA37AED" w14:textId="77777777" w:rsidR="00E560B7" w:rsidRDefault="00E560B7" w:rsidP="00E560B7"/>
    <w:tbl>
      <w:tblPr>
        <w:tblW w:w="0" w:type="auto"/>
        <w:tblLook w:val="04A0" w:firstRow="1" w:lastRow="0" w:firstColumn="1" w:lastColumn="0" w:noHBand="0" w:noVBand="1"/>
      </w:tblPr>
      <w:tblGrid>
        <w:gridCol w:w="8046"/>
        <w:gridCol w:w="2015"/>
      </w:tblGrid>
      <w:tr w:rsidR="00E560B7" w:rsidRPr="0071784C" w14:paraId="517F7B88" w14:textId="77777777" w:rsidTr="0071784C">
        <w:tc>
          <w:tcPr>
            <w:tcW w:w="8046" w:type="dxa"/>
            <w:shd w:val="clear" w:color="auto" w:fill="auto"/>
          </w:tcPr>
          <w:p w14:paraId="09AFB0FD" w14:textId="3FA37AC4" w:rsidR="00E560B7" w:rsidRPr="0071784C" w:rsidRDefault="00215B7B" w:rsidP="00E560B7">
            <w:hyperlink r:id="rId1300" w:anchor="m1059" w:history="1">
              <w:r w:rsidR="00E560B7" w:rsidRPr="0071784C">
                <w:rPr>
                  <w:rStyle w:val="Hyperlink"/>
                  <w:sz w:val="22"/>
                </w:rPr>
                <w:t>1059.</w:t>
              </w:r>
            </w:hyperlink>
            <w:r w:rsidR="00E560B7" w:rsidRPr="0071784C">
              <w:t xml:space="preserve"> Eine senkrecht stehende Feder ist fest mit einer Platte fest verbunden. Die Feder ist gleichermaßen auf Zug und Druck belastbar. Die Anordnung kann sich nur in vertikaler Richtung bewegen. </w:t>
            </w:r>
          </w:p>
          <w:p w14:paraId="34259A0D" w14:textId="77777777" w:rsidR="00E560B7" w:rsidRPr="0071784C" w:rsidRDefault="00E560B7" w:rsidP="00E560B7">
            <w:r w:rsidRPr="0071784C">
              <w:t>Legt man den Körper K mit der Masse von 0,50 kg auf die Platte, so senkt sich diese um 4,0 cm in die Gleichgewichtslage ab. Die Massen der Feder und der Platte werden vernachlässigt.</w:t>
            </w:r>
          </w:p>
          <w:p w14:paraId="2193AAC8" w14:textId="77777777" w:rsidR="00E560B7" w:rsidRPr="0071784C" w:rsidRDefault="00E560B7" w:rsidP="00E560B7"/>
          <w:p w14:paraId="390B8E21" w14:textId="77777777" w:rsidR="00E560B7" w:rsidRPr="0071784C" w:rsidRDefault="00E560B7" w:rsidP="00E560B7">
            <w:r w:rsidRPr="0071784C">
              <w:rPr>
                <w:b/>
              </w:rPr>
              <w:t>a)</w:t>
            </w:r>
            <w:r w:rsidRPr="0071784C">
              <w:t xml:space="preserve"> Zeigen Sie, dass die Federkonstante 123 N/m beträgt.</w:t>
            </w:r>
          </w:p>
          <w:p w14:paraId="0B5848CE" w14:textId="77777777" w:rsidR="00E560B7" w:rsidRPr="0071784C" w:rsidRDefault="00E560B7" w:rsidP="00E560B7"/>
          <w:p w14:paraId="54EDBEE2" w14:textId="12ECE6DD" w:rsidR="00E560B7" w:rsidRPr="0071784C" w:rsidRDefault="00E560B7" w:rsidP="00E560B7">
            <w:r w:rsidRPr="0071784C">
              <w:t>Der Körp</w:t>
            </w:r>
            <w:r w:rsidR="0070390D" w:rsidRPr="0071784C">
              <w:t>er ist zunächst mit der Platte f</w:t>
            </w:r>
            <w:r w:rsidRPr="0071784C">
              <w:t>est verbunden. Wird die Platte um weitere 6,0 cm nach unten gedrückt und zum Zeitpunkt 0 s losgelassen, so führt die Anordnung vertikale harmonische Schwingungen aus.</w:t>
            </w:r>
          </w:p>
          <w:p w14:paraId="3FC0B8D9" w14:textId="77777777" w:rsidR="00E560B7" w:rsidRPr="0071784C" w:rsidRDefault="00E560B7" w:rsidP="00E560B7"/>
        </w:tc>
        <w:tc>
          <w:tcPr>
            <w:tcW w:w="2015" w:type="dxa"/>
            <w:shd w:val="clear" w:color="auto" w:fill="auto"/>
          </w:tcPr>
          <w:p w14:paraId="5F802104" w14:textId="77777777" w:rsidR="00E560B7" w:rsidRPr="0071784C" w:rsidRDefault="00215B7B" w:rsidP="00E560B7">
            <w:r>
              <w:pict w14:anchorId="54B4EAE0">
                <v:shape id="_x0000_i1439" type="#_x0000_t75" style="width:1in;height:150pt">
                  <v:imagedata r:id="rId1301" o:title="m1058"/>
                </v:shape>
              </w:pict>
            </w:r>
          </w:p>
        </w:tc>
      </w:tr>
    </w:tbl>
    <w:p w14:paraId="22B2EB85" w14:textId="77777777" w:rsidR="00E560B7" w:rsidRDefault="00E560B7" w:rsidP="00E560B7"/>
    <w:p w14:paraId="4502225C" w14:textId="77777777" w:rsidR="00E560B7" w:rsidRDefault="00E560B7" w:rsidP="00E560B7"/>
    <w:p w14:paraId="7DED037A" w14:textId="77777777" w:rsidR="00E560B7" w:rsidRDefault="00E560B7" w:rsidP="00E560B7">
      <w:r w:rsidRPr="008E2F3C">
        <w:rPr>
          <w:b/>
        </w:rPr>
        <w:t>b)</w:t>
      </w:r>
      <w:r>
        <w:t xml:space="preserve"> Berechnen Sie die Periodendauer.</w:t>
      </w:r>
    </w:p>
    <w:p w14:paraId="08AB5A48" w14:textId="77777777" w:rsidR="00E560B7" w:rsidRDefault="00E560B7" w:rsidP="00E560B7">
      <w:r w:rsidRPr="008E2F3C">
        <w:rPr>
          <w:b/>
        </w:rPr>
        <w:t>c)</w:t>
      </w:r>
      <w:r>
        <w:t xml:space="preserve"> Ermitteln Sie die Geschwindigkeit beim Durchgang durch die Gleichgewichtslage.</w:t>
      </w:r>
    </w:p>
    <w:p w14:paraId="30B3327B" w14:textId="737F55B3" w:rsidR="00E560B7" w:rsidRDefault="00E560B7" w:rsidP="00E560B7">
      <w:r w:rsidRPr="008E2F3C">
        <w:rPr>
          <w:b/>
        </w:rPr>
        <w:t>d)</w:t>
      </w:r>
      <w:r>
        <w:t xml:space="preserve"> Bestimmen Sie d</w:t>
      </w:r>
      <w:r w:rsidR="00AE5495">
        <w:t>en</w:t>
      </w:r>
      <w:r>
        <w:t xml:space="preserve"> maximale</w:t>
      </w:r>
      <w:r w:rsidR="00E125DC">
        <w:t>n</w:t>
      </w:r>
      <w:r>
        <w:t xml:space="preserve"> </w:t>
      </w:r>
      <w:r w:rsidR="00AD377C">
        <w:t xml:space="preserve">Betrag der </w:t>
      </w:r>
      <w:r>
        <w:t>Beschleunigung innerhalb einer Periode.</w:t>
      </w:r>
    </w:p>
    <w:p w14:paraId="65A4669B" w14:textId="77777777" w:rsidR="00E560B7" w:rsidRDefault="00E560B7" w:rsidP="00E560B7">
      <w:r w:rsidRPr="008E2F3C">
        <w:rPr>
          <w:b/>
        </w:rPr>
        <w:t>e)</w:t>
      </w:r>
      <w:r>
        <w:t xml:space="preserve"> Zeichen Sie für eine Periode ein s(t)-Diagramm.</w:t>
      </w:r>
    </w:p>
    <w:p w14:paraId="6F0144E9" w14:textId="77777777" w:rsidR="00E560B7" w:rsidRDefault="00E560B7" w:rsidP="00E560B7"/>
    <w:p w14:paraId="1EBDA179" w14:textId="77777777" w:rsidR="00E560B7" w:rsidRDefault="00E560B7" w:rsidP="00E560B7">
      <w:r>
        <w:t>Die Verbindung des Körpers mit der Platte wird nun gelöst und die Bewegung im unteren Umkehrpunkt wie im ersten Teil der Aufgabe zum Zeitpunkt 0s wieder gestartet.</w:t>
      </w:r>
    </w:p>
    <w:p w14:paraId="6BE85820" w14:textId="77777777" w:rsidR="00E560B7" w:rsidRDefault="00E560B7" w:rsidP="00E560B7"/>
    <w:p w14:paraId="4B89B42B" w14:textId="77777777" w:rsidR="00E560B7" w:rsidRDefault="00E560B7" w:rsidP="00E560B7">
      <w:r w:rsidRPr="00F73CD7">
        <w:rPr>
          <w:b/>
        </w:rPr>
        <w:t>f)</w:t>
      </w:r>
      <w:r>
        <w:t xml:space="preserve"> Begründen Sie, warum der Körper 4,0 cm oberhalb der Gleichgewichtslage von der Platte abhebt. </w:t>
      </w:r>
    </w:p>
    <w:p w14:paraId="7CD1A8DD" w14:textId="77777777" w:rsidR="00E560B7" w:rsidRDefault="00E560B7" w:rsidP="00E560B7"/>
    <w:tbl>
      <w:tblPr>
        <w:tblW w:w="0" w:type="auto"/>
        <w:tblLook w:val="04A0" w:firstRow="1" w:lastRow="0" w:firstColumn="1" w:lastColumn="0" w:noHBand="0" w:noVBand="1"/>
      </w:tblPr>
      <w:tblGrid>
        <w:gridCol w:w="7054"/>
        <w:gridCol w:w="3007"/>
      </w:tblGrid>
      <w:tr w:rsidR="00583A8A" w:rsidRPr="0071784C" w14:paraId="19B0F697" w14:textId="77777777" w:rsidTr="0071784C">
        <w:tc>
          <w:tcPr>
            <w:tcW w:w="7054" w:type="dxa"/>
            <w:shd w:val="clear" w:color="auto" w:fill="auto"/>
          </w:tcPr>
          <w:p w14:paraId="718DD1E8" w14:textId="7DA98DA9" w:rsidR="00583A8A" w:rsidRPr="0071784C" w:rsidRDefault="00215B7B" w:rsidP="00583A8A">
            <w:hyperlink r:id="rId1302" w:anchor="m1064" w:history="1">
              <w:r w:rsidR="00583A8A" w:rsidRPr="0071784C">
                <w:rPr>
                  <w:rStyle w:val="Hyperlink"/>
                  <w:sz w:val="22"/>
                </w:rPr>
                <w:t>1064.</w:t>
              </w:r>
            </w:hyperlink>
            <w:r w:rsidR="00583A8A" w:rsidRPr="0071784C">
              <w:t xml:space="preserve"> (Baden-Württemberg 2011)</w:t>
            </w:r>
          </w:p>
          <w:p w14:paraId="68BAAFAF" w14:textId="77777777" w:rsidR="00583A8A" w:rsidRPr="0071784C" w:rsidRDefault="00583A8A" w:rsidP="00583A8A">
            <w:r w:rsidRPr="0071784C">
              <w:t xml:space="preserve">An einer Schraubenfeder hängt ein Körper der Masse 200 g. Der Körper wird so weit angehoben, bis die Schraubenfeder gerade entspannt ist. Jetzt befindet sich das untere Ende des Körpers 60 cm über einer Tischplatte. </w:t>
            </w:r>
          </w:p>
          <w:p w14:paraId="5CF2B6E5" w14:textId="77777777" w:rsidR="00583A8A" w:rsidRPr="0071784C" w:rsidRDefault="00583A8A" w:rsidP="00583A8A">
            <w:r w:rsidRPr="0071784C">
              <w:t>Aus dieser Lage wird der Körper zum Zeitpunkt 0 s losgelassen und führt dann eine ungedämpfte, harmonische Schwingung mit der Periodendauer 0,80 s durch.</w:t>
            </w:r>
          </w:p>
          <w:p w14:paraId="665F65BA" w14:textId="064D1805" w:rsidR="00583A8A" w:rsidRPr="0071784C" w:rsidRDefault="00583A8A" w:rsidP="00583A8A">
            <w:r w:rsidRPr="0071784C">
              <w:rPr>
                <w:b/>
              </w:rPr>
              <w:t>a)</w:t>
            </w:r>
            <w:r w:rsidRPr="0071784C">
              <w:t xml:space="preserve"> Zeigen Sie, dass die Federkonstante einen Wert von 12,3 </w:t>
            </w:r>
            <w:r w:rsidR="00095801">
              <w:t>N</w:t>
            </w:r>
            <w:r w:rsidRPr="0071784C">
              <w:t>m</w:t>
            </w:r>
            <w:r w:rsidRPr="0071784C">
              <w:rPr>
                <w:vertAlign w:val="superscript"/>
              </w:rPr>
              <w:t>-1</w:t>
            </w:r>
            <w:r w:rsidRPr="0071784C">
              <w:t xml:space="preserve"> hat.</w:t>
            </w:r>
          </w:p>
          <w:p w14:paraId="74CE780B" w14:textId="77777777" w:rsidR="00583A8A" w:rsidRPr="0071784C" w:rsidRDefault="00583A8A" w:rsidP="00583A8A">
            <w:r w:rsidRPr="0071784C">
              <w:rPr>
                <w:b/>
              </w:rPr>
              <w:t>b)</w:t>
            </w:r>
            <w:r w:rsidRPr="0071784C">
              <w:t xml:space="preserve"> Bestimmen Sie den Abstand des Körpers von der Tischplatte, wenn er sich in der Gleichgewichtslage befindet.</w:t>
            </w:r>
          </w:p>
          <w:p w14:paraId="2FE03848" w14:textId="77777777" w:rsidR="00583A8A" w:rsidRPr="0071784C" w:rsidRDefault="00583A8A" w:rsidP="00583A8A">
            <w:r w:rsidRPr="0071784C">
              <w:rPr>
                <w:b/>
              </w:rPr>
              <w:t>c)</w:t>
            </w:r>
            <w:r w:rsidRPr="0071784C">
              <w:t xml:space="preserve"> Zeichen Sie für die ersten 2,0 s nach dem Loslassen ein y(t)-Diagramm.</w:t>
            </w:r>
          </w:p>
          <w:p w14:paraId="638F370E" w14:textId="19A28A95" w:rsidR="00583A8A" w:rsidRPr="0071784C" w:rsidRDefault="00583A8A" w:rsidP="00E560B7">
            <w:r w:rsidRPr="0071784C">
              <w:rPr>
                <w:b/>
              </w:rPr>
              <w:t>d)</w:t>
            </w:r>
            <w:r w:rsidRPr="0071784C">
              <w:t xml:space="preserve"> Geben Sie die Länge des Weges an, den der Körper innerhalb der ersten Sekunde zurücklegt.</w:t>
            </w:r>
          </w:p>
        </w:tc>
        <w:tc>
          <w:tcPr>
            <w:tcW w:w="3007" w:type="dxa"/>
            <w:shd w:val="clear" w:color="auto" w:fill="auto"/>
          </w:tcPr>
          <w:p w14:paraId="083FFBF1" w14:textId="24DCF026" w:rsidR="00583A8A" w:rsidRPr="0071784C" w:rsidRDefault="00215B7B" w:rsidP="00E560B7">
            <w:r>
              <w:pict w14:anchorId="4C17964D">
                <v:shape id="_x0000_i1440" type="#_x0000_t75" style="width:138pt;height:204pt">
                  <v:imagedata r:id="rId1303" o:title="m1064_1"/>
                </v:shape>
              </w:pict>
            </w:r>
          </w:p>
        </w:tc>
      </w:tr>
    </w:tbl>
    <w:p w14:paraId="0B474DA6" w14:textId="4D6A3EB3" w:rsidR="00583A8A" w:rsidRDefault="00583A8A" w:rsidP="00E560B7">
      <w:r w:rsidRPr="00583A8A">
        <w:rPr>
          <w:b/>
        </w:rPr>
        <w:t>e)</w:t>
      </w:r>
      <w:r>
        <w:t xml:space="preserve"> Geben Sie den Zeitpunkt an, zu dem der </w:t>
      </w:r>
      <w:r w:rsidR="00A61649">
        <w:t>B</w:t>
      </w:r>
      <w:r>
        <w:t>etrag der Geschwindigkeit des Körpers erstmalig maximal ist.</w:t>
      </w:r>
    </w:p>
    <w:p w14:paraId="14BB7545" w14:textId="232FB671" w:rsidR="00583A8A" w:rsidRDefault="00583A8A" w:rsidP="00E560B7">
      <w:r w:rsidRPr="00583A8A">
        <w:rPr>
          <w:b/>
        </w:rPr>
        <w:t>f)</w:t>
      </w:r>
      <w:r>
        <w:t xml:space="preserve"> Geben Sie diesen maximalen Geschwindigkeitsbetrag an.</w:t>
      </w:r>
    </w:p>
    <w:p w14:paraId="06812331" w14:textId="77777777" w:rsidR="00583A8A" w:rsidRDefault="00583A8A" w:rsidP="00E560B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8"/>
        <w:gridCol w:w="6249"/>
      </w:tblGrid>
      <w:tr w:rsidR="00D474CB" w14:paraId="396AE83B" w14:textId="77777777" w:rsidTr="00D474CB">
        <w:tc>
          <w:tcPr>
            <w:tcW w:w="5030" w:type="dxa"/>
          </w:tcPr>
          <w:p w14:paraId="52F070EF" w14:textId="31CD0188" w:rsidR="00D474CB" w:rsidRDefault="00215B7B" w:rsidP="00D474CB">
            <w:hyperlink r:id="rId1304" w:anchor="m1089" w:history="1">
              <w:r w:rsidR="00D474CB" w:rsidRPr="00C002C3">
                <w:rPr>
                  <w:rStyle w:val="Hyperlink"/>
                  <w:sz w:val="22"/>
                </w:rPr>
                <w:t>1089.</w:t>
              </w:r>
            </w:hyperlink>
          </w:p>
          <w:p w14:paraId="6D295B09" w14:textId="77777777" w:rsidR="00D474CB" w:rsidRDefault="00D474CB" w:rsidP="00D474CB">
            <w:r>
              <w:t>Ein Pendelschwinger wird aus der Ruhelage ausgelenkt und losgelassen. Das Diagramm zeigt die beiden Energieformen ab dem Zeitpunkt des Loslassens.</w:t>
            </w:r>
          </w:p>
          <w:p w14:paraId="7A398784" w14:textId="33045EF8" w:rsidR="00D474CB" w:rsidRDefault="00D474CB" w:rsidP="00D474CB">
            <w:r w:rsidRPr="004F4C72">
              <w:rPr>
                <w:b/>
              </w:rPr>
              <w:t>a)</w:t>
            </w:r>
            <w:r>
              <w:t xml:space="preserve"> Ordnen Sie den Kurven A und B die jeweiligen Energieformen zu. Begründen Sie Ihre Entscheidungen.</w:t>
            </w:r>
          </w:p>
          <w:p w14:paraId="04146CE1" w14:textId="4A7F13A0" w:rsidR="00D474CB" w:rsidRDefault="00D474CB" w:rsidP="00D474CB">
            <w:r w:rsidRPr="004F4C72">
              <w:rPr>
                <w:b/>
              </w:rPr>
              <w:t>b)</w:t>
            </w:r>
            <w:r>
              <w:t xml:space="preserve"> Geben Sie die Zeitpunkte 1 und 2 in Vielfachen oder Bruchteilen der Periodendauer an.</w:t>
            </w:r>
          </w:p>
        </w:tc>
        <w:tc>
          <w:tcPr>
            <w:tcW w:w="5031" w:type="dxa"/>
          </w:tcPr>
          <w:p w14:paraId="1EA19F59" w14:textId="74B90D6F" w:rsidR="00D474CB" w:rsidRDefault="00D474CB" w:rsidP="00E560B7">
            <w:r>
              <w:rPr>
                <w:noProof/>
                <w:snapToGrid/>
              </w:rPr>
              <w:drawing>
                <wp:inline distT="0" distB="0" distL="0" distR="0" wp14:anchorId="7A454100" wp14:editId="4DDB8992">
                  <wp:extent cx="3831344" cy="185014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1089.png"/>
                          <pic:cNvPicPr/>
                        </pic:nvPicPr>
                        <pic:blipFill>
                          <a:blip r:embed="rId1305" cstate="print">
                            <a:extLst>
                              <a:ext uri="{28A0092B-C50C-407E-A947-70E740481C1C}">
                                <a14:useLocalDpi xmlns:a14="http://schemas.microsoft.com/office/drawing/2010/main" val="0"/>
                              </a:ext>
                            </a:extLst>
                          </a:blip>
                          <a:stretch>
                            <a:fillRect/>
                          </a:stretch>
                        </pic:blipFill>
                        <pic:spPr>
                          <a:xfrm>
                            <a:off x="0" y="0"/>
                            <a:ext cx="3831344" cy="1850140"/>
                          </a:xfrm>
                          <a:prstGeom prst="rect">
                            <a:avLst/>
                          </a:prstGeom>
                        </pic:spPr>
                      </pic:pic>
                    </a:graphicData>
                  </a:graphic>
                </wp:inline>
              </w:drawing>
            </w:r>
          </w:p>
        </w:tc>
      </w:tr>
    </w:tbl>
    <w:p w14:paraId="74E0C411" w14:textId="77777777" w:rsidR="00D474CB" w:rsidRDefault="00D474CB" w:rsidP="00E560B7"/>
    <w:p w14:paraId="01D1DB85" w14:textId="7FB2959F" w:rsidR="00C831C4" w:rsidRDefault="00215B7B" w:rsidP="004A1C1F">
      <w:hyperlink r:id="rId1306" w:anchor="m1091" w:history="1">
        <w:r w:rsidR="00C831C4" w:rsidRPr="00DE4CC0">
          <w:rPr>
            <w:rStyle w:val="Hyperlink"/>
            <w:sz w:val="22"/>
          </w:rPr>
          <w:t>1091.</w:t>
        </w:r>
      </w:hyperlink>
      <w:r w:rsidR="00C831C4">
        <w:t xml:space="preserve"> </w:t>
      </w:r>
      <w:r w:rsidR="004A1C1F">
        <w:tab/>
      </w:r>
    </w:p>
    <w:p w14:paraId="0399BF5D" w14:textId="10407F7A" w:rsidR="00023A07" w:rsidRDefault="00023A07" w:rsidP="004A1C1F">
      <w:pPr>
        <w:rPr>
          <w:snapToGrid/>
          <w:sz w:val="23"/>
          <w:szCs w:val="23"/>
        </w:rPr>
      </w:pPr>
      <w:r>
        <w:t>(Berufliches Gymnasium Sachsen, GK, 2020)</w:t>
      </w:r>
      <w:r>
        <w:br/>
        <w:t>Zur Dekoration in einer Spielzeugabteilung soll ein Holzdrache zum Einsatz kommen</w:t>
      </w:r>
      <w:proofErr w:type="gramStart"/>
      <w:r>
        <w:t>,</w:t>
      </w:r>
      <w:proofErr w:type="gramEnd"/>
      <w:r>
        <w:br/>
        <w:t>der an einer Schraubenfeder vertikal harmonisch schwingt und dessen Flügel dabei in Bewegung versetzt werden. Der Drache hat eine Masse von 500 g. Betrachten Sie den Drachen zunächst als Massepunkt.</w:t>
      </w:r>
      <w:r>
        <w:br/>
        <w:t>Als Ruhelage y = 0 des Schwingers wird der Punkt betrachtet, in dem der Drache an der Feder hängt, ohne zu schwingen. Die Masse der Feder wird vernachlässigt.</w:t>
      </w:r>
      <w:r>
        <w:br/>
        <w:t>Im folgenden Diagramm wurde für drei Federn die Abhängigkeit der Verlängerung von der anhängenden Masse grafisch dargestellt:</w:t>
      </w:r>
    </w:p>
    <w:p w14:paraId="7FC33FCF" w14:textId="7D208043" w:rsidR="00C338C4" w:rsidRDefault="00C338C4" w:rsidP="00C831C4">
      <w:r>
        <w:rPr>
          <w:noProof/>
          <w:snapToGrid/>
        </w:rPr>
        <w:drawing>
          <wp:inline distT="0" distB="0" distL="0" distR="0" wp14:anchorId="62E578DB" wp14:editId="5F2534AF">
            <wp:extent cx="4572000" cy="2743200"/>
            <wp:effectExtent l="0" t="0" r="0" b="0"/>
            <wp:docPr id="12" name="Diagram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7"/>
              </a:graphicData>
            </a:graphic>
          </wp:inline>
        </w:drawing>
      </w:r>
    </w:p>
    <w:p w14:paraId="638FD1DC" w14:textId="77777777" w:rsidR="00DE4CC0" w:rsidRDefault="00DE4CC0" w:rsidP="00C831C4"/>
    <w:p w14:paraId="1F72D2FE" w14:textId="44ACA68A" w:rsidR="00DE4CC0" w:rsidRDefault="00152E82" w:rsidP="00C831C4">
      <w:r w:rsidRPr="00152E82">
        <w:rPr>
          <w:b/>
          <w:sz w:val="23"/>
          <w:szCs w:val="23"/>
        </w:rPr>
        <w:t>a)</w:t>
      </w:r>
      <w:r>
        <w:rPr>
          <w:sz w:val="23"/>
          <w:szCs w:val="23"/>
        </w:rPr>
        <w:t xml:space="preserve"> Begründen Sie, dass Feder 1 und 2 grundsätzlich für den Drachen verwendet werden können, Feder 3 jedoch nicht verwendet werden sollte.</w:t>
      </w:r>
    </w:p>
    <w:p w14:paraId="67FB176C" w14:textId="693FFC5A" w:rsidR="00C002C3" w:rsidRDefault="007D3AC3" w:rsidP="00E560B7">
      <w:pPr>
        <w:rPr>
          <w:sz w:val="23"/>
          <w:szCs w:val="23"/>
        </w:rPr>
      </w:pPr>
      <w:r w:rsidRPr="007D3AC3">
        <w:rPr>
          <w:b/>
        </w:rPr>
        <w:t xml:space="preserve">b) </w:t>
      </w:r>
      <w:r>
        <w:rPr>
          <w:sz w:val="23"/>
          <w:szCs w:val="23"/>
        </w:rPr>
        <w:t>Berechnen Sie die Federkonstanten für Feder 1 und 2.</w:t>
      </w:r>
    </w:p>
    <w:p w14:paraId="08CDB470" w14:textId="39ADFCC1" w:rsidR="00B43699" w:rsidRPr="00B43699" w:rsidRDefault="00B43699" w:rsidP="00B43699">
      <w:pPr>
        <w:pStyle w:val="Default"/>
        <w:rPr>
          <w:sz w:val="23"/>
          <w:szCs w:val="23"/>
        </w:rPr>
      </w:pPr>
      <w:r w:rsidRPr="00B43699">
        <w:rPr>
          <w:b/>
          <w:sz w:val="23"/>
          <w:szCs w:val="23"/>
        </w:rPr>
        <w:t>c)</w:t>
      </w:r>
      <w:r>
        <w:rPr>
          <w:sz w:val="23"/>
          <w:szCs w:val="23"/>
        </w:rPr>
        <w:t xml:space="preserve"> </w:t>
      </w:r>
      <w:r w:rsidRPr="00B43699">
        <w:rPr>
          <w:sz w:val="23"/>
          <w:szCs w:val="23"/>
        </w:rPr>
        <w:t xml:space="preserve">Der Drache soll eine möglichst große Schwingungsdauer haben, damit seine Bewegung deutlich sichtbar ist. </w:t>
      </w:r>
    </w:p>
    <w:p w14:paraId="568FF1FF" w14:textId="77777777" w:rsidR="00B43699" w:rsidRPr="00B43699" w:rsidRDefault="00B43699" w:rsidP="00B43699">
      <w:pPr>
        <w:autoSpaceDE w:val="0"/>
        <w:autoSpaceDN w:val="0"/>
        <w:adjustRightInd w:val="0"/>
        <w:rPr>
          <w:snapToGrid/>
          <w:sz w:val="23"/>
          <w:szCs w:val="23"/>
        </w:rPr>
      </w:pPr>
      <w:r w:rsidRPr="00B43699">
        <w:rPr>
          <w:snapToGrid/>
          <w:sz w:val="23"/>
          <w:szCs w:val="23"/>
        </w:rPr>
        <w:t xml:space="preserve">Prüfen Sie, welche der Federn 1 oder 2 sich in dieser Hinsicht besser eignet. </w:t>
      </w:r>
    </w:p>
    <w:p w14:paraId="6B439E26" w14:textId="77777777" w:rsidR="00B43699" w:rsidRPr="00B43699" w:rsidRDefault="00B43699" w:rsidP="00B43699">
      <w:pPr>
        <w:autoSpaceDE w:val="0"/>
        <w:autoSpaceDN w:val="0"/>
        <w:adjustRightInd w:val="0"/>
        <w:rPr>
          <w:snapToGrid/>
          <w:sz w:val="23"/>
          <w:szCs w:val="23"/>
        </w:rPr>
      </w:pPr>
      <w:r w:rsidRPr="00B43699">
        <w:rPr>
          <w:snapToGrid/>
          <w:sz w:val="23"/>
          <w:szCs w:val="23"/>
        </w:rPr>
        <w:t xml:space="preserve">Begründen Sie Ihre Antwort. </w:t>
      </w:r>
    </w:p>
    <w:p w14:paraId="62C650AD" w14:textId="77777777" w:rsidR="00B43699" w:rsidRDefault="00B43699" w:rsidP="00B43699">
      <w:pPr>
        <w:rPr>
          <w:snapToGrid/>
          <w:sz w:val="23"/>
          <w:szCs w:val="23"/>
        </w:rPr>
      </w:pPr>
    </w:p>
    <w:p w14:paraId="0ED877A3" w14:textId="07D90886" w:rsidR="00B43699" w:rsidRDefault="00B43699" w:rsidP="00B43699">
      <w:pPr>
        <w:rPr>
          <w:sz w:val="23"/>
          <w:szCs w:val="23"/>
        </w:rPr>
      </w:pPr>
      <w:r w:rsidRPr="00B43699">
        <w:rPr>
          <w:snapToGrid/>
          <w:sz w:val="23"/>
          <w:szCs w:val="23"/>
        </w:rPr>
        <w:t xml:space="preserve">Verwenden Sie für weitere Berechnungen die Feder 2 </w:t>
      </w:r>
      <w:proofErr w:type="gramStart"/>
      <w:r w:rsidRPr="00B43699">
        <w:rPr>
          <w:snapToGrid/>
          <w:sz w:val="23"/>
          <w:szCs w:val="23"/>
        </w:rPr>
        <w:t>mit</w:t>
      </w:r>
      <w:r w:rsidR="00891CF6">
        <w:rPr>
          <w:snapToGrid/>
          <w:sz w:val="23"/>
          <w:szCs w:val="23"/>
        </w:rPr>
        <w:t xml:space="preserve"> </w:t>
      </w:r>
      <w:r w:rsidRPr="00B43699">
        <w:rPr>
          <w:snapToGrid/>
          <w:position w:val="-22"/>
          <w:sz w:val="23"/>
          <w:szCs w:val="23"/>
        </w:rPr>
        <w:object w:dxaOrig="980" w:dyaOrig="580" w14:anchorId="14B73141">
          <v:shape id="_x0000_i1441" type="#_x0000_t75" style="width:48pt;height:30pt" o:ole="">
            <v:imagedata r:id="rId1308" o:title=""/>
          </v:shape>
          <o:OLEObject Type="Embed" ProgID="Equation.DSMT4" ShapeID="_x0000_i1441" DrawAspect="Content" ObjectID="_1735305721" r:id="rId1309"/>
        </w:object>
      </w:r>
      <w:proofErr w:type="gramEnd"/>
      <w:r>
        <w:rPr>
          <w:snapToGrid/>
          <w:sz w:val="23"/>
          <w:szCs w:val="23"/>
        </w:rPr>
        <w:t>.</w:t>
      </w:r>
      <w:r w:rsidR="00F67A2F">
        <w:rPr>
          <w:snapToGrid/>
          <w:sz w:val="23"/>
          <w:szCs w:val="23"/>
        </w:rPr>
        <w:t xml:space="preserve"> </w:t>
      </w:r>
      <w:r w:rsidR="00F67A2F">
        <w:rPr>
          <w:sz w:val="23"/>
          <w:szCs w:val="23"/>
        </w:rPr>
        <w:t>Die Dämpfung der Drachenschwingung wird zunächst vernachlässigt.</w:t>
      </w:r>
    </w:p>
    <w:p w14:paraId="1FDAE547" w14:textId="77777777" w:rsidR="00F67A2F" w:rsidRDefault="00F67A2F" w:rsidP="00B43699">
      <w:pPr>
        <w:rPr>
          <w:sz w:val="23"/>
          <w:szCs w:val="23"/>
        </w:rPr>
      </w:pPr>
    </w:p>
    <w:p w14:paraId="27F23338" w14:textId="77777777" w:rsidR="00891CF6" w:rsidRPr="00891CF6" w:rsidRDefault="00F67A2F" w:rsidP="00891CF6">
      <w:pPr>
        <w:pStyle w:val="Default"/>
        <w:rPr>
          <w:sz w:val="23"/>
          <w:szCs w:val="23"/>
        </w:rPr>
      </w:pPr>
      <w:r w:rsidRPr="00891CF6">
        <w:rPr>
          <w:b/>
          <w:sz w:val="23"/>
          <w:szCs w:val="23"/>
        </w:rPr>
        <w:t>d)</w:t>
      </w:r>
      <w:r>
        <w:rPr>
          <w:sz w:val="23"/>
          <w:szCs w:val="23"/>
        </w:rPr>
        <w:t xml:space="preserve"> </w:t>
      </w:r>
      <w:r w:rsidR="00891CF6" w:rsidRPr="00891CF6">
        <w:rPr>
          <w:sz w:val="23"/>
          <w:szCs w:val="23"/>
        </w:rPr>
        <w:t xml:space="preserve">Der Drache wird zu Beginn um 5 cm nach unten ausgelenkt und dann losgelassen. </w:t>
      </w:r>
    </w:p>
    <w:p w14:paraId="2B9A893F" w14:textId="11A3B59A" w:rsidR="00F67A2F" w:rsidRDefault="00891CF6" w:rsidP="00891CF6">
      <w:pPr>
        <w:rPr>
          <w:snapToGrid/>
          <w:sz w:val="23"/>
          <w:szCs w:val="23"/>
        </w:rPr>
      </w:pPr>
      <w:r w:rsidRPr="00891CF6">
        <w:rPr>
          <w:snapToGrid/>
          <w:sz w:val="23"/>
          <w:szCs w:val="23"/>
        </w:rPr>
        <w:t>Berechnen Sie die Position des Drachens und seine Bewegungsrichtung 10 s nach dem ersten Nulldurchgang.</w:t>
      </w:r>
    </w:p>
    <w:p w14:paraId="153FF12F" w14:textId="77777777" w:rsidR="00A64460" w:rsidRDefault="00A64460" w:rsidP="00891CF6">
      <w:pPr>
        <w:rPr>
          <w:snapToGrid/>
          <w:sz w:val="23"/>
          <w:szCs w:val="23"/>
        </w:rPr>
      </w:pPr>
    </w:p>
    <w:p w14:paraId="51144CC0" w14:textId="01DBA10C" w:rsidR="00A64460" w:rsidRDefault="00A64460" w:rsidP="00891CF6">
      <w:r w:rsidRPr="00A64460">
        <w:rPr>
          <w:b/>
          <w:snapToGrid/>
          <w:sz w:val="23"/>
          <w:szCs w:val="23"/>
        </w:rPr>
        <w:t>e)</w:t>
      </w:r>
      <w:r>
        <w:rPr>
          <w:snapToGrid/>
          <w:sz w:val="23"/>
          <w:szCs w:val="23"/>
        </w:rPr>
        <w:t xml:space="preserve"> </w:t>
      </w:r>
      <w:r>
        <w:rPr>
          <w:sz w:val="23"/>
          <w:szCs w:val="23"/>
        </w:rPr>
        <w:t>Berechnen Sie die maximale Geschwindigkeit des Drachens während seiner Bewegung.</w:t>
      </w:r>
    </w:p>
    <w:p w14:paraId="12481EEC" w14:textId="77777777" w:rsidR="00E560B7" w:rsidRDefault="00E560B7" w:rsidP="00E560B7"/>
    <w:p w14:paraId="59A69863" w14:textId="77777777" w:rsidR="005F60E0" w:rsidRPr="005F60E0" w:rsidRDefault="005F60E0" w:rsidP="005F60E0">
      <w:pPr>
        <w:pStyle w:val="Default"/>
        <w:rPr>
          <w:sz w:val="23"/>
          <w:szCs w:val="23"/>
        </w:rPr>
      </w:pPr>
      <w:r w:rsidRPr="005F60E0">
        <w:rPr>
          <w:b/>
        </w:rPr>
        <w:t xml:space="preserve">f) </w:t>
      </w:r>
      <w:r w:rsidRPr="005F60E0">
        <w:rPr>
          <w:sz w:val="23"/>
          <w:szCs w:val="23"/>
        </w:rPr>
        <w:t xml:space="preserve">Der Drache soll als Blickfang dienen und daher ununterbrochen schwingen. Dafür wird ein Motor eingesetzt, der bei jeder Umdrehung die Aufhängung der Feder kurz nach oben beschleunigt. </w:t>
      </w:r>
    </w:p>
    <w:p w14:paraId="71CBD798" w14:textId="6730EBFF" w:rsidR="005F60E0" w:rsidRDefault="005F60E0" w:rsidP="005F60E0">
      <w:pPr>
        <w:rPr>
          <w:snapToGrid/>
          <w:sz w:val="23"/>
          <w:szCs w:val="23"/>
        </w:rPr>
      </w:pPr>
      <w:r w:rsidRPr="005F60E0">
        <w:rPr>
          <w:snapToGrid/>
          <w:sz w:val="23"/>
          <w:szCs w:val="23"/>
        </w:rPr>
        <w:t>Geben Sie an, bei welcher Drehzahl (in Umdrehungen je Minute) der Drache seine maximale Amplitude erreicht. Begründen Sie Ihre Aussage.</w:t>
      </w:r>
    </w:p>
    <w:p w14:paraId="54A7C4AD" w14:textId="77777777" w:rsidR="00B53074" w:rsidRDefault="00B53074" w:rsidP="005F60E0">
      <w:pPr>
        <w:rPr>
          <w:snapToGrid/>
          <w:sz w:val="23"/>
          <w:szCs w:val="23"/>
        </w:rPr>
      </w:pPr>
    </w:p>
    <w:p w14:paraId="50AA8BE5" w14:textId="77777777" w:rsidR="00B53074" w:rsidRPr="00B53074" w:rsidRDefault="00B53074" w:rsidP="00B53074">
      <w:pPr>
        <w:pStyle w:val="Default"/>
        <w:rPr>
          <w:sz w:val="23"/>
          <w:szCs w:val="23"/>
        </w:rPr>
      </w:pPr>
      <w:r w:rsidRPr="00B53074">
        <w:rPr>
          <w:b/>
          <w:sz w:val="23"/>
          <w:szCs w:val="23"/>
        </w:rPr>
        <w:t>g)</w:t>
      </w:r>
      <w:r>
        <w:rPr>
          <w:sz w:val="23"/>
          <w:szCs w:val="23"/>
        </w:rPr>
        <w:t xml:space="preserve"> </w:t>
      </w:r>
      <w:r w:rsidRPr="00B53074">
        <w:rPr>
          <w:sz w:val="23"/>
          <w:szCs w:val="23"/>
        </w:rPr>
        <w:t xml:space="preserve">Der Motor hat eine Fernbedienung, mit der man ihn über ein elektromagnetisches Signal von 2,4 GHz an- und ausschalten und die Drehzahl regeln kann. </w:t>
      </w:r>
    </w:p>
    <w:p w14:paraId="39C5B9EA" w14:textId="77777777" w:rsidR="00B53074" w:rsidRPr="00B53074" w:rsidRDefault="00B53074" w:rsidP="00B53074">
      <w:pPr>
        <w:autoSpaceDE w:val="0"/>
        <w:autoSpaceDN w:val="0"/>
        <w:adjustRightInd w:val="0"/>
        <w:rPr>
          <w:snapToGrid/>
          <w:sz w:val="23"/>
          <w:szCs w:val="23"/>
        </w:rPr>
      </w:pPr>
      <w:r w:rsidRPr="00B53074">
        <w:rPr>
          <w:snapToGrid/>
          <w:sz w:val="23"/>
          <w:szCs w:val="23"/>
        </w:rPr>
        <w:t xml:space="preserve">Zum Empfang dieser Frequenz wird ein Schwingkreis benötigt. </w:t>
      </w:r>
    </w:p>
    <w:p w14:paraId="717A2B29" w14:textId="77777777" w:rsidR="00B53074" w:rsidRPr="00B53074" w:rsidRDefault="00B53074" w:rsidP="00B53074">
      <w:pPr>
        <w:autoSpaceDE w:val="0"/>
        <w:autoSpaceDN w:val="0"/>
        <w:adjustRightInd w:val="0"/>
        <w:rPr>
          <w:snapToGrid/>
          <w:sz w:val="23"/>
          <w:szCs w:val="23"/>
        </w:rPr>
      </w:pPr>
      <w:r w:rsidRPr="00B53074">
        <w:rPr>
          <w:snapToGrid/>
          <w:sz w:val="23"/>
          <w:szCs w:val="23"/>
        </w:rPr>
        <w:t xml:space="preserve">Bestimmen Sie rechnerisch eine Kombination von Induktivität und Kapazität, mit der diese Frequenz empfangen werden kann. </w:t>
      </w:r>
    </w:p>
    <w:p w14:paraId="76D6A5F9" w14:textId="77777777" w:rsidR="00B53074" w:rsidRPr="00B53074" w:rsidRDefault="00B53074" w:rsidP="00B53074">
      <w:pPr>
        <w:autoSpaceDE w:val="0"/>
        <w:autoSpaceDN w:val="0"/>
        <w:adjustRightInd w:val="0"/>
        <w:rPr>
          <w:snapToGrid/>
          <w:sz w:val="23"/>
          <w:szCs w:val="23"/>
        </w:rPr>
      </w:pPr>
      <w:r w:rsidRPr="00B53074">
        <w:rPr>
          <w:snapToGrid/>
          <w:sz w:val="23"/>
          <w:szCs w:val="23"/>
        </w:rPr>
        <w:t xml:space="preserve">Folgende Bauteile stehen dafür zur Verfügung: </w:t>
      </w:r>
    </w:p>
    <w:p w14:paraId="23AA38D2" w14:textId="77777777" w:rsidR="00B53074" w:rsidRPr="00B53074" w:rsidRDefault="00B53074" w:rsidP="00B53074">
      <w:pPr>
        <w:autoSpaceDE w:val="0"/>
        <w:autoSpaceDN w:val="0"/>
        <w:adjustRightInd w:val="0"/>
        <w:rPr>
          <w:snapToGrid/>
          <w:sz w:val="23"/>
          <w:szCs w:val="23"/>
        </w:rPr>
      </w:pPr>
      <w:r w:rsidRPr="00B53074">
        <w:rPr>
          <w:snapToGrid/>
          <w:sz w:val="23"/>
          <w:szCs w:val="23"/>
        </w:rPr>
        <w:t>Kondensatoren: C</w:t>
      </w:r>
      <w:r w:rsidRPr="00B53074">
        <w:rPr>
          <w:snapToGrid/>
          <w:sz w:val="16"/>
          <w:szCs w:val="16"/>
        </w:rPr>
        <w:t xml:space="preserve">1 </w:t>
      </w:r>
      <w:r w:rsidRPr="00B53074">
        <w:rPr>
          <w:snapToGrid/>
          <w:sz w:val="23"/>
          <w:szCs w:val="23"/>
        </w:rPr>
        <w:t>= 100 pF, C</w:t>
      </w:r>
      <w:r w:rsidRPr="00B53074">
        <w:rPr>
          <w:snapToGrid/>
          <w:sz w:val="16"/>
          <w:szCs w:val="16"/>
        </w:rPr>
        <w:t xml:space="preserve">2 </w:t>
      </w:r>
      <w:r w:rsidRPr="00B53074">
        <w:rPr>
          <w:snapToGrid/>
          <w:sz w:val="23"/>
          <w:szCs w:val="23"/>
        </w:rPr>
        <w:t>= 500 nF, C</w:t>
      </w:r>
      <w:r w:rsidRPr="00B53074">
        <w:rPr>
          <w:snapToGrid/>
          <w:sz w:val="16"/>
          <w:szCs w:val="16"/>
        </w:rPr>
        <w:t xml:space="preserve">3 </w:t>
      </w:r>
      <w:r w:rsidRPr="00B53074">
        <w:rPr>
          <w:snapToGrid/>
          <w:sz w:val="23"/>
          <w:szCs w:val="23"/>
        </w:rPr>
        <w:t xml:space="preserve">= 1 pF </w:t>
      </w:r>
    </w:p>
    <w:p w14:paraId="43310554" w14:textId="54529167" w:rsidR="00B53074" w:rsidRDefault="00B53074" w:rsidP="00B53074">
      <w:pPr>
        <w:rPr>
          <w:snapToGrid/>
          <w:sz w:val="23"/>
          <w:szCs w:val="23"/>
        </w:rPr>
      </w:pPr>
      <w:r w:rsidRPr="00B53074">
        <w:rPr>
          <w:snapToGrid/>
          <w:sz w:val="23"/>
          <w:szCs w:val="23"/>
        </w:rPr>
        <w:t>Spulen: L</w:t>
      </w:r>
      <w:r w:rsidRPr="00B53074">
        <w:rPr>
          <w:snapToGrid/>
          <w:sz w:val="16"/>
          <w:szCs w:val="16"/>
        </w:rPr>
        <w:t xml:space="preserve">1 </w:t>
      </w:r>
      <w:r w:rsidRPr="00B53074">
        <w:rPr>
          <w:snapToGrid/>
          <w:sz w:val="23"/>
          <w:szCs w:val="23"/>
        </w:rPr>
        <w:t>= 4,4 nH, L</w:t>
      </w:r>
      <w:r w:rsidRPr="00B53074">
        <w:rPr>
          <w:snapToGrid/>
          <w:sz w:val="16"/>
          <w:szCs w:val="16"/>
        </w:rPr>
        <w:t xml:space="preserve">2 </w:t>
      </w:r>
      <w:r w:rsidRPr="00B53074">
        <w:rPr>
          <w:snapToGrid/>
          <w:sz w:val="23"/>
          <w:szCs w:val="23"/>
        </w:rPr>
        <w:t>= 50 μH, L</w:t>
      </w:r>
      <w:r w:rsidRPr="00B53074">
        <w:rPr>
          <w:snapToGrid/>
          <w:sz w:val="16"/>
          <w:szCs w:val="16"/>
        </w:rPr>
        <w:t xml:space="preserve">3 </w:t>
      </w:r>
      <w:r w:rsidRPr="00B53074">
        <w:rPr>
          <w:snapToGrid/>
          <w:sz w:val="23"/>
          <w:szCs w:val="23"/>
        </w:rPr>
        <w:t>= 1 mH</w:t>
      </w:r>
    </w:p>
    <w:p w14:paraId="5B6FBC2F" w14:textId="77777777" w:rsidR="00FE15B1" w:rsidRDefault="00FE15B1" w:rsidP="00B53074">
      <w:pPr>
        <w:rPr>
          <w:snapToGrid/>
          <w:sz w:val="23"/>
          <w:szCs w:val="23"/>
        </w:rPr>
      </w:pPr>
    </w:p>
    <w:p w14:paraId="7C508AF7" w14:textId="49656603" w:rsidR="00FE15B1" w:rsidRDefault="00215B7B" w:rsidP="00B53074">
      <w:hyperlink r:id="rId1310" w:anchor="m1095" w:history="1">
        <w:r w:rsidR="00B31C82" w:rsidRPr="00825570">
          <w:rPr>
            <w:rStyle w:val="Hyperlink"/>
            <w:sz w:val="22"/>
          </w:rPr>
          <w:t>1095.</w:t>
        </w:r>
      </w:hyperlink>
      <w:r w:rsidR="00B31C82">
        <w:t xml:space="preserve"> </w:t>
      </w:r>
    </w:p>
    <w:p w14:paraId="2C85D211" w14:textId="7EE598FA" w:rsidR="00B87522" w:rsidRDefault="00B87522" w:rsidP="00B53074">
      <w:r>
        <w:t>Zwei Federn, die sowohl auf Zug als auch auf Druck beansprucht werden können, sind zu einer Doppelfeder verbunden. Die Massen der Federn sind so gering, dass sie in allen weiteren Betrachtungen vernachlässigt werden könne</w:t>
      </w:r>
      <w:r w:rsidR="000E79C6">
        <w:t>n.</w:t>
      </w:r>
    </w:p>
    <w:p w14:paraId="492ABDC9" w14:textId="37D23672" w:rsidR="000E79C6" w:rsidRDefault="000E79C6" w:rsidP="00B53074">
      <w:r>
        <w:t>Die innere der koaxial angeordneten Federn hat die Federkonstante D</w:t>
      </w:r>
      <w:r w:rsidRPr="000E79C6">
        <w:rPr>
          <w:vertAlign w:val="subscript"/>
        </w:rPr>
        <w:t>i</w:t>
      </w:r>
      <w:r>
        <w:t>, die äußere Feder die Federkonstante D</w:t>
      </w:r>
      <w:r w:rsidRPr="000E79C6">
        <w:rPr>
          <w:vertAlign w:val="subscript"/>
        </w:rPr>
        <w:t>a</w:t>
      </w:r>
      <w:r>
        <w:t>. Es gilt:</w:t>
      </w:r>
    </w:p>
    <w:p w14:paraId="167F76A1" w14:textId="7B3E86CC" w:rsidR="000E79C6" w:rsidRDefault="000E79C6" w:rsidP="00B53074">
      <w:r w:rsidRPr="000E79C6">
        <w:rPr>
          <w:position w:val="-24"/>
        </w:rPr>
        <w:object w:dxaOrig="920" w:dyaOrig="620" w14:anchorId="16CCDFD2">
          <v:shape id="_x0000_i1442" type="#_x0000_t75" style="width:48pt;height:30pt" o:ole="">
            <v:imagedata r:id="rId1311" o:title=""/>
          </v:shape>
          <o:OLEObject Type="Embed" ProgID="Equation.DSMT4" ShapeID="_x0000_i1442" DrawAspect="Content" ObjectID="_1735305722" r:id="rId1312"/>
        </w:object>
      </w:r>
    </w:p>
    <w:p w14:paraId="28C632E7" w14:textId="237AEE34" w:rsidR="000E79C6" w:rsidRDefault="000E79C6" w:rsidP="00B53074">
      <w:r>
        <w:t>Beide Federn haben im entspannten Zustand die gleiche Länge von 0,50 m.</w:t>
      </w:r>
    </w:p>
    <w:p w14:paraId="3E111243" w14:textId="2FF67838" w:rsidR="000E79C6" w:rsidRDefault="000E79C6" w:rsidP="00B53074"/>
    <w:p w14:paraId="1D6EDB0E" w14:textId="70D78432" w:rsidR="000E79C6" w:rsidRDefault="000E79C6" w:rsidP="00B53074">
      <w:r w:rsidRPr="00825570">
        <w:rPr>
          <w:b/>
        </w:rPr>
        <w:t>a)</w:t>
      </w:r>
      <w:r>
        <w:t xml:space="preserve"> </w:t>
      </w:r>
      <w:r w:rsidR="00040DE2">
        <w:t>Die beiden gekoppelten Federn haben die Federkonstante D</w:t>
      </w:r>
      <w:r w:rsidR="00040DE2" w:rsidRPr="000368BA">
        <w:rPr>
          <w:vertAlign w:val="subscript"/>
        </w:rPr>
        <w:t>g</w:t>
      </w:r>
      <w:r w:rsidR="00040DE2">
        <w:t xml:space="preserve">. Zeigen Sie, dass </w:t>
      </w:r>
    </w:p>
    <w:p w14:paraId="77D1D14F" w14:textId="4757B30B" w:rsidR="005B4694" w:rsidRDefault="00040DE2" w:rsidP="00B53074">
      <w:r w:rsidRPr="00040DE2">
        <w:rPr>
          <w:position w:val="-24"/>
        </w:rPr>
        <w:object w:dxaOrig="920" w:dyaOrig="620" w14:anchorId="4FC17012">
          <v:shape id="_x0000_i1443" type="#_x0000_t75" style="width:48pt;height:30pt" o:ole="">
            <v:imagedata r:id="rId1313" o:title=""/>
          </v:shape>
          <o:OLEObject Type="Embed" ProgID="Equation.DSMT4" ShapeID="_x0000_i1443" DrawAspect="Content" ObjectID="_1735305723" r:id="rId1314"/>
        </w:object>
      </w:r>
    </w:p>
    <w:p w14:paraId="03222D23" w14:textId="0A7C83D7" w:rsidR="00040DE2" w:rsidRDefault="00040DE2" w:rsidP="00B53074">
      <w:r>
        <w:t>gilt.</w:t>
      </w:r>
    </w:p>
    <w:p w14:paraId="65DA9696" w14:textId="0DCFDD46" w:rsidR="005B4694" w:rsidRDefault="005B4694" w:rsidP="00B53074"/>
    <w:p w14:paraId="7A6885AA" w14:textId="585DACB2" w:rsidR="005B4694" w:rsidRDefault="005B4694" w:rsidP="00B53074">
      <w:r>
        <w:t>Die Federkonstante D</w:t>
      </w:r>
      <w:r w:rsidRPr="005B4694">
        <w:rPr>
          <w:vertAlign w:val="subscript"/>
        </w:rPr>
        <w:t xml:space="preserve">i </w:t>
      </w:r>
      <w:r>
        <w:t xml:space="preserve">hat eine Größe von </w:t>
      </w:r>
      <w:r w:rsidR="00C458B0">
        <w:t>59</w:t>
      </w:r>
      <w:r>
        <w:t>,0 N/m. An der aufgehängten Doppelfeder wird nun ein Körper mit einer Masse von 1,40 kg befestigt</w:t>
      </w:r>
      <w:r w:rsidR="0083197F">
        <w:t xml:space="preserve"> und noch festgehalten</w:t>
      </w:r>
      <w:r>
        <w:t xml:space="preserve">. Anschließend dehnt man die Doppelfeder auf die Länge von 0,80 m nach unten und gibt sie frei. </w:t>
      </w:r>
    </w:p>
    <w:p w14:paraId="76BBFD2C" w14:textId="350565D0" w:rsidR="005B4694" w:rsidRDefault="00EE0065" w:rsidP="00B53074">
      <w:r>
        <w:t xml:space="preserve">Der Koordinatenursprung für die folgenden Betrachtungen liegt in der Gleichgewichtslage. </w:t>
      </w:r>
      <w:r w:rsidR="0083197F">
        <w:t>Die Abstände dazu werden nach oben positiv und nach unten negativ gezählt.</w:t>
      </w:r>
    </w:p>
    <w:p w14:paraId="2B1FBDE5" w14:textId="77777777" w:rsidR="0083197F" w:rsidRDefault="0083197F" w:rsidP="00B53074"/>
    <w:p w14:paraId="1DA6BCE6" w14:textId="7AE4BEC9" w:rsidR="005B4694" w:rsidRDefault="005B4694" w:rsidP="00B53074">
      <w:r w:rsidRPr="0083197F">
        <w:rPr>
          <w:b/>
        </w:rPr>
        <w:t>b)</w:t>
      </w:r>
      <w:r>
        <w:t xml:space="preserve"> Stellen Sie das y(t)-Gesetz für die nach dem Loslassen ablaufende Schwingung auf.</w:t>
      </w:r>
    </w:p>
    <w:p w14:paraId="402F44A1" w14:textId="77777777" w:rsidR="000368BA" w:rsidRDefault="000368BA" w:rsidP="00B53074"/>
    <w:p w14:paraId="7068B871" w14:textId="0BB17872" w:rsidR="000368BA" w:rsidRDefault="000368BA" w:rsidP="00B53074">
      <w:r w:rsidRPr="000D7310">
        <w:rPr>
          <w:b/>
        </w:rPr>
        <w:t>c)</w:t>
      </w:r>
      <w:r>
        <w:t xml:space="preserve"> </w:t>
      </w:r>
      <w:r w:rsidR="009C56A2">
        <w:t xml:space="preserve">Zeichnen Sie das </w:t>
      </w:r>
      <w:r w:rsidR="00516BC5">
        <w:t xml:space="preserve">s(t)-Diagramm für die Zeit vom Start der Schwingung bis </w:t>
      </w:r>
      <w:r w:rsidR="00370196">
        <w:t>zum Ende einer Schwingung.</w:t>
      </w:r>
    </w:p>
    <w:p w14:paraId="0378E7CC" w14:textId="77777777" w:rsidR="00516BC5" w:rsidRDefault="00516BC5" w:rsidP="00B53074"/>
    <w:p w14:paraId="1827EED6" w14:textId="33E82045" w:rsidR="000D7310" w:rsidRDefault="00516BC5" w:rsidP="00B53074">
      <w:r w:rsidRPr="000D7310">
        <w:rPr>
          <w:b/>
        </w:rPr>
        <w:t xml:space="preserve">d) </w:t>
      </w:r>
      <w:r w:rsidR="000D7310">
        <w:t>Berechnen Sie für den Zeitpunkt 0,5</w:t>
      </w:r>
      <w:r w:rsidR="007D5F2A">
        <w:t>8</w:t>
      </w:r>
      <w:r w:rsidR="00CB39DE">
        <w:t>4</w:t>
      </w:r>
      <w:r w:rsidR="000D7310">
        <w:t xml:space="preserve"> s die Elongation und die Momentangeschwindigkeit des Schwingers.</w:t>
      </w:r>
    </w:p>
    <w:p w14:paraId="399AB2CC" w14:textId="2AFF1DD3" w:rsidR="00516BC5" w:rsidRDefault="000D7310" w:rsidP="00B53074">
      <w:pPr>
        <w:rPr>
          <w:b/>
        </w:rPr>
      </w:pPr>
      <w:r>
        <w:rPr>
          <w:b/>
        </w:rPr>
        <w:t xml:space="preserve"> </w:t>
      </w:r>
    </w:p>
    <w:p w14:paraId="6B2AC5F7" w14:textId="68D2D6F7" w:rsidR="00CB39DE" w:rsidRDefault="00CB39DE" w:rsidP="00B53074">
      <w:r>
        <w:rPr>
          <w:b/>
        </w:rPr>
        <w:t xml:space="preserve">e) </w:t>
      </w:r>
      <w:r>
        <w:t>Leider bricht zum Zeitpunkt 0,584 s die innere Feder, so dass ein neues, einfaches Federpendel entsteht, das weiterschwingt. Zeigen Sie, dass sich der Körper im Moment des Bruches genau in der Gleichgewichtslage des neuen Pendels befand.</w:t>
      </w:r>
    </w:p>
    <w:p w14:paraId="7B8DA442" w14:textId="03E372B7" w:rsidR="00361AFC" w:rsidRDefault="00361AFC" w:rsidP="00B5307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1"/>
      </w:tblGrid>
      <w:tr w:rsidR="00361AFC" w14:paraId="0D322C4A" w14:textId="77777777" w:rsidTr="00361AFC">
        <w:tc>
          <w:tcPr>
            <w:tcW w:w="10061" w:type="dxa"/>
          </w:tcPr>
          <w:p w14:paraId="3C07AAD9" w14:textId="77DD6C41" w:rsidR="00361AFC" w:rsidRDefault="00361AFC" w:rsidP="00B53074">
            <w:r>
              <w:rPr>
                <w:noProof/>
                <w:snapToGrid/>
              </w:rPr>
              <w:drawing>
                <wp:anchor distT="0" distB="0" distL="114300" distR="114300" simplePos="0" relativeHeight="251659264" behindDoc="1" locked="0" layoutInCell="1" allowOverlap="1" wp14:anchorId="4D773659" wp14:editId="716CD968">
                  <wp:simplePos x="0" y="0"/>
                  <wp:positionH relativeFrom="column">
                    <wp:posOffset>834390</wp:posOffset>
                  </wp:positionH>
                  <wp:positionV relativeFrom="paragraph">
                    <wp:posOffset>304165</wp:posOffset>
                  </wp:positionV>
                  <wp:extent cx="4413250" cy="1524000"/>
                  <wp:effectExtent l="0" t="0" r="0" b="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1110.png"/>
                          <pic:cNvPicPr/>
                        </pic:nvPicPr>
                        <pic:blipFill>
                          <a:blip r:embed="rId1315" cstate="print">
                            <a:extLst>
                              <a:ext uri="{28A0092B-C50C-407E-A947-70E740481C1C}">
                                <a14:useLocalDpi xmlns:a14="http://schemas.microsoft.com/office/drawing/2010/main" val="0"/>
                              </a:ext>
                            </a:extLst>
                          </a:blip>
                          <a:stretch>
                            <a:fillRect/>
                          </a:stretch>
                        </pic:blipFill>
                        <pic:spPr>
                          <a:xfrm>
                            <a:off x="0" y="0"/>
                            <a:ext cx="4413250" cy="1524000"/>
                          </a:xfrm>
                          <a:prstGeom prst="rect">
                            <a:avLst/>
                          </a:prstGeom>
                        </pic:spPr>
                      </pic:pic>
                    </a:graphicData>
                  </a:graphic>
                </wp:anchor>
              </w:drawing>
            </w:r>
            <w:hyperlink r:id="rId1316" w:anchor="m1110" w:history="1">
              <w:r w:rsidRPr="00EE617F">
                <w:rPr>
                  <w:rStyle w:val="Hyperlink"/>
                  <w:sz w:val="22"/>
                </w:rPr>
                <w:t>1110.</w:t>
              </w:r>
            </w:hyperlink>
          </w:p>
        </w:tc>
      </w:tr>
      <w:tr w:rsidR="00361AFC" w14:paraId="35454CF9" w14:textId="77777777" w:rsidTr="00361AFC">
        <w:tc>
          <w:tcPr>
            <w:tcW w:w="10061" w:type="dxa"/>
          </w:tcPr>
          <w:p w14:paraId="6E98C1BE" w14:textId="77777777" w:rsidR="00361AFC" w:rsidRDefault="00361AFC" w:rsidP="00361AFC">
            <w:r>
              <w:t>Die Abbildung zeigt von oben gesehen einen Wagen mit vier Rädern, der sich auf einer horizontalen Fahrbahn reibungsfrei zwischen zwei Pufferfedern hin und her bewegt. Beide Federn haben die Federkonstante 84,0 N∙m</w:t>
            </w:r>
            <w:r w:rsidRPr="003F7280">
              <w:rPr>
                <w:vertAlign w:val="superscript"/>
              </w:rPr>
              <w:t>-1</w:t>
            </w:r>
            <w:r>
              <w:t>.</w:t>
            </w:r>
          </w:p>
          <w:p w14:paraId="58D9C41C" w14:textId="5B3D1204" w:rsidR="00361AFC" w:rsidRDefault="00361AFC" w:rsidP="00361AFC">
            <w:r>
              <w:t>M ist der Schwerpunkt des Wagens. Zum Zeitpunkt 0s durchläuft M die Stelle 0m nach rechts mit der Geschwindigkeit 0,40 m∙s-1 und trifft dann auf die rechte Feder. Die Streckenlänge d hat den Wert 16 cm und der Wagen hat eine Masse von 1,72 kg.</w:t>
            </w:r>
          </w:p>
        </w:tc>
      </w:tr>
    </w:tbl>
    <w:p w14:paraId="47B477F9" w14:textId="1536D119" w:rsidR="00361AFC" w:rsidRDefault="00361AFC" w:rsidP="00B53074"/>
    <w:p w14:paraId="730071B0" w14:textId="50CE52C1" w:rsidR="00361AFC" w:rsidRDefault="00361AFC" w:rsidP="00B53074">
      <w:r w:rsidRPr="00634BE0">
        <w:rPr>
          <w:b/>
        </w:rPr>
        <w:t>a)</w:t>
      </w:r>
      <w:r>
        <w:t xml:space="preserve"> Wie lange berührt der Wagen die rechte Feder?</w:t>
      </w:r>
    </w:p>
    <w:p w14:paraId="1649A948" w14:textId="61528449" w:rsidR="00361AFC" w:rsidRDefault="00361AFC" w:rsidP="00B53074">
      <w:r w:rsidRPr="00634BE0">
        <w:rPr>
          <w:b/>
        </w:rPr>
        <w:t>b)</w:t>
      </w:r>
      <w:r>
        <w:t xml:space="preserve"> </w:t>
      </w:r>
      <w:r w:rsidR="00634BE0">
        <w:t>Zeigen Sie, dass die Feder um 5,7 cm zusammengedrückt wird.</w:t>
      </w:r>
    </w:p>
    <w:p w14:paraId="1F6D97C7" w14:textId="55038976" w:rsidR="00361AFC" w:rsidRDefault="00361AFC" w:rsidP="00B53074">
      <w:r w:rsidRPr="00634BE0">
        <w:rPr>
          <w:b/>
        </w:rPr>
        <w:t>c)</w:t>
      </w:r>
      <w:r>
        <w:t xml:space="preserve"> Welche Geschwindigkeit hat der Wagen, wenn die Feder um die Hälfte der in b) </w:t>
      </w:r>
      <w:r w:rsidR="00634BE0">
        <w:t>angegebenen</w:t>
      </w:r>
      <w:r>
        <w:t xml:space="preserve"> Strecke zusammengedrückt ist.</w:t>
      </w:r>
    </w:p>
    <w:p w14:paraId="03BD6696" w14:textId="14153F7E" w:rsidR="007D1AB8" w:rsidRDefault="007D1AB8" w:rsidP="00B53074"/>
    <w:p w14:paraId="0E3184B1" w14:textId="06AA501C" w:rsidR="007D1AB8" w:rsidRDefault="007D1AB8" w:rsidP="00B53074">
      <w:r w:rsidRPr="009C7CB3">
        <w:rPr>
          <w:b/>
        </w:rPr>
        <w:t>d)</w:t>
      </w:r>
      <w:r>
        <w:t xml:space="preserve"> Charakterisieren Sie die einzelnen Teilbewegungen, in die sich Hin- und Herbewegung des Wagens zerlegen lässt.</w:t>
      </w:r>
      <w:r w:rsidR="00816F54">
        <w:t xml:space="preserve"> Geben Sie dazu die jeweilige Zeitdauer an.</w:t>
      </w:r>
    </w:p>
    <w:p w14:paraId="4ECFFE0A" w14:textId="7941B197" w:rsidR="00E213B2" w:rsidRDefault="00E213B2" w:rsidP="00B53074">
      <w:r w:rsidRPr="00E213B2">
        <w:rPr>
          <w:b/>
        </w:rPr>
        <w:t>e)</w:t>
      </w:r>
      <w:r>
        <w:t xml:space="preserve"> Berechnen Sie den maximalen Betrag der Beschleunigung, den der Wagen während einer Hin- und Herbewegung spürt.</w:t>
      </w:r>
    </w:p>
    <w:p w14:paraId="6846E151" w14:textId="34AE4848" w:rsidR="00E213B2" w:rsidRDefault="00E213B2" w:rsidP="00B53074"/>
    <w:p w14:paraId="1D17CF4B" w14:textId="6C92EA93" w:rsidR="00366909" w:rsidRDefault="00366909" w:rsidP="00B53074">
      <w:r w:rsidRPr="00C1168B">
        <w:rPr>
          <w:b/>
        </w:rPr>
        <w:t>f)</w:t>
      </w:r>
      <w:r>
        <w:t xml:space="preserve"> Zeichnen Sie </w:t>
      </w:r>
      <w:r w:rsidR="00474B5D">
        <w:t xml:space="preserve">für die Bewegung des Punktes M für genau eine Hin- und Herbewegung </w:t>
      </w:r>
      <w:r w:rsidR="00C1168B">
        <w:t>die</w:t>
      </w:r>
      <w:r w:rsidR="00474B5D">
        <w:t xml:space="preserve"> x(t)-, v(t)- und a(t)-Diagramm</w:t>
      </w:r>
      <w:r w:rsidR="00C1168B">
        <w:t>e</w:t>
      </w:r>
      <w:r w:rsidR="00474B5D">
        <w:t>.</w:t>
      </w:r>
    </w:p>
    <w:p w14:paraId="10F88BF5" w14:textId="74075D72" w:rsidR="00474B5D" w:rsidRDefault="00474B5D" w:rsidP="00B53074">
      <w:r>
        <w:t>Hinweis: Wählen Sie die folgenden Maßstäbe:</w:t>
      </w:r>
    </w:p>
    <w:p w14:paraId="5B3DE87C" w14:textId="728793B4" w:rsidR="00C1168B" w:rsidRDefault="00C1168B" w:rsidP="00B53074">
      <w:r w:rsidRPr="00C1168B">
        <w:rPr>
          <w:position w:val="-46"/>
        </w:rPr>
        <w:object w:dxaOrig="3060" w:dyaOrig="1060" w14:anchorId="7EEFA632">
          <v:shape id="_x0000_i1444" type="#_x0000_t75" style="width:156pt;height:54pt" o:ole="">
            <v:imagedata r:id="rId1317" o:title=""/>
          </v:shape>
          <o:OLEObject Type="Embed" ProgID="Equation.DSMT4" ShapeID="_x0000_i1444" DrawAspect="Content" ObjectID="_1735305724" r:id="rId1318"/>
        </w:object>
      </w:r>
    </w:p>
    <w:p w14:paraId="74CE05D2" w14:textId="55AFC3E0" w:rsidR="0000136C" w:rsidRDefault="0000136C" w:rsidP="00B5307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3"/>
        <w:gridCol w:w="5184"/>
      </w:tblGrid>
      <w:tr w:rsidR="00EB3F61" w14:paraId="403B61DB" w14:textId="77777777" w:rsidTr="00EB3F61">
        <w:tc>
          <w:tcPr>
            <w:tcW w:w="5030" w:type="dxa"/>
          </w:tcPr>
          <w:p w14:paraId="1F54692B" w14:textId="77777777" w:rsidR="00EB3F61" w:rsidRDefault="00215B7B" w:rsidP="00EB3F61">
            <w:hyperlink r:id="rId1319" w:anchor="m1113" w:history="1">
              <w:r w:rsidR="00EB3F61" w:rsidRPr="0000136C">
                <w:rPr>
                  <w:rStyle w:val="Hyperlink"/>
                  <w:sz w:val="22"/>
                </w:rPr>
                <w:t>1113.</w:t>
              </w:r>
            </w:hyperlink>
            <w:r w:rsidR="00EB3F61">
              <w:t xml:space="preserve"> Ein Gleitkörper K mit der Masse 0,500 kg kann sich auf einer horizontalen Luftkissenbahn reibungsfrei bewegen.</w:t>
            </w:r>
          </w:p>
          <w:p w14:paraId="1E701C53" w14:textId="60DDFFD7" w:rsidR="00EB3F61" w:rsidRPr="00EB3F61" w:rsidRDefault="00EB3F61" w:rsidP="00EB3F61">
            <w:r>
              <w:t>Er ist zwischen zwei gleichartigen Federn eingespannt. Jede der beiden Federn hat die Federkonstante 15,4 N ∙ m</w:t>
            </w:r>
            <w:r w:rsidRPr="00EB3F61">
              <w:rPr>
                <w:vertAlign w:val="superscript"/>
              </w:rPr>
              <w:t>-1</w:t>
            </w:r>
            <w:r>
              <w:t>.</w:t>
            </w:r>
          </w:p>
        </w:tc>
        <w:tc>
          <w:tcPr>
            <w:tcW w:w="5031" w:type="dxa"/>
          </w:tcPr>
          <w:p w14:paraId="4DFB6415" w14:textId="405A76A4" w:rsidR="00EB3F61" w:rsidRDefault="00606EC2" w:rsidP="00B53074">
            <w:r>
              <w:rPr>
                <w:noProof/>
                <w:snapToGrid/>
              </w:rPr>
              <w:drawing>
                <wp:inline distT="0" distB="0" distL="0" distR="0" wp14:anchorId="6986450C" wp14:editId="14679A2F">
                  <wp:extent cx="3154686" cy="612649"/>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1113_1.png"/>
                          <pic:cNvPicPr/>
                        </pic:nvPicPr>
                        <pic:blipFill>
                          <a:blip r:embed="rId1320" cstate="print">
                            <a:extLst>
                              <a:ext uri="{28A0092B-C50C-407E-A947-70E740481C1C}">
                                <a14:useLocalDpi xmlns:a14="http://schemas.microsoft.com/office/drawing/2010/main" val="0"/>
                              </a:ext>
                            </a:extLst>
                          </a:blip>
                          <a:stretch>
                            <a:fillRect/>
                          </a:stretch>
                        </pic:blipFill>
                        <pic:spPr>
                          <a:xfrm>
                            <a:off x="0" y="0"/>
                            <a:ext cx="3154686" cy="612649"/>
                          </a:xfrm>
                          <a:prstGeom prst="rect">
                            <a:avLst/>
                          </a:prstGeom>
                        </pic:spPr>
                      </pic:pic>
                    </a:graphicData>
                  </a:graphic>
                </wp:inline>
              </w:drawing>
            </w:r>
          </w:p>
        </w:tc>
      </w:tr>
    </w:tbl>
    <w:p w14:paraId="0AD9BEF2" w14:textId="7BB66BB1" w:rsidR="00606EC2" w:rsidRDefault="00606EC2" w:rsidP="00B53074">
      <w:r>
        <w:t>Im entspannten Zustand hat jede Feder eine Länge von 50,0 cm. In der Gleichgewichtslage des Körpers K ist jede Feder um eine zusätzliche Länge von 30,0 cm vorgespannt.</w:t>
      </w:r>
    </w:p>
    <w:p w14:paraId="18460DFC" w14:textId="48CD4402" w:rsidR="0016411F" w:rsidRDefault="0016411F" w:rsidP="00B53074">
      <w:r>
        <w:t xml:space="preserve"> </w:t>
      </w:r>
      <w:r w:rsidR="000D19B5">
        <w:t xml:space="preserve">Der Körper wird nun nach rechts um 20,0 cm aus seiner Gleichgewichtslage geschoben und losgelassen. </w:t>
      </w:r>
    </w:p>
    <w:p w14:paraId="05B6ED9B" w14:textId="3030C340" w:rsidR="000D19B5" w:rsidRDefault="000D19B5" w:rsidP="00B53074">
      <w:r w:rsidRPr="00FA101D">
        <w:rPr>
          <w:b/>
        </w:rPr>
        <w:t>a)</w:t>
      </w:r>
      <w:r>
        <w:t xml:space="preserve"> Zeigen Sie, dass der Körper nun harmonisch schwingt.</w:t>
      </w:r>
    </w:p>
    <w:p w14:paraId="59BF4AA3" w14:textId="49CEBE63" w:rsidR="000D19B5" w:rsidRDefault="000D19B5" w:rsidP="00B53074">
      <w:r w:rsidRPr="00FA101D">
        <w:rPr>
          <w:b/>
        </w:rPr>
        <w:t>b)</w:t>
      </w:r>
      <w:r>
        <w:t xml:space="preserve"> Bestimmen Sie die Schwingungsdauer der Schwingung.</w:t>
      </w:r>
    </w:p>
    <w:p w14:paraId="1B6ABB20" w14:textId="68998853" w:rsidR="000D19B5" w:rsidRDefault="000D19B5" w:rsidP="00B53074"/>
    <w:p w14:paraId="650FBFDA" w14:textId="7AD7B778" w:rsidR="000D19B5" w:rsidRDefault="000D19B5" w:rsidP="00B53074">
      <w:r w:rsidRPr="00FA101D">
        <w:rPr>
          <w:b/>
        </w:rPr>
        <w:t>c)</w:t>
      </w:r>
      <w:r>
        <w:t xml:space="preserve"> Wie lange braucht der Körper, um nach dem Loslassen die ersten 5,0 cm zurückzulegen?</w:t>
      </w:r>
    </w:p>
    <w:p w14:paraId="40A67539" w14:textId="4CEBE4A5" w:rsidR="000D19B5" w:rsidRDefault="000D19B5" w:rsidP="00B53074"/>
    <w:p w14:paraId="10AF7F16" w14:textId="44FF4E62" w:rsidR="000D19B5" w:rsidRDefault="000D19B5" w:rsidP="00B53074">
      <w:r w:rsidRPr="00FA101D">
        <w:rPr>
          <w:b/>
        </w:rPr>
        <w:t>d)</w:t>
      </w:r>
      <w:r>
        <w:t xml:space="preserve"> Bei welcher </w:t>
      </w:r>
      <w:r w:rsidR="00FA101D">
        <w:t>Elongation hat der Körper einen Geschwindigkeitsbetrag von 0,90 m ∙ s</w:t>
      </w:r>
      <w:r w:rsidR="00FA101D" w:rsidRPr="00FA101D">
        <w:rPr>
          <w:vertAlign w:val="superscript"/>
        </w:rPr>
        <w:t>-1</w:t>
      </w:r>
      <w:r w:rsidR="00FA101D">
        <w:t>?</w:t>
      </w:r>
    </w:p>
    <w:p w14:paraId="116EDC26" w14:textId="77777777" w:rsidR="00FA101D" w:rsidRPr="00FA101D" w:rsidRDefault="00FA101D" w:rsidP="00B53074"/>
    <w:p w14:paraId="46C86BB0" w14:textId="77777777" w:rsidR="00606EC2" w:rsidRDefault="00606EC2" w:rsidP="00B53074"/>
    <w:p w14:paraId="7B7978FE" w14:textId="77777777" w:rsidR="0016411F" w:rsidRPr="00C900A4" w:rsidRDefault="0016411F" w:rsidP="00B53074"/>
    <w:p w14:paraId="749F13D5" w14:textId="13C9207D" w:rsidR="00234A98" w:rsidRPr="00FB0176" w:rsidRDefault="00234A98" w:rsidP="00C061F9">
      <w:pPr>
        <w:widowControl w:val="0"/>
      </w:pPr>
    </w:p>
    <w:p w14:paraId="15C8C3D3" w14:textId="77777777" w:rsidR="00C736AE" w:rsidRPr="00FB0176" w:rsidRDefault="00C736AE" w:rsidP="00E14754">
      <w:pPr>
        <w:widowControl w:val="0"/>
      </w:pP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73FDC5A" w14:textId="77777777" w:rsidTr="00E14754">
        <w:trPr>
          <w:trHeight w:val="397"/>
        </w:trPr>
        <w:tc>
          <w:tcPr>
            <w:tcW w:w="5030" w:type="dxa"/>
            <w:vAlign w:val="center"/>
          </w:tcPr>
          <w:p w14:paraId="520D296D" w14:textId="77777777" w:rsidR="00E14754" w:rsidRPr="0071784C" w:rsidRDefault="00E14754" w:rsidP="00AD5758">
            <w:pPr>
              <w:pStyle w:val="berschrift4"/>
            </w:pPr>
            <w:bookmarkStart w:id="2101" w:name="t11"/>
            <w:bookmarkEnd w:id="2101"/>
            <w:r w:rsidRPr="0071784C">
              <w:t>Wellen</w:t>
            </w:r>
          </w:p>
        </w:tc>
        <w:tc>
          <w:tcPr>
            <w:tcW w:w="5030" w:type="dxa"/>
            <w:vAlign w:val="center"/>
          </w:tcPr>
          <w:p w14:paraId="5DFB2824" w14:textId="77777777" w:rsidR="00E14754" w:rsidRDefault="00215B7B" w:rsidP="00E14754">
            <w:pPr>
              <w:jc w:val="center"/>
              <w:rPr>
                <w:rStyle w:val="Hyperlink"/>
                <w:sz w:val="22"/>
              </w:rPr>
            </w:pPr>
            <w:hyperlink w:anchor="t0" w:history="1">
              <w:r w:rsidR="00E14754">
                <w:rPr>
                  <w:rStyle w:val="Hyperlink"/>
                  <w:sz w:val="22"/>
                </w:rPr>
                <w:t>(zu</w:t>
              </w:r>
              <w:bookmarkStart w:id="2102" w:name="_Hlt512039940"/>
              <w:r w:rsidR="00E14754">
                <w:rPr>
                  <w:rStyle w:val="Hyperlink"/>
                  <w:sz w:val="22"/>
                </w:rPr>
                <w:t>m</w:t>
              </w:r>
              <w:bookmarkStart w:id="2103" w:name="_Hlt496359460"/>
              <w:bookmarkEnd w:id="2102"/>
              <w:r w:rsidR="00E14754">
                <w:rPr>
                  <w:rStyle w:val="Hyperlink"/>
                  <w:sz w:val="22"/>
                </w:rPr>
                <w:t xml:space="preserve"> </w:t>
              </w:r>
              <w:bookmarkStart w:id="2104" w:name="_Hlt496413969"/>
              <w:bookmarkEnd w:id="2103"/>
              <w:r w:rsidR="00E14754">
                <w:rPr>
                  <w:rStyle w:val="Hyperlink"/>
                  <w:sz w:val="22"/>
                </w:rPr>
                <w:t>I</w:t>
              </w:r>
              <w:bookmarkStart w:id="2105" w:name="_Hlt87051555"/>
              <w:bookmarkEnd w:id="2104"/>
              <w:r w:rsidR="00E14754">
                <w:rPr>
                  <w:rStyle w:val="Hyperlink"/>
                  <w:sz w:val="22"/>
                </w:rPr>
                <w:t>n</w:t>
              </w:r>
              <w:bookmarkStart w:id="2106" w:name="_Hlt162410928"/>
              <w:bookmarkEnd w:id="2105"/>
              <w:r w:rsidR="00E14754">
                <w:rPr>
                  <w:rStyle w:val="Hyperlink"/>
                  <w:sz w:val="22"/>
                </w:rPr>
                <w:t>h</w:t>
              </w:r>
              <w:bookmarkStart w:id="2107" w:name="_Hlt198698410"/>
              <w:bookmarkEnd w:id="2106"/>
              <w:r w:rsidR="00E14754">
                <w:rPr>
                  <w:rStyle w:val="Hyperlink"/>
                  <w:sz w:val="22"/>
                </w:rPr>
                <w:t>a</w:t>
              </w:r>
              <w:bookmarkStart w:id="2108" w:name="_Hlt188066161"/>
              <w:bookmarkEnd w:id="2107"/>
              <w:r w:rsidR="00E14754">
                <w:rPr>
                  <w:rStyle w:val="Hyperlink"/>
                  <w:sz w:val="22"/>
                </w:rPr>
                <w:t>l</w:t>
              </w:r>
              <w:bookmarkStart w:id="2109" w:name="_Hlt115505086"/>
              <w:bookmarkEnd w:id="2108"/>
              <w:r w:rsidR="00E14754">
                <w:rPr>
                  <w:rStyle w:val="Hyperlink"/>
                  <w:sz w:val="22"/>
                </w:rPr>
                <w:t>t</w:t>
              </w:r>
              <w:bookmarkStart w:id="2110" w:name="_Hlt31842783"/>
              <w:bookmarkEnd w:id="2109"/>
              <w:r w:rsidR="00E14754">
                <w:rPr>
                  <w:rStyle w:val="Hyperlink"/>
                  <w:sz w:val="22"/>
                </w:rPr>
                <w:t>s</w:t>
              </w:r>
              <w:bookmarkStart w:id="2111" w:name="_Hlt496348105"/>
              <w:bookmarkEnd w:id="2110"/>
              <w:r w:rsidR="00E14754">
                <w:rPr>
                  <w:rStyle w:val="Hyperlink"/>
                  <w:sz w:val="22"/>
                </w:rPr>
                <w:t>v</w:t>
              </w:r>
              <w:bookmarkStart w:id="2112" w:name="_Hlt128038387"/>
              <w:bookmarkEnd w:id="2111"/>
              <w:r w:rsidR="00E14754">
                <w:rPr>
                  <w:rStyle w:val="Hyperlink"/>
                  <w:sz w:val="22"/>
                </w:rPr>
                <w:t>e</w:t>
              </w:r>
              <w:bookmarkEnd w:id="2112"/>
              <w:r w:rsidR="00E14754">
                <w:rPr>
                  <w:rStyle w:val="Hyperlink"/>
                  <w:sz w:val="22"/>
                </w:rPr>
                <w:t>r</w:t>
              </w:r>
              <w:bookmarkStart w:id="2113" w:name="_Hlt495627277"/>
              <w:r w:rsidR="00E14754">
                <w:rPr>
                  <w:rStyle w:val="Hyperlink"/>
                  <w:sz w:val="22"/>
                </w:rPr>
                <w:t>z</w:t>
              </w:r>
              <w:bookmarkEnd w:id="2113"/>
              <w:r w:rsidR="00E14754">
                <w:rPr>
                  <w:rStyle w:val="Hyperlink"/>
                  <w:sz w:val="22"/>
                </w:rPr>
                <w:t>ei</w:t>
              </w:r>
              <w:bookmarkStart w:id="2114" w:name="_Hlt496414086"/>
              <w:r w:rsidR="00E14754">
                <w:rPr>
                  <w:rStyle w:val="Hyperlink"/>
                  <w:sz w:val="22"/>
                </w:rPr>
                <w:t>c</w:t>
              </w:r>
              <w:bookmarkEnd w:id="2114"/>
              <w:r w:rsidR="00E14754">
                <w:rPr>
                  <w:rStyle w:val="Hyperlink"/>
                  <w:sz w:val="22"/>
                </w:rPr>
                <w:t>hnis )</w:t>
              </w:r>
            </w:hyperlink>
          </w:p>
        </w:tc>
      </w:tr>
      <w:tr w:rsidR="00E14754" w:rsidRPr="0071784C" w14:paraId="4FC2871D" w14:textId="77777777" w:rsidTr="00E14754">
        <w:trPr>
          <w:trHeight w:val="397"/>
        </w:trPr>
        <w:tc>
          <w:tcPr>
            <w:tcW w:w="10060" w:type="dxa"/>
            <w:gridSpan w:val="2"/>
            <w:vAlign w:val="center"/>
          </w:tcPr>
          <w:p w14:paraId="37F5120E" w14:textId="6CAC9224" w:rsidR="00E14754" w:rsidRDefault="00215B7B" w:rsidP="00E14754">
            <w:pPr>
              <w:jc w:val="center"/>
              <w:rPr>
                <w:rStyle w:val="Hyperlink"/>
                <w:sz w:val="22"/>
              </w:rPr>
            </w:pPr>
            <w:hyperlink r:id="rId1321" w:anchor="wellen" w:history="1">
              <w:r w:rsidR="00E14754" w:rsidRPr="0050648F">
                <w:rPr>
                  <w:rStyle w:val="Hyperlink"/>
                  <w:sz w:val="22"/>
                </w:rPr>
                <w:t>Formeln zum Thema</w:t>
              </w:r>
            </w:hyperlink>
          </w:p>
        </w:tc>
      </w:tr>
    </w:tbl>
    <w:p w14:paraId="74C6502E" w14:textId="77777777" w:rsidR="00E14754" w:rsidRDefault="00E14754" w:rsidP="00E14754"/>
    <w:p w14:paraId="76FEDD15" w14:textId="336F51C3" w:rsidR="00E14754" w:rsidRDefault="00215B7B" w:rsidP="00E14754">
      <w:pPr>
        <w:widowControl w:val="0"/>
      </w:pPr>
      <w:hyperlink r:id="rId1322" w:anchor="m157" w:history="1">
        <w:r w:rsidR="00E14754">
          <w:rPr>
            <w:rStyle w:val="Hyperlink"/>
            <w:sz w:val="22"/>
          </w:rPr>
          <w:t>1</w:t>
        </w:r>
        <w:bookmarkStart w:id="2115" w:name="_Hlt496413142"/>
        <w:r w:rsidR="00E14754">
          <w:rPr>
            <w:rStyle w:val="Hyperlink"/>
            <w:sz w:val="22"/>
          </w:rPr>
          <w:t>5</w:t>
        </w:r>
        <w:bookmarkStart w:id="2116" w:name="_Hlt198698390"/>
        <w:bookmarkEnd w:id="2115"/>
        <w:r w:rsidR="00E14754">
          <w:rPr>
            <w:rStyle w:val="Hyperlink"/>
            <w:sz w:val="22"/>
          </w:rPr>
          <w:t>7</w:t>
        </w:r>
        <w:bookmarkEnd w:id="2116"/>
        <w:r w:rsidR="00E14754">
          <w:rPr>
            <w:rStyle w:val="Hyperlink"/>
            <w:sz w:val="22"/>
          </w:rPr>
          <w:t>.</w:t>
        </w:r>
      </w:hyperlink>
      <w:r w:rsidR="00E14754">
        <w:t xml:space="preserve"> Ein Radiosender sendet elektromagnetische Wellen der Frequenz 801 kHz aus. Die Wellen breiten sich mit Lichtgeschwindigkeit (300000 km/s) aus. Berechnen Sie die Wellenlänge dieser Wellen.</w:t>
      </w:r>
      <w:r w:rsidR="00E14754">
        <w:br/>
      </w:r>
      <w:r w:rsidR="00E14754">
        <w:sym w:font="Symbol" w:char="F02A"/>
      </w:r>
      <w:r w:rsidR="00E14754">
        <w:sym w:font="Symbol" w:char="F02A"/>
      </w:r>
    </w:p>
    <w:p w14:paraId="2A746FE2" w14:textId="50A061DB" w:rsidR="00E14754" w:rsidRDefault="00215B7B" w:rsidP="00E14754">
      <w:pPr>
        <w:widowControl w:val="0"/>
      </w:pPr>
      <w:hyperlink r:id="rId1323" w:anchor="m158" w:history="1">
        <w:r w:rsidR="00E14754">
          <w:rPr>
            <w:rStyle w:val="Hyperlink"/>
            <w:sz w:val="22"/>
          </w:rPr>
          <w:t>1</w:t>
        </w:r>
        <w:bookmarkStart w:id="2117" w:name="_Hlt496413147"/>
        <w:r w:rsidR="00E14754">
          <w:rPr>
            <w:rStyle w:val="Hyperlink"/>
            <w:sz w:val="22"/>
          </w:rPr>
          <w:t>5</w:t>
        </w:r>
        <w:bookmarkEnd w:id="2117"/>
        <w:r w:rsidR="00E14754">
          <w:rPr>
            <w:rStyle w:val="Hyperlink"/>
            <w:sz w:val="22"/>
          </w:rPr>
          <w:t>8.</w:t>
        </w:r>
      </w:hyperlink>
      <w:r w:rsidR="00E14754">
        <w:t xml:space="preserve"> Welche Frequenz besitzt eine Welle mit der Wellenlänge 10 m, die sich mit Lichtgeschwindigkeit (300000 km/s) ausbreitet? </w:t>
      </w:r>
      <w:r w:rsidR="00E14754">
        <w:br/>
      </w:r>
      <w:r w:rsidR="00E14754">
        <w:sym w:font="Symbol" w:char="F02A"/>
      </w:r>
      <w:r w:rsidR="00E14754">
        <w:sym w:font="Symbol" w:char="F02A"/>
      </w:r>
      <w:r w:rsidR="00E14754">
        <w:sym w:font="Symbol" w:char="F02A"/>
      </w:r>
    </w:p>
    <w:p w14:paraId="4FF4F151" w14:textId="33D6FB5B" w:rsidR="00E14754" w:rsidRDefault="00215B7B" w:rsidP="00E14754">
      <w:pPr>
        <w:widowControl w:val="0"/>
      </w:pPr>
      <w:hyperlink r:id="rId1324" w:anchor="m160" w:history="1">
        <w:r w:rsidR="00E14754">
          <w:rPr>
            <w:rStyle w:val="Hyperlink"/>
            <w:sz w:val="22"/>
          </w:rPr>
          <w:t>1</w:t>
        </w:r>
        <w:bookmarkStart w:id="2118" w:name="_Hlt496413155"/>
        <w:r w:rsidR="00E14754">
          <w:rPr>
            <w:rStyle w:val="Hyperlink"/>
            <w:sz w:val="22"/>
          </w:rPr>
          <w:t>6</w:t>
        </w:r>
        <w:bookmarkEnd w:id="2118"/>
        <w:r w:rsidR="00E14754">
          <w:rPr>
            <w:rStyle w:val="Hyperlink"/>
            <w:sz w:val="22"/>
          </w:rPr>
          <w:t>0.</w:t>
        </w:r>
      </w:hyperlink>
      <w:r w:rsidR="00E14754">
        <w:t xml:space="preserve"> Die Wellen auf einem Ozean bewegen sich mit 2 m/s in eine Richtung. Der Abstand zwischen zwei Wellenkämmen beträgt 8 m. In welchem zeitlichen Abstand laufen die Wellen gegen den Strand des Meeres? </w:t>
      </w:r>
      <w:r w:rsidR="00E14754">
        <w:br/>
      </w:r>
      <w:r w:rsidR="00E14754">
        <w:sym w:font="Symbol" w:char="F02A"/>
      </w:r>
      <w:r w:rsidR="00E14754">
        <w:sym w:font="Symbol" w:char="F02A"/>
      </w:r>
    </w:p>
    <w:p w14:paraId="02DA7D75" w14:textId="5975A201" w:rsidR="00E14754" w:rsidRDefault="00215B7B" w:rsidP="00E14754">
      <w:pPr>
        <w:widowControl w:val="0"/>
      </w:pPr>
      <w:hyperlink r:id="rId1325" w:anchor="m161" w:history="1">
        <w:r w:rsidR="00E14754">
          <w:rPr>
            <w:rStyle w:val="Hyperlink"/>
            <w:sz w:val="22"/>
          </w:rPr>
          <w:t>1</w:t>
        </w:r>
        <w:bookmarkStart w:id="2119" w:name="_Hlt496413160"/>
        <w:r w:rsidR="00E14754">
          <w:rPr>
            <w:rStyle w:val="Hyperlink"/>
            <w:sz w:val="22"/>
          </w:rPr>
          <w:t>6</w:t>
        </w:r>
        <w:bookmarkEnd w:id="2119"/>
        <w:r w:rsidR="00E14754">
          <w:rPr>
            <w:rStyle w:val="Hyperlink"/>
            <w:sz w:val="22"/>
          </w:rPr>
          <w:t>1.</w:t>
        </w:r>
      </w:hyperlink>
      <w:r w:rsidR="00E14754">
        <w:t xml:space="preserve"> Auf einem Seil der Länge 30 cm hat sich eine stehende Welle mit 5 Knoten gebildet. Die Störungsfrequenz beträgt 30 Hz. Wie groß </w:t>
      </w:r>
      <w:r w:rsidR="00CA7048">
        <w:t>sind</w:t>
      </w:r>
      <w:r w:rsidR="00E14754">
        <w:t xml:space="preserve"> die Wellenlänge der stehenden Welle und die Ausbreitungsgeschwindigkeit der die stehende Welle verursachenden Welle? </w:t>
      </w:r>
      <w:r w:rsidR="00E14754">
        <w:br/>
      </w:r>
      <w:r w:rsidR="00E14754">
        <w:sym w:font="Symbol" w:char="F02A"/>
      </w:r>
      <w:r w:rsidR="00E14754">
        <w:sym w:font="Symbol" w:char="F02A"/>
      </w:r>
      <w:r w:rsidR="00E14754">
        <w:sym w:font="Symbol" w:char="F02A"/>
      </w:r>
    </w:p>
    <w:p w14:paraId="130B9A7E" w14:textId="10D4F94D" w:rsidR="00E14754" w:rsidRDefault="00215B7B" w:rsidP="00E14754">
      <w:pPr>
        <w:widowControl w:val="0"/>
      </w:pPr>
      <w:hyperlink r:id="rId1326" w:anchor="m162" w:history="1">
        <w:r w:rsidR="00E14754">
          <w:rPr>
            <w:rStyle w:val="Hyperlink"/>
            <w:sz w:val="22"/>
          </w:rPr>
          <w:t>1</w:t>
        </w:r>
        <w:bookmarkStart w:id="2120" w:name="_Hlt496413164"/>
        <w:r w:rsidR="00E14754">
          <w:rPr>
            <w:rStyle w:val="Hyperlink"/>
            <w:sz w:val="22"/>
          </w:rPr>
          <w:t>6</w:t>
        </w:r>
        <w:bookmarkStart w:id="2121" w:name="_Hlt126107776"/>
        <w:bookmarkEnd w:id="2120"/>
        <w:r w:rsidR="00E14754">
          <w:rPr>
            <w:rStyle w:val="Hyperlink"/>
            <w:sz w:val="22"/>
          </w:rPr>
          <w:t>2</w:t>
        </w:r>
        <w:bookmarkEnd w:id="2121"/>
        <w:r w:rsidR="00E14754">
          <w:rPr>
            <w:rStyle w:val="Hyperlink"/>
            <w:sz w:val="22"/>
          </w:rPr>
          <w:t>.</w:t>
        </w:r>
      </w:hyperlink>
      <w:r w:rsidR="00E14754">
        <w:t xml:space="preserve"> Eine stehende Welle besitzt die Wellenlänge 6 cm. Bestimmen Sie die Anzahl ihrer Knoten, wenn die Seillänge 30 cm beträgt und die stehende Welle durch eine Reflexion am </w:t>
      </w:r>
      <w:r w:rsidR="00E14754">
        <w:br/>
        <w:t>a) festen Ende</w:t>
      </w:r>
      <w:r w:rsidR="00E14754">
        <w:br/>
        <w:t>b) losen Ende entstand.</w:t>
      </w:r>
      <w:r w:rsidR="00E14754">
        <w:br/>
      </w:r>
      <w:r w:rsidR="00E14754">
        <w:sym w:font="Symbol" w:char="F02A"/>
      </w:r>
      <w:r w:rsidR="00E14754">
        <w:sym w:font="Symbol" w:char="F02A"/>
      </w:r>
      <w:r w:rsidR="00E14754">
        <w:sym w:font="Symbol" w:char="F02A"/>
      </w:r>
    </w:p>
    <w:p w14:paraId="3F3294F7" w14:textId="58039D79" w:rsidR="00CE3B18" w:rsidRDefault="00CE3B18" w:rsidP="00E14754">
      <w:pPr>
        <w:widowControl w:val="0"/>
      </w:pPr>
    </w:p>
    <w:p w14:paraId="12899343" w14:textId="556CB8E4" w:rsidR="00E14754" w:rsidRDefault="00215B7B" w:rsidP="00E14754">
      <w:pPr>
        <w:widowControl w:val="0"/>
      </w:pPr>
      <w:hyperlink r:id="rId1327" w:anchor="m163" w:history="1">
        <w:r w:rsidR="00E14754">
          <w:rPr>
            <w:rStyle w:val="Hyperlink"/>
            <w:sz w:val="22"/>
          </w:rPr>
          <w:t>16</w:t>
        </w:r>
        <w:bookmarkStart w:id="2122" w:name="_Hlt126107957"/>
        <w:r w:rsidR="00E14754">
          <w:rPr>
            <w:rStyle w:val="Hyperlink"/>
            <w:sz w:val="22"/>
          </w:rPr>
          <w:t>3</w:t>
        </w:r>
        <w:bookmarkStart w:id="2123" w:name="_Hlt496413168"/>
        <w:bookmarkEnd w:id="2122"/>
        <w:r w:rsidR="00E14754">
          <w:rPr>
            <w:rStyle w:val="Hyperlink"/>
            <w:sz w:val="22"/>
          </w:rPr>
          <w:t>.</w:t>
        </w:r>
        <w:bookmarkEnd w:id="2123"/>
      </w:hyperlink>
      <w:r w:rsidR="00E14754">
        <w:t xml:space="preserve"> In einem an einem Ende eingespannten Kupferstab der Länge 1,85 m hat sich eine stehende Welle mit 6 Knoten und der Frequenz 6000 Hz gebildet. Bestimmen Sie daraus die Wellengeschwindigkeit in Kupfer. </w:t>
      </w:r>
      <w:r w:rsidR="00E14754">
        <w:br/>
      </w:r>
      <w:r w:rsidR="00E14754">
        <w:sym w:font="Symbol" w:char="F02A"/>
      </w:r>
      <w:r w:rsidR="00E14754">
        <w:sym w:font="Symbol" w:char="F02A"/>
      </w:r>
      <w:r w:rsidR="00E14754">
        <w:sym w:font="Symbol" w:char="F02A"/>
      </w:r>
    </w:p>
    <w:bookmarkStart w:id="2124" w:name="_Hlt495627026"/>
    <w:p w14:paraId="42E3286A" w14:textId="584D2874" w:rsidR="00E14754" w:rsidRDefault="00E14754" w:rsidP="00E14754">
      <w:r>
        <w:fldChar w:fldCharType="begin"/>
      </w:r>
      <w:r w:rsidR="00626526">
        <w:instrText>HYPERLINK "lsgmech.docx" \l "m164"</w:instrText>
      </w:r>
      <w:r>
        <w:fldChar w:fldCharType="separate"/>
      </w:r>
      <w:r>
        <w:rPr>
          <w:rStyle w:val="Hyperlink"/>
          <w:sz w:val="22"/>
        </w:rPr>
        <w:t>1</w:t>
      </w:r>
      <w:bookmarkStart w:id="2125" w:name="_Hlt496413172"/>
      <w:r>
        <w:rPr>
          <w:rStyle w:val="Hyperlink"/>
          <w:sz w:val="22"/>
        </w:rPr>
        <w:t>6</w:t>
      </w:r>
      <w:bookmarkStart w:id="2126" w:name="_Hlt495626454"/>
      <w:bookmarkEnd w:id="2125"/>
      <w:r>
        <w:rPr>
          <w:rStyle w:val="Hyperlink"/>
          <w:sz w:val="22"/>
        </w:rPr>
        <w:t>4</w:t>
      </w:r>
      <w:bookmarkEnd w:id="2126"/>
      <w:r>
        <w:rPr>
          <w:rStyle w:val="Hyperlink"/>
          <w:sz w:val="22"/>
        </w:rPr>
        <w:t>.</w:t>
      </w:r>
      <w:r>
        <w:fldChar w:fldCharType="end"/>
      </w:r>
      <w:bookmarkEnd w:id="2124"/>
      <w:r>
        <w:t xml:space="preserve"> Wasserwellen der Länge 1,5 cm laufen gegen einen Spalt der Breite b. Die hinter dem Spalt entstehenden Elementarwellen überlagern sich und bilden unter einem Winkel von 30° gegen die Einfallsrichtung das erste Minimum. Wie breit ist der Spalt? </w:t>
      </w:r>
      <w:r>
        <w:br/>
      </w:r>
      <w:r>
        <w:sym w:font="Symbol" w:char="F02A"/>
      </w:r>
      <w:r>
        <w:sym w:font="Symbol" w:char="F02A"/>
      </w:r>
      <w:r>
        <w:sym w:font="Symbol" w:char="F02A"/>
      </w:r>
    </w:p>
    <w:p w14:paraId="1F923164" w14:textId="46FDEC54" w:rsidR="00E14754" w:rsidRDefault="00215B7B" w:rsidP="00E14754">
      <w:pPr>
        <w:widowControl w:val="0"/>
      </w:pPr>
      <w:hyperlink r:id="rId1328" w:anchor="m166" w:history="1">
        <w:r w:rsidR="00E14754">
          <w:rPr>
            <w:rStyle w:val="Hyperlink"/>
            <w:sz w:val="22"/>
          </w:rPr>
          <w:t>1</w:t>
        </w:r>
        <w:bookmarkStart w:id="2127" w:name="_Hlt24508338"/>
        <w:r w:rsidR="00E14754">
          <w:rPr>
            <w:rStyle w:val="Hyperlink"/>
            <w:sz w:val="22"/>
          </w:rPr>
          <w:t>6</w:t>
        </w:r>
        <w:bookmarkStart w:id="2128" w:name="_Hlt496413176"/>
        <w:bookmarkEnd w:id="2127"/>
        <w:r w:rsidR="00E14754">
          <w:rPr>
            <w:rStyle w:val="Hyperlink"/>
            <w:sz w:val="22"/>
          </w:rPr>
          <w:t>6</w:t>
        </w:r>
        <w:bookmarkEnd w:id="2128"/>
        <w:r w:rsidR="00E14754">
          <w:rPr>
            <w:rStyle w:val="Hyperlink"/>
            <w:sz w:val="22"/>
          </w:rPr>
          <w:t>.</w:t>
        </w:r>
      </w:hyperlink>
      <w:r w:rsidR="00E14754">
        <w:t xml:space="preserve"> In einer Wellenwanne werden mit einer Schiene als Erreger geradlinige Wellenfronten der Frequenz 25 Hz erzeugt. Befindet sich Wasser in der Wellenwanne, werden für 10 Wellenlängen 39 cm gemessen. Bei Alkohol werden für 10 Wellenlängen 30 cm gemessen. Bestimmen Sie die Wellengeschwindigkeit in den beiden Flüssigkeiten.</w:t>
      </w:r>
      <w:r w:rsidR="00E14754">
        <w:br/>
      </w:r>
      <w:r w:rsidR="00E14754">
        <w:sym w:font="Symbol" w:char="F02A"/>
      </w:r>
      <w:r w:rsidR="00E14754">
        <w:sym w:font="Symbol" w:char="F02A"/>
      </w:r>
      <w:r w:rsidR="00E14754">
        <w:sym w:font="Symbol" w:char="F02A"/>
      </w:r>
    </w:p>
    <w:p w14:paraId="467D9CB9" w14:textId="166022C4" w:rsidR="00E14754" w:rsidRDefault="00E14754" w:rsidP="00E14754">
      <w:pPr>
        <w:widowControl w:val="0"/>
      </w:pPr>
      <w:r>
        <w:rPr>
          <w:color w:val="FF0000"/>
        </w:rPr>
        <w:sym w:font="Symbol" w:char="F02A"/>
      </w:r>
      <w:hyperlink r:id="rId1329" w:anchor="m167" w:history="1">
        <w:r>
          <w:rPr>
            <w:rStyle w:val="Hyperlink"/>
            <w:sz w:val="22"/>
          </w:rPr>
          <w:t>1</w:t>
        </w:r>
        <w:bookmarkStart w:id="2129" w:name="_Hlt22049825"/>
        <w:bookmarkStart w:id="2130" w:name="_Hlt496413181"/>
        <w:bookmarkEnd w:id="2129"/>
        <w:r>
          <w:rPr>
            <w:rStyle w:val="Hyperlink"/>
            <w:sz w:val="22"/>
          </w:rPr>
          <w:t>6</w:t>
        </w:r>
        <w:bookmarkStart w:id="2131" w:name="_Hlt22047880"/>
        <w:bookmarkEnd w:id="2130"/>
        <w:r>
          <w:rPr>
            <w:rStyle w:val="Hyperlink"/>
            <w:sz w:val="22"/>
          </w:rPr>
          <w:t>7</w:t>
        </w:r>
        <w:bookmarkEnd w:id="2131"/>
        <w:r>
          <w:rPr>
            <w:rStyle w:val="Hyperlink"/>
            <w:sz w:val="22"/>
          </w:rPr>
          <w:t>.</w:t>
        </w:r>
      </w:hyperlink>
      <w:r>
        <w:t xml:space="preserve"> In x-Richtung breitet sich eine Seilwelle der Frequenz 0,8 Hz, der Amplitude 12 cm und der Wellengeschwindigkeit 2 m/s aus. Die Welle startet zum Zeitpunkt t = 0 an einem Seilende (x = 0).</w:t>
      </w:r>
      <w:r>
        <w:br/>
        <w:t>a) Wann beginnt das Seilteilchen bei x = 2 m zu schwingen?</w:t>
      </w:r>
      <w:r>
        <w:br/>
        <w:t xml:space="preserve">b) Welche Auslenkung hat das Seilteilchen bei x = 1 m nach 3 s? </w:t>
      </w:r>
    </w:p>
    <w:p w14:paraId="5BF2456A" w14:textId="77777777" w:rsidR="00E14754" w:rsidRDefault="00E14754" w:rsidP="00E14754">
      <w:pPr>
        <w:widowControl w:val="0"/>
      </w:pPr>
      <w:r>
        <w:sym w:font="Symbol" w:char="F02A"/>
      </w:r>
      <w:r>
        <w:sym w:font="Symbol" w:char="F02A"/>
      </w:r>
      <w:r>
        <w:sym w:font="Symbol" w:char="F02A"/>
      </w:r>
    </w:p>
    <w:p w14:paraId="785DD609" w14:textId="0122814A" w:rsidR="00E14754" w:rsidRDefault="00215B7B" w:rsidP="00E14754">
      <w:pPr>
        <w:widowControl w:val="0"/>
      </w:pPr>
      <w:hyperlink r:id="rId1330" w:anchor="m170" w:history="1">
        <w:r w:rsidR="00E14754">
          <w:rPr>
            <w:rStyle w:val="Hyperlink"/>
            <w:sz w:val="22"/>
          </w:rPr>
          <w:t>1</w:t>
        </w:r>
        <w:bookmarkStart w:id="2132" w:name="_Hlt24508675"/>
        <w:r w:rsidR="00E14754">
          <w:rPr>
            <w:rStyle w:val="Hyperlink"/>
            <w:sz w:val="22"/>
          </w:rPr>
          <w:t>7</w:t>
        </w:r>
        <w:bookmarkStart w:id="2133" w:name="_Hlt496413188"/>
        <w:bookmarkEnd w:id="2132"/>
        <w:r w:rsidR="00E14754">
          <w:rPr>
            <w:rStyle w:val="Hyperlink"/>
            <w:sz w:val="22"/>
          </w:rPr>
          <w:t>0</w:t>
        </w:r>
        <w:bookmarkEnd w:id="2133"/>
        <w:r w:rsidR="00E14754">
          <w:rPr>
            <w:rStyle w:val="Hyperlink"/>
            <w:sz w:val="22"/>
          </w:rPr>
          <w:t>.</w:t>
        </w:r>
      </w:hyperlink>
      <w:r w:rsidR="00E14754">
        <w:t xml:space="preserve"> Eine Welle mit der Wellenlänge 6 cm trifft auf einen Spalt der Breite 10 cm. Die hinter dem Spalt auftretenden Elementarwellen überlagern sich und bilden Minima (Auslöschung der Auslenkung) und Maxima (Verdoppelung der Auslenkung). Welchen Gangunterschied müssen die Wellen für das Minimum erster Ordnung, bzw. für das Maximum erster Ordnung besitzen? </w:t>
      </w:r>
      <w:r w:rsidR="00E14754">
        <w:br/>
      </w:r>
      <w:r w:rsidR="00E14754">
        <w:sym w:font="Symbol" w:char="F02A"/>
      </w:r>
      <w:r w:rsidR="00E14754">
        <w:sym w:font="Symbol" w:char="F02A"/>
      </w:r>
      <w:r w:rsidR="00E14754">
        <w:sym w:font="Symbol" w:char="F02A"/>
      </w:r>
    </w:p>
    <w:p w14:paraId="42E91201" w14:textId="23C69D52" w:rsidR="00E14754" w:rsidRDefault="00215B7B" w:rsidP="00E14754">
      <w:pPr>
        <w:widowControl w:val="0"/>
      </w:pPr>
      <w:hyperlink r:id="rId1331" w:anchor="m171" w:history="1">
        <w:r w:rsidR="00E14754">
          <w:rPr>
            <w:rStyle w:val="Hyperlink"/>
            <w:sz w:val="22"/>
          </w:rPr>
          <w:t>17</w:t>
        </w:r>
        <w:bookmarkStart w:id="2134" w:name="_Hlt496413192"/>
        <w:r w:rsidR="00E14754">
          <w:rPr>
            <w:rStyle w:val="Hyperlink"/>
            <w:sz w:val="22"/>
          </w:rPr>
          <w:t>1</w:t>
        </w:r>
        <w:bookmarkEnd w:id="2134"/>
        <w:r w:rsidR="00E14754">
          <w:rPr>
            <w:rStyle w:val="Hyperlink"/>
            <w:sz w:val="22"/>
          </w:rPr>
          <w:t>.</w:t>
        </w:r>
      </w:hyperlink>
      <w:r w:rsidR="00E14754">
        <w:t xml:space="preserve"> Mit welcher Geschwindigkeit (in km/h) pflanzen sich Wellen der Frequenz 3000 Hz und der Wellenlänge 80 cm fort? </w:t>
      </w:r>
      <w:r w:rsidR="00E14754">
        <w:br/>
      </w:r>
      <w:r w:rsidR="00E14754">
        <w:sym w:font="Symbol" w:char="F02A"/>
      </w:r>
      <w:r w:rsidR="00E14754">
        <w:sym w:font="Symbol" w:char="F02A"/>
      </w:r>
    </w:p>
    <w:p w14:paraId="02647839" w14:textId="158E176D" w:rsidR="00E14754" w:rsidRDefault="00215B7B" w:rsidP="00E14754">
      <w:hyperlink r:id="rId1332" w:anchor="m172" w:history="1">
        <w:r w:rsidR="00E14754">
          <w:rPr>
            <w:rStyle w:val="Hyperlink"/>
            <w:sz w:val="22"/>
          </w:rPr>
          <w:t>1</w:t>
        </w:r>
        <w:bookmarkStart w:id="2135" w:name="_Hlt496413195"/>
        <w:r w:rsidR="00E14754">
          <w:rPr>
            <w:rStyle w:val="Hyperlink"/>
            <w:sz w:val="22"/>
          </w:rPr>
          <w:t>7</w:t>
        </w:r>
        <w:bookmarkEnd w:id="2135"/>
        <w:r w:rsidR="00E14754">
          <w:rPr>
            <w:rStyle w:val="Hyperlink"/>
            <w:sz w:val="22"/>
          </w:rPr>
          <w:t>2.</w:t>
        </w:r>
      </w:hyperlink>
      <w:r w:rsidR="00E14754">
        <w:t xml:space="preserve"> Für den internationalen Notruf „SOS“ wird die Frequenz 500 kHz freigehalten. Da es sich um elektromagnetische Wellen handelt, beträgt ihre Ausbreitungsgeschwindigkeit 300000 km/s. Bestimmen Sie die dazugehörige Wellenlänge. </w:t>
      </w:r>
      <w:r w:rsidR="00E14754">
        <w:br/>
      </w:r>
      <w:r w:rsidR="00E14754">
        <w:sym w:font="Symbol" w:char="F02A"/>
      </w:r>
      <w:r w:rsidR="00E14754">
        <w:sym w:font="Symbol" w:char="F02A"/>
      </w:r>
    </w:p>
    <w:p w14:paraId="6364DD99" w14:textId="07257E44" w:rsidR="00E14754" w:rsidRDefault="00215B7B" w:rsidP="00E14754">
      <w:pPr>
        <w:widowControl w:val="0"/>
      </w:pPr>
      <w:hyperlink r:id="rId1333" w:anchor="m289" w:history="1">
        <w:r w:rsidR="00E14754">
          <w:rPr>
            <w:rStyle w:val="Hyperlink"/>
            <w:sz w:val="22"/>
          </w:rPr>
          <w:t>2</w:t>
        </w:r>
        <w:bookmarkStart w:id="2136" w:name="_Hlt67190462"/>
        <w:bookmarkStart w:id="2137" w:name="_Hlt495888917"/>
        <w:bookmarkEnd w:id="2136"/>
        <w:r w:rsidR="00E14754">
          <w:rPr>
            <w:rStyle w:val="Hyperlink"/>
            <w:sz w:val="22"/>
          </w:rPr>
          <w:t>8</w:t>
        </w:r>
        <w:bookmarkStart w:id="2138" w:name="_Hlt496413199"/>
        <w:bookmarkEnd w:id="2137"/>
        <w:r w:rsidR="00E14754">
          <w:rPr>
            <w:rStyle w:val="Hyperlink"/>
            <w:sz w:val="22"/>
          </w:rPr>
          <w:t>9</w:t>
        </w:r>
        <w:bookmarkEnd w:id="2138"/>
        <w:r w:rsidR="00E14754">
          <w:rPr>
            <w:rStyle w:val="Hyperlink"/>
            <w:sz w:val="22"/>
          </w:rPr>
          <w:t>.</w:t>
        </w:r>
      </w:hyperlink>
      <w:r w:rsidR="00E14754">
        <w:t xml:space="preserve"> a) Schreiben Sie das Huygensche Prinzip auf.</w:t>
      </w:r>
      <w:r w:rsidR="00E14754">
        <w:br/>
        <w:t>b) Wie kann man mit dem Huygenschen Prinzip die Beugung von Wasserwellen an einem Spalt erklären?</w:t>
      </w:r>
      <w:r w:rsidR="00E14754">
        <w:br/>
      </w:r>
      <w:r w:rsidR="00E14754">
        <w:sym w:font="Symbol" w:char="F02A"/>
      </w:r>
    </w:p>
    <w:p w14:paraId="2F962DF2" w14:textId="4469A160" w:rsidR="00E14754" w:rsidRDefault="00215B7B" w:rsidP="00E14754">
      <w:pPr>
        <w:widowControl w:val="0"/>
      </w:pPr>
      <w:hyperlink r:id="rId1334" w:anchor="m290" w:history="1">
        <w:r w:rsidR="00E14754">
          <w:rPr>
            <w:rStyle w:val="Hyperlink"/>
            <w:sz w:val="22"/>
          </w:rPr>
          <w:t>2</w:t>
        </w:r>
        <w:bookmarkStart w:id="2139" w:name="_Hlt22004430"/>
        <w:r w:rsidR="00E14754">
          <w:rPr>
            <w:rStyle w:val="Hyperlink"/>
            <w:sz w:val="22"/>
          </w:rPr>
          <w:t>9</w:t>
        </w:r>
        <w:bookmarkStart w:id="2140" w:name="_Hlt496413203"/>
        <w:bookmarkEnd w:id="2139"/>
        <w:r w:rsidR="00E14754">
          <w:rPr>
            <w:rStyle w:val="Hyperlink"/>
            <w:sz w:val="22"/>
          </w:rPr>
          <w:t>0</w:t>
        </w:r>
        <w:bookmarkEnd w:id="2140"/>
        <w:r w:rsidR="00E14754">
          <w:rPr>
            <w:rStyle w:val="Hyperlink"/>
            <w:sz w:val="22"/>
          </w:rPr>
          <w:t>.</w:t>
        </w:r>
      </w:hyperlink>
      <w:r w:rsidR="00E14754">
        <w:t xml:space="preserve"> Erklären Sie den Unterschied zwischen Longitudinalwellen und Transversalwellen und nennen Sie je ein Beispiel.</w:t>
      </w:r>
      <w:r w:rsidR="00E14754">
        <w:br/>
      </w:r>
      <w:r w:rsidR="00E14754">
        <w:sym w:font="Symbol" w:char="F02A"/>
      </w:r>
    </w:p>
    <w:bookmarkStart w:id="2141" w:name="_Hlt496413207"/>
    <w:p w14:paraId="2F6D74F5" w14:textId="66423869" w:rsidR="00E14754" w:rsidRDefault="00E14754" w:rsidP="00E14754">
      <w:pPr>
        <w:widowControl w:val="0"/>
      </w:pPr>
      <w:r>
        <w:fldChar w:fldCharType="begin"/>
      </w:r>
      <w:r w:rsidR="00626526">
        <w:instrText>HYPERLINK "lsgmech.docx" \l "m331"</w:instrText>
      </w:r>
      <w:r>
        <w:fldChar w:fldCharType="separate"/>
      </w:r>
      <w:r>
        <w:rPr>
          <w:rStyle w:val="Hyperlink"/>
          <w:sz w:val="22"/>
        </w:rPr>
        <w:t>3</w:t>
      </w:r>
      <w:bookmarkStart w:id="2142" w:name="_Hlt22011521"/>
      <w:bookmarkStart w:id="2143" w:name="_Hlt496018578"/>
      <w:bookmarkEnd w:id="2142"/>
      <w:r>
        <w:rPr>
          <w:rStyle w:val="Hyperlink"/>
          <w:sz w:val="22"/>
        </w:rPr>
        <w:t>3</w:t>
      </w:r>
      <w:bookmarkStart w:id="2144" w:name="_Hlt22005696"/>
      <w:bookmarkStart w:id="2145" w:name="_Hlt16913051"/>
      <w:bookmarkEnd w:id="2143"/>
      <w:bookmarkEnd w:id="2144"/>
      <w:r>
        <w:rPr>
          <w:rStyle w:val="Hyperlink"/>
          <w:sz w:val="22"/>
        </w:rPr>
        <w:t>1</w:t>
      </w:r>
      <w:bookmarkEnd w:id="2145"/>
      <w:r>
        <w:rPr>
          <w:rStyle w:val="Hyperlink"/>
          <w:sz w:val="22"/>
        </w:rPr>
        <w:t>.</w:t>
      </w:r>
      <w:r>
        <w:fldChar w:fldCharType="end"/>
      </w:r>
      <w:bookmarkEnd w:id="2141"/>
      <w:r>
        <w:t xml:space="preserve"> Eine harmonische Schwingung y = y</w:t>
      </w:r>
      <w:r>
        <w:rPr>
          <w:vertAlign w:val="subscript"/>
        </w:rPr>
        <w:t>max</w:t>
      </w:r>
      <w:r>
        <w:t>sin</w:t>
      </w:r>
      <w:r>
        <w:rPr>
          <w:rFonts w:ascii="Symbol" w:hAnsi="Symbol"/>
        </w:rPr>
        <w:sym w:font="Symbol" w:char="F077"/>
      </w:r>
      <w:r>
        <w:t>t breitet sich vom Nullpunkt als transversale Störung längs der x-Achse mit der Geschwindigkeit c = 7,5*10</w:t>
      </w:r>
      <w:r>
        <w:rPr>
          <w:vertAlign w:val="superscript"/>
        </w:rPr>
        <w:t>-3 </w:t>
      </w:r>
      <w:r>
        <w:t>ms</w:t>
      </w:r>
      <w:r>
        <w:rPr>
          <w:vertAlign w:val="superscript"/>
        </w:rPr>
        <w:t>-1</w:t>
      </w:r>
      <w:r>
        <w:t xml:space="preserve"> aus. Es sei weiter y</w:t>
      </w:r>
      <w:r>
        <w:rPr>
          <w:vertAlign w:val="subscript"/>
        </w:rPr>
        <w:t>max </w:t>
      </w:r>
      <w:r>
        <w:t>= 1*10</w:t>
      </w:r>
      <w:r>
        <w:rPr>
          <w:vertAlign w:val="superscript"/>
        </w:rPr>
        <w:t>-2 </w:t>
      </w:r>
      <w:r>
        <w:t xml:space="preserve">m, </w:t>
      </w:r>
      <w:r>
        <w:rPr>
          <w:rFonts w:ascii="Symbol" w:hAnsi="Symbol"/>
        </w:rPr>
        <w:sym w:font="Symbol" w:char="F077"/>
      </w:r>
      <w:r>
        <w:t> = </w:t>
      </w:r>
      <w:r>
        <w:rPr>
          <w:rFonts w:ascii="Symbol" w:hAnsi="Symbol"/>
        </w:rPr>
        <w:sym w:font="Symbol" w:char="F070"/>
      </w:r>
      <w:r>
        <w:t>/2 s</w:t>
      </w:r>
      <w:r>
        <w:rPr>
          <w:vertAlign w:val="superscript"/>
        </w:rPr>
        <w:t>-1</w:t>
      </w:r>
      <w:r>
        <w:t>.</w:t>
      </w:r>
      <w:r>
        <w:br/>
        <w:t xml:space="preserve">a) Berechnen Sie die Periodendauer T, die Frequenz f und die Wellenlänge </w:t>
      </w:r>
      <w:r>
        <w:rPr>
          <w:rFonts w:ascii="Symbol" w:hAnsi="Symbol"/>
        </w:rPr>
        <w:sym w:font="Symbol" w:char="F06C"/>
      </w:r>
      <w:r>
        <w:t>.</w:t>
      </w:r>
      <w:r>
        <w:br/>
        <w:t>b) Wie heißt die Wellengleichung?</w:t>
      </w:r>
      <w:r>
        <w:br/>
        <w:t>c) Zeichnen Sie das Momentanbild der Welle nach t</w:t>
      </w:r>
      <w:r>
        <w:rPr>
          <w:vertAlign w:val="subscript"/>
        </w:rPr>
        <w:t>1</w:t>
      </w:r>
      <w:r>
        <w:t> = 4 s, t</w:t>
      </w:r>
      <w:r>
        <w:rPr>
          <w:vertAlign w:val="subscript"/>
        </w:rPr>
        <w:t>2</w:t>
      </w:r>
      <w:r>
        <w:t> = 6 s und t</w:t>
      </w:r>
      <w:r>
        <w:rPr>
          <w:vertAlign w:val="subscript"/>
        </w:rPr>
        <w:t>3</w:t>
      </w:r>
      <w:r>
        <w:t> = 9 s.</w:t>
      </w:r>
      <w:r>
        <w:br/>
        <w:t>d) Wie heißen die Schwingungsgleichun</w:t>
      </w:r>
      <w:bookmarkStart w:id="2146" w:name="_Hlt16913196"/>
      <w:bookmarkEnd w:id="2146"/>
      <w:r>
        <w:t>gen für die Oszillatoren, die in der Entfernung x</w:t>
      </w:r>
      <w:r>
        <w:rPr>
          <w:vertAlign w:val="subscript"/>
        </w:rPr>
        <w:t>1</w:t>
      </w:r>
      <w:r>
        <w:t> = 5,25 cm bzw. x</w:t>
      </w:r>
      <w:r>
        <w:rPr>
          <w:vertAlign w:val="subscript"/>
        </w:rPr>
        <w:t>2</w:t>
      </w:r>
      <w:r>
        <w:t> = 7,5 cm vom Nullpunkt erfasst werden?</w:t>
      </w:r>
      <w:r>
        <w:br/>
      </w:r>
      <w:r>
        <w:sym w:font="Symbol" w:char="F02A"/>
      </w:r>
      <w:r>
        <w:sym w:font="Symbol" w:char="F02A"/>
      </w:r>
      <w:r>
        <w:sym w:font="Symbol" w:char="F02A"/>
      </w:r>
      <w:r>
        <w:sym w:font="Symbol" w:char="F02A"/>
      </w:r>
    </w:p>
    <w:p w14:paraId="152C9EE4" w14:textId="51917F31" w:rsidR="00E14754" w:rsidRDefault="00E14754" w:rsidP="00E14754">
      <w:pPr>
        <w:widowControl w:val="0"/>
      </w:pPr>
      <w:r>
        <w:rPr>
          <w:color w:val="FF0000"/>
        </w:rPr>
        <w:sym w:font="Symbol" w:char="F02A"/>
      </w:r>
      <w:bookmarkStart w:id="2147" w:name="_Hlt62912264"/>
      <w:r>
        <w:fldChar w:fldCharType="begin"/>
      </w:r>
      <w:r w:rsidR="00EE7E3F">
        <w:instrText>HYPERLINK "lsgmech.docx" \l "m335"</w:instrText>
      </w:r>
      <w:r>
        <w:fldChar w:fldCharType="separate"/>
      </w:r>
      <w:r>
        <w:rPr>
          <w:rStyle w:val="Hyperlink"/>
          <w:sz w:val="22"/>
        </w:rPr>
        <w:t>3</w:t>
      </w:r>
      <w:bookmarkStart w:id="2148" w:name="_Hlt496018711"/>
      <w:r>
        <w:rPr>
          <w:rStyle w:val="Hyperlink"/>
          <w:sz w:val="22"/>
        </w:rPr>
        <w:t>3</w:t>
      </w:r>
      <w:bookmarkStart w:id="2149" w:name="_Hlt62909874"/>
      <w:bookmarkEnd w:id="2148"/>
      <w:r>
        <w:rPr>
          <w:rStyle w:val="Hyperlink"/>
          <w:sz w:val="22"/>
        </w:rPr>
        <w:t>5</w:t>
      </w:r>
      <w:bookmarkEnd w:id="2149"/>
      <w:r>
        <w:rPr>
          <w:rStyle w:val="Hyperlink"/>
          <w:sz w:val="22"/>
        </w:rPr>
        <w:t>.</w:t>
      </w:r>
      <w:r>
        <w:fldChar w:fldCharType="end"/>
      </w:r>
      <w:bookmarkEnd w:id="2147"/>
      <w:r>
        <w:t xml:space="preserve"> Eine Welle schreitet mit einer Geschwindigkeit von 2,5 ms</w:t>
      </w:r>
      <w:r>
        <w:rPr>
          <w:vertAlign w:val="superscript"/>
        </w:rPr>
        <w:t>-1</w:t>
      </w:r>
      <w:r>
        <w:t xml:space="preserve"> längs der x-Achse eines Koordinatensystems fort. Der Erreger schwingt harmonisch mit der Frequenz 50 Hz und der Amplitude 2 cm. </w:t>
      </w:r>
      <w:r>
        <w:br/>
        <w:t>a) Zeichnen Sie die Welle zu der Zeit 0,05 s.</w:t>
      </w:r>
      <w:r>
        <w:br/>
        <w:t>b) Zeichnen Sie das y-t-Diagramm der Schwingung des Teilchens in 3,75 cm Abstand vom Erreger.</w:t>
      </w:r>
      <w:r>
        <w:br/>
        <w:t>c) Welcher grundlegende Unterschied besteht zwischen den Kurven in a) und b)?</w:t>
      </w:r>
      <w:r>
        <w:br/>
      </w:r>
      <w:r>
        <w:sym w:font="Symbol" w:char="F02A"/>
      </w:r>
      <w:r>
        <w:sym w:font="Symbol" w:char="F02A"/>
      </w:r>
      <w:r>
        <w:sym w:font="Symbol" w:char="F02A"/>
      </w:r>
    </w:p>
    <w:p w14:paraId="6BD85A08" w14:textId="2360B795" w:rsidR="00E14754" w:rsidRDefault="00E14754" w:rsidP="00E14754">
      <w:pPr>
        <w:widowControl w:val="0"/>
      </w:pPr>
      <w:bookmarkStart w:id="2150" w:name="_Hlt21910103"/>
      <w:r>
        <w:rPr>
          <w:color w:val="FF0000"/>
        </w:rPr>
        <w:sym w:font="Symbol" w:char="F02A"/>
      </w:r>
      <w:hyperlink r:id="rId1335" w:anchor="m380" w:history="1">
        <w:r>
          <w:rPr>
            <w:rStyle w:val="Hyperlink"/>
            <w:sz w:val="22"/>
          </w:rPr>
          <w:t>3</w:t>
        </w:r>
        <w:bookmarkStart w:id="2151" w:name="_Hlt496410341"/>
        <w:r>
          <w:rPr>
            <w:rStyle w:val="Hyperlink"/>
            <w:sz w:val="22"/>
          </w:rPr>
          <w:t>8</w:t>
        </w:r>
        <w:bookmarkEnd w:id="2151"/>
        <w:r>
          <w:rPr>
            <w:rStyle w:val="Hyperlink"/>
            <w:sz w:val="22"/>
          </w:rPr>
          <w:t>0.</w:t>
        </w:r>
      </w:hyperlink>
      <w:bookmarkEnd w:id="2150"/>
      <w:r>
        <w:t xml:space="preserve"> Durch einen Blitz wird eine Schallwelle ausgelöst. Zwischen dem Wahrnehmen des Blitzes und des Donners vergehen 5 Sekunden. Berechnen Sie die Entfernung des Blitzes! (t=20°C)</w:t>
      </w:r>
      <w:r>
        <w:br/>
      </w:r>
      <w:r>
        <w:sym w:font="Symbol" w:char="F02A"/>
      </w:r>
    </w:p>
    <w:bookmarkStart w:id="2152" w:name="_Hlt21914573"/>
    <w:bookmarkStart w:id="2153" w:name="_Hlt21909786"/>
    <w:bookmarkEnd w:id="2152"/>
    <w:p w14:paraId="6602D080" w14:textId="559CBC9E" w:rsidR="00E14754" w:rsidRDefault="00E14754" w:rsidP="00E14754">
      <w:pPr>
        <w:widowControl w:val="0"/>
      </w:pPr>
      <w:r>
        <w:fldChar w:fldCharType="begin"/>
      </w:r>
      <w:r w:rsidR="00626526">
        <w:instrText>HYPERLINK "lsgmech.docx" \l "m382"</w:instrText>
      </w:r>
      <w:r>
        <w:fldChar w:fldCharType="separate"/>
      </w:r>
      <w:r>
        <w:rPr>
          <w:rStyle w:val="Hyperlink"/>
          <w:sz w:val="22"/>
        </w:rPr>
        <w:t>3</w:t>
      </w:r>
      <w:bookmarkStart w:id="2154" w:name="_Hlt496410346"/>
      <w:r>
        <w:rPr>
          <w:rStyle w:val="Hyperlink"/>
          <w:sz w:val="22"/>
        </w:rPr>
        <w:t>8</w:t>
      </w:r>
      <w:bookmarkEnd w:id="2154"/>
      <w:r>
        <w:rPr>
          <w:rStyle w:val="Hyperlink"/>
          <w:sz w:val="22"/>
        </w:rPr>
        <w:t>2.</w:t>
      </w:r>
      <w:r>
        <w:fldChar w:fldCharType="end"/>
      </w:r>
      <w:bookmarkEnd w:id="2153"/>
      <w:r>
        <w:t xml:space="preserve"> Was ist eine Welle?</w:t>
      </w:r>
      <w:r>
        <w:br/>
      </w:r>
      <w:r>
        <w:sym w:font="Symbol" w:char="F02A"/>
      </w:r>
    </w:p>
    <w:bookmarkStart w:id="2155" w:name="_Hlt22256386"/>
    <w:p w14:paraId="1505B869" w14:textId="27195C99" w:rsidR="00E14754" w:rsidRDefault="00E14754" w:rsidP="00E14754">
      <w:pPr>
        <w:widowControl w:val="0"/>
      </w:pPr>
      <w:r>
        <w:fldChar w:fldCharType="begin"/>
      </w:r>
      <w:r w:rsidR="00626526">
        <w:instrText>HYPERLINK "lsgmech.docx" \l "m390"</w:instrText>
      </w:r>
      <w:r>
        <w:fldChar w:fldCharType="separate"/>
      </w:r>
      <w:r>
        <w:rPr>
          <w:rStyle w:val="Hyperlink"/>
          <w:sz w:val="22"/>
        </w:rPr>
        <w:t>3</w:t>
      </w:r>
      <w:bookmarkStart w:id="2156" w:name="_Hlt496410596"/>
      <w:r>
        <w:rPr>
          <w:rStyle w:val="Hyperlink"/>
          <w:sz w:val="22"/>
        </w:rPr>
        <w:t>9</w:t>
      </w:r>
      <w:bookmarkEnd w:id="2156"/>
      <w:r>
        <w:rPr>
          <w:rStyle w:val="Hyperlink"/>
          <w:sz w:val="22"/>
        </w:rPr>
        <w:t>0.</w:t>
      </w:r>
      <w:r>
        <w:fldChar w:fldCharType="end"/>
      </w:r>
      <w:bookmarkEnd w:id="2155"/>
      <w:r>
        <w:t xml:space="preserve"> a) Erklären Sie das Entstehen stehender Wellen. </w:t>
      </w:r>
      <w:r>
        <w:br/>
        <w:t>b) Nennen Sie ein Beispiel für die praktische Anwendung von stehenden Wellen.</w:t>
      </w:r>
      <w:r>
        <w:br/>
      </w:r>
      <w:r>
        <w:sym w:font="Symbol" w:char="F02A"/>
      </w:r>
      <w:r>
        <w:sym w:font="Symbol" w:char="F02A"/>
      </w:r>
    </w:p>
    <w:p w14:paraId="17805BEE" w14:textId="4B9A4046" w:rsidR="00E14754" w:rsidRDefault="00215B7B" w:rsidP="00E14754">
      <w:pPr>
        <w:widowControl w:val="0"/>
      </w:pPr>
      <w:hyperlink r:id="rId1336" w:anchor="m391" w:history="1">
        <w:r w:rsidR="00E14754">
          <w:rPr>
            <w:rStyle w:val="Hyperlink"/>
            <w:sz w:val="22"/>
          </w:rPr>
          <w:t>3</w:t>
        </w:r>
        <w:bookmarkStart w:id="2157" w:name="_Hlt496410613"/>
        <w:r w:rsidR="00E14754">
          <w:rPr>
            <w:rStyle w:val="Hyperlink"/>
            <w:sz w:val="22"/>
          </w:rPr>
          <w:t>9</w:t>
        </w:r>
        <w:bookmarkEnd w:id="2157"/>
        <w:r w:rsidR="00E14754">
          <w:rPr>
            <w:rStyle w:val="Hyperlink"/>
            <w:sz w:val="22"/>
          </w:rPr>
          <w:t>1.</w:t>
        </w:r>
      </w:hyperlink>
      <w:r w:rsidR="00E14754">
        <w:t xml:space="preserve"> Wie viel</w:t>
      </w:r>
      <w:r w:rsidR="00DE4B87">
        <w:t>e</w:t>
      </w:r>
      <w:r w:rsidR="00E14754">
        <w:t xml:space="preserve"> Wellenlängen legt eine Welle innerhalb von 25 s zurück, wenn die Ausbreitungsgeschwindigkeit 40cms</w:t>
      </w:r>
      <w:r w:rsidR="00E14754">
        <w:rPr>
          <w:vertAlign w:val="superscript"/>
        </w:rPr>
        <w:t>-1</w:t>
      </w:r>
      <w:r w:rsidR="00E14754">
        <w:t xml:space="preserve"> und die Wellenlänge 10 cm betragen?</w:t>
      </w:r>
      <w:r w:rsidR="00E14754">
        <w:br/>
      </w:r>
      <w:r w:rsidR="00E14754">
        <w:sym w:font="Symbol" w:char="F02A"/>
      </w:r>
      <w:r w:rsidR="00E14754">
        <w:sym w:font="Symbol" w:char="F02A"/>
      </w:r>
    </w:p>
    <w:p w14:paraId="32536D63" w14:textId="77777777" w:rsidR="00E14754" w:rsidRDefault="00E14754" w:rsidP="00E14754"/>
    <w:bookmarkStart w:id="2158" w:name="_Hlt125942521"/>
    <w:p w14:paraId="45984415" w14:textId="0802C86F" w:rsidR="00E14754" w:rsidRDefault="00E14754" w:rsidP="00E14754">
      <w:r>
        <w:fldChar w:fldCharType="begin"/>
      </w:r>
      <w:r w:rsidR="00626526">
        <w:instrText>HYPERLINK "lsgmech.docx" \l "m590"</w:instrText>
      </w:r>
      <w:r>
        <w:fldChar w:fldCharType="separate"/>
      </w:r>
      <w:r>
        <w:rPr>
          <w:rStyle w:val="Hyperlink"/>
          <w:sz w:val="22"/>
        </w:rPr>
        <w:t>5</w:t>
      </w:r>
      <w:bookmarkStart w:id="2159" w:name="_Hlt125941388"/>
      <w:r>
        <w:rPr>
          <w:rStyle w:val="Hyperlink"/>
          <w:sz w:val="22"/>
        </w:rPr>
        <w:t>9</w:t>
      </w:r>
      <w:bookmarkStart w:id="2160" w:name="_Hlt125942606"/>
      <w:bookmarkEnd w:id="2159"/>
      <w:r>
        <w:rPr>
          <w:rStyle w:val="Hyperlink"/>
          <w:sz w:val="22"/>
        </w:rPr>
        <w:t>0</w:t>
      </w:r>
      <w:bookmarkEnd w:id="2160"/>
      <w:r>
        <w:rPr>
          <w:rStyle w:val="Hyperlink"/>
          <w:sz w:val="22"/>
        </w:rPr>
        <w:t>.</w:t>
      </w:r>
      <w:r>
        <w:fldChar w:fldCharType="end"/>
      </w:r>
      <w:bookmarkEnd w:id="2158"/>
      <w:r>
        <w:t xml:space="preserve"> Welche Ausbreitungsform haben die Wellen, die von einem in fließendes Gewässer geworfenen Stein ausgehen?</w:t>
      </w:r>
    </w:p>
    <w:p w14:paraId="7D78C0A7" w14:textId="77777777" w:rsidR="00E14754" w:rsidRDefault="00E14754" w:rsidP="00E14754">
      <w:r>
        <w:t>a) Form einer Ellipse</w:t>
      </w:r>
    </w:p>
    <w:p w14:paraId="1C83BD82" w14:textId="77777777" w:rsidR="00E14754" w:rsidRDefault="00E14754" w:rsidP="00E14754">
      <w:r>
        <w:t>b) kreisförmig</w:t>
      </w:r>
    </w:p>
    <w:p w14:paraId="0509DB01" w14:textId="77777777" w:rsidR="00E14754" w:rsidRDefault="00E14754" w:rsidP="00E14754">
      <w:pPr>
        <w:ind w:left="1416" w:hanging="1416"/>
      </w:pPr>
      <w:r>
        <w:t>c) das richtet sich nach der Form des Steins</w:t>
      </w:r>
    </w:p>
    <w:p w14:paraId="6623605F" w14:textId="77777777" w:rsidR="00E14754" w:rsidRDefault="00E14754" w:rsidP="00E14754">
      <w:pPr>
        <w:ind w:left="1416" w:hanging="1416"/>
      </w:pPr>
    </w:p>
    <w:p w14:paraId="76350063" w14:textId="5F8DCA67" w:rsidR="00E14754" w:rsidRDefault="00E14754" w:rsidP="00E14754">
      <w:r>
        <w:rPr>
          <w:color w:val="FF0000"/>
        </w:rPr>
        <w:sym w:font="Symbol" w:char="F02A"/>
      </w:r>
      <w:bookmarkStart w:id="2161" w:name="_Hlt125945990"/>
      <w:r>
        <w:fldChar w:fldCharType="begin"/>
      </w:r>
      <w:r w:rsidR="00626526">
        <w:instrText>HYPERLINK "lsgmech.docx" \l "m591"</w:instrText>
      </w:r>
      <w:r>
        <w:fldChar w:fldCharType="separate"/>
      </w:r>
      <w:r>
        <w:rPr>
          <w:rStyle w:val="Hyperlink"/>
          <w:sz w:val="22"/>
        </w:rPr>
        <w:t>5</w:t>
      </w:r>
      <w:bookmarkStart w:id="2162" w:name="_Hlt125943376"/>
      <w:r>
        <w:rPr>
          <w:rStyle w:val="Hyperlink"/>
          <w:sz w:val="22"/>
        </w:rPr>
        <w:t>9</w:t>
      </w:r>
      <w:bookmarkEnd w:id="2162"/>
      <w:r>
        <w:rPr>
          <w:rStyle w:val="Hyperlink"/>
          <w:sz w:val="22"/>
        </w:rPr>
        <w:t>1.</w:t>
      </w:r>
      <w:r>
        <w:fldChar w:fldCharType="end"/>
      </w:r>
      <w:bookmarkEnd w:id="2161"/>
      <w:r>
        <w:t xml:space="preserve"> Eine ebene Welle hat die Amplitude 10 cm, die Geschwindigkeit 60 cm/s und die Wellenlänge 6 cm. Stellen Sie die Wellengleichung für den Zustand der Welle 5 s nach Beginn der ersten Schwingung auf. Zeichen Sie für diesen Zeitpunkt das Momentbild der Welle für zwei Wellenzüge.</w:t>
      </w:r>
    </w:p>
    <w:p w14:paraId="6A5CDB09" w14:textId="77777777" w:rsidR="00B3237D" w:rsidRDefault="00B3237D" w:rsidP="00E14754">
      <w:pPr>
        <w:widowControl w:val="0"/>
      </w:pPr>
    </w:p>
    <w:p w14:paraId="074BD8E4" w14:textId="77777777" w:rsidR="00B3237D" w:rsidRDefault="00B3237D" w:rsidP="00E14754">
      <w:pPr>
        <w:widowControl w:val="0"/>
      </w:pPr>
    </w:p>
    <w:p w14:paraId="03CC5688" w14:textId="77A0982A" w:rsidR="00E14754" w:rsidRDefault="00215B7B" w:rsidP="00E14754">
      <w:pPr>
        <w:widowControl w:val="0"/>
      </w:pPr>
      <w:hyperlink r:id="rId1337" w:anchor="m652" w:history="1">
        <w:r w:rsidR="00E14754">
          <w:rPr>
            <w:rStyle w:val="Hyperlink"/>
            <w:sz w:val="22"/>
          </w:rPr>
          <w:t>6</w:t>
        </w:r>
        <w:bookmarkStart w:id="2163" w:name="_Hlt182117191"/>
        <w:bookmarkStart w:id="2164" w:name="_Hlt182117102"/>
        <w:bookmarkEnd w:id="2163"/>
        <w:r w:rsidR="00E14754">
          <w:rPr>
            <w:rStyle w:val="Hyperlink"/>
            <w:sz w:val="22"/>
          </w:rPr>
          <w:t>5</w:t>
        </w:r>
        <w:bookmarkEnd w:id="2164"/>
        <w:r w:rsidR="00E14754">
          <w:rPr>
            <w:rStyle w:val="Hyperlink"/>
            <w:sz w:val="22"/>
          </w:rPr>
          <w:t>2.</w:t>
        </w:r>
      </w:hyperlink>
      <w:r w:rsidR="00E14754">
        <w:t xml:space="preserve"> Beim Sprechen breitet sich der Schall als Welle aus. Damit eine Welle entsteht, muss eine Schwingung vorhanden sein. </w:t>
      </w:r>
      <w:r w:rsidR="00E14754">
        <w:br/>
        <w:t>a) Welches Organ erzeugt beim Menschen diese Schwingungen. (1)</w:t>
      </w:r>
    </w:p>
    <w:p w14:paraId="51205F9E" w14:textId="77777777" w:rsidR="00E14754" w:rsidRDefault="00E14754" w:rsidP="00E14754">
      <w:pPr>
        <w:widowControl w:val="0"/>
      </w:pPr>
      <w:r>
        <w:t>b) Welche Funktion haben Mund-, Nasen-, Rachenräume für die Stimmbildung? (1)</w:t>
      </w:r>
    </w:p>
    <w:p w14:paraId="620123C9" w14:textId="77777777" w:rsidR="005F450C" w:rsidRDefault="005F450C" w:rsidP="00E14754">
      <w:pPr>
        <w:widowControl w:val="0"/>
      </w:pPr>
    </w:p>
    <w:bookmarkStart w:id="2165" w:name="_Hlt194641869"/>
    <w:bookmarkStart w:id="2166" w:name="_Hlt194641805"/>
    <w:bookmarkEnd w:id="2165"/>
    <w:p w14:paraId="60C6CBBB" w14:textId="2F79F35F" w:rsidR="00E14754" w:rsidRDefault="00E14754" w:rsidP="00E14754">
      <w:pPr>
        <w:widowControl w:val="0"/>
      </w:pPr>
      <w:r>
        <w:fldChar w:fldCharType="begin"/>
      </w:r>
      <w:r w:rsidR="00626526">
        <w:instrText>HYPERLINK "lsgmech.docx" \l "m678"</w:instrText>
      </w:r>
      <w:r>
        <w:fldChar w:fldCharType="separate"/>
      </w:r>
      <w:r>
        <w:rPr>
          <w:rStyle w:val="Hyperlink"/>
          <w:sz w:val="22"/>
        </w:rPr>
        <w:t>6</w:t>
      </w:r>
      <w:bookmarkStart w:id="2167" w:name="_Hlt193067418"/>
      <w:r>
        <w:rPr>
          <w:rStyle w:val="Hyperlink"/>
          <w:sz w:val="22"/>
        </w:rPr>
        <w:t>7</w:t>
      </w:r>
      <w:bookmarkEnd w:id="2167"/>
      <w:r>
        <w:rPr>
          <w:rStyle w:val="Hyperlink"/>
          <w:sz w:val="22"/>
        </w:rPr>
        <w:t>8.</w:t>
      </w:r>
      <w:r>
        <w:fldChar w:fldCharType="end"/>
      </w:r>
      <w:bookmarkEnd w:id="2166"/>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411FEBEF" w14:textId="77777777" w:rsidTr="00E14754">
        <w:tc>
          <w:tcPr>
            <w:tcW w:w="10061" w:type="dxa"/>
          </w:tcPr>
          <w:p w14:paraId="4582AC7C" w14:textId="77777777" w:rsidR="00E14754" w:rsidRPr="0071784C" w:rsidRDefault="00215B7B" w:rsidP="00E14754">
            <w:pPr>
              <w:widowControl w:val="0"/>
            </w:pPr>
            <w:r>
              <w:rPr>
                <w:noProof/>
              </w:rPr>
              <w:pict w14:anchorId="08E1F024">
                <v:shape id="Bild 296" o:spid="_x0000_i1445" type="#_x0000_t75" alt="m678" style="width:498pt;height:1in;visibility:visible">
                  <v:imagedata r:id="rId1338" o:title="m678"/>
                </v:shape>
              </w:pict>
            </w:r>
          </w:p>
        </w:tc>
      </w:tr>
      <w:tr w:rsidR="00E14754" w:rsidRPr="0071784C" w14:paraId="5F7A5679" w14:textId="77777777" w:rsidTr="00E14754">
        <w:trPr>
          <w:trHeight w:val="4298"/>
        </w:trPr>
        <w:tc>
          <w:tcPr>
            <w:tcW w:w="10061" w:type="dxa"/>
          </w:tcPr>
          <w:p w14:paraId="00AB1655" w14:textId="77777777" w:rsidR="00E14754" w:rsidRPr="0071784C" w:rsidRDefault="00E14754" w:rsidP="00E14754">
            <w:pPr>
              <w:widowControl w:val="0"/>
            </w:pPr>
            <w:r w:rsidRPr="0071784C">
              <w:t>Die Abbildung zeigt ein Kundsches Rohr: In einer Glasröhre befindet sich Luft und etwas Korkmehl. Auf der linken Seite der Röhre steht ein kräftiger Lautsprecher, der an einem Generator mit konstanter Frequenz angeschlossen ist. In die Öffnung auf der anderen Seite wird ein Stempel eingeschoben, so dass die Länge des freien Rohres eingestellt werden kann.</w:t>
            </w:r>
          </w:p>
          <w:p w14:paraId="3E845A93" w14:textId="77777777" w:rsidR="00E14754" w:rsidRPr="0071784C" w:rsidRDefault="00E14754" w:rsidP="00E14754">
            <w:pPr>
              <w:widowControl w:val="0"/>
            </w:pPr>
            <w:r w:rsidRPr="0071784C">
              <w:t>Bei einer bestimmten Stellung des Stempels kommt es durch die Reflexion der Schallwellen zur Überlagerung der hin- und rücklaufenden Welle und eine stehende Welle bildet sich aus. Das Korkmehl bleibt an den Stellen der Auslöschung liegen und bewegt sich an den Stellen der Verstärkung wild hin und her, die stehende Welle wird sichtbar.</w:t>
            </w:r>
          </w:p>
          <w:p w14:paraId="76938CDF" w14:textId="77777777" w:rsidR="00E14754" w:rsidRPr="0071784C" w:rsidRDefault="00E14754" w:rsidP="00E14754">
            <w:pPr>
              <w:widowControl w:val="0"/>
            </w:pPr>
            <w:r w:rsidRPr="0071784C">
              <w:t>Die Länge x ist der Abstand zweier Knoten.</w:t>
            </w:r>
          </w:p>
          <w:p w14:paraId="159039A8" w14:textId="77777777" w:rsidR="00E14754" w:rsidRPr="0071784C" w:rsidRDefault="00E14754" w:rsidP="00E14754">
            <w:pPr>
              <w:widowControl w:val="0"/>
            </w:pPr>
            <w:r w:rsidRPr="0071784C">
              <w:t xml:space="preserve">Durch eine Vorrichtung, die in der Skizze nicht dargestellt ist, wird nun die Luft durch Helium ersetzt  und der Stempel solange bewegt, bis sich wieder eine stehende Welle ausbildet. </w:t>
            </w:r>
          </w:p>
          <w:p w14:paraId="59009235" w14:textId="77777777" w:rsidR="00E14754" w:rsidRPr="0071784C" w:rsidRDefault="00E14754" w:rsidP="00E14754">
            <w:pPr>
              <w:widowControl w:val="0"/>
            </w:pPr>
            <w:r w:rsidRPr="0071784C">
              <w:t>Wie hat sich x geändert?</w:t>
            </w:r>
          </w:p>
          <w:p w14:paraId="05F5F398" w14:textId="77777777" w:rsidR="00E14754" w:rsidRPr="0071784C" w:rsidRDefault="00E14754" w:rsidP="00E14754">
            <w:pPr>
              <w:widowControl w:val="0"/>
            </w:pPr>
            <w:r w:rsidRPr="0071784C">
              <w:t>a) x ist kleiner geworden</w:t>
            </w:r>
          </w:p>
          <w:p w14:paraId="478EB6C1" w14:textId="77777777" w:rsidR="00E14754" w:rsidRPr="0071784C" w:rsidRDefault="00E14754" w:rsidP="00E14754">
            <w:pPr>
              <w:widowControl w:val="0"/>
            </w:pPr>
            <w:r w:rsidRPr="0071784C">
              <w:t>b) x ändert sich nicht</w:t>
            </w:r>
          </w:p>
          <w:p w14:paraId="4905EE38" w14:textId="77777777" w:rsidR="00E14754" w:rsidRPr="0071784C" w:rsidRDefault="00E14754" w:rsidP="00E14754">
            <w:pPr>
              <w:widowControl w:val="0"/>
            </w:pPr>
            <w:r w:rsidRPr="0071784C">
              <w:t>c) x ist größer geworden</w:t>
            </w:r>
          </w:p>
          <w:p w14:paraId="0390A799" w14:textId="77777777" w:rsidR="00E14754" w:rsidRPr="0071784C" w:rsidRDefault="00E14754" w:rsidP="00E14754">
            <w:pPr>
              <w:widowControl w:val="0"/>
            </w:pPr>
            <w:r w:rsidRPr="0071784C">
              <w:t>(Idee für diese Aufgabe: Prof. Dr. J. Kärger: 124. Experimentalvortrag der Fakultät für Physik und Geowissenschaften der Uni Leipzig, 9.3.2008)</w:t>
            </w:r>
          </w:p>
        </w:tc>
      </w:tr>
    </w:tbl>
    <w:p w14:paraId="73543B24" w14:textId="77777777" w:rsidR="00E14754" w:rsidRDefault="00E14754" w:rsidP="00E14754">
      <w:pPr>
        <w:widowControl w:val="0"/>
      </w:pPr>
    </w:p>
    <w:p w14:paraId="016DD675" w14:textId="66FA822F" w:rsidR="00E14754" w:rsidRDefault="00E14754" w:rsidP="00E14754">
      <w:r>
        <w:rPr>
          <w:color w:val="FF0000"/>
        </w:rPr>
        <w:sym w:font="Symbol" w:char="F02A"/>
      </w:r>
      <w:hyperlink r:id="rId1339" w:anchor="m693" w:history="1">
        <w:r>
          <w:rPr>
            <w:rStyle w:val="Hyperlink"/>
            <w:sz w:val="22"/>
          </w:rPr>
          <w:t>6</w:t>
        </w:r>
        <w:bookmarkStart w:id="2168" w:name="_Hlt213485204"/>
        <w:r>
          <w:rPr>
            <w:rStyle w:val="Hyperlink"/>
            <w:sz w:val="22"/>
          </w:rPr>
          <w:t>9</w:t>
        </w:r>
        <w:bookmarkStart w:id="2169" w:name="_Hlt213488486"/>
        <w:bookmarkEnd w:id="2168"/>
        <w:r>
          <w:rPr>
            <w:rStyle w:val="Hyperlink"/>
            <w:sz w:val="22"/>
          </w:rPr>
          <w:t>3</w:t>
        </w:r>
        <w:bookmarkEnd w:id="2169"/>
      </w:hyperlink>
      <w:r>
        <w:t>. (Abiturprüfung 2008, Baden-Württemberg)</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527B603C" w14:textId="77777777" w:rsidTr="00E14754">
        <w:tc>
          <w:tcPr>
            <w:tcW w:w="10061" w:type="dxa"/>
          </w:tcPr>
          <w:p w14:paraId="6DC8FC13" w14:textId="77777777" w:rsidR="00E14754" w:rsidRPr="0071784C" w:rsidRDefault="00215B7B" w:rsidP="00E14754">
            <w:r>
              <w:rPr>
                <w:noProof/>
              </w:rPr>
              <w:pict w14:anchorId="5EC6385E">
                <v:shape id="Bild 297" o:spid="_x0000_i1446" type="#_x0000_t75" alt="m693" style="width:426pt;height:114pt;visibility:visible">
                  <v:imagedata r:id="rId1340" o:title="m693"/>
                </v:shape>
              </w:pict>
            </w:r>
          </w:p>
        </w:tc>
      </w:tr>
      <w:tr w:rsidR="00E14754" w:rsidRPr="0071784C" w14:paraId="74E30CD2" w14:textId="77777777" w:rsidTr="00E14754">
        <w:tc>
          <w:tcPr>
            <w:tcW w:w="10061" w:type="dxa"/>
          </w:tcPr>
          <w:p w14:paraId="6227C26C" w14:textId="77777777" w:rsidR="00E14754" w:rsidRPr="0071784C" w:rsidRDefault="00E14754" w:rsidP="00E14754">
            <w:r w:rsidRPr="0071784C">
              <w:t>Ein langes Gummiseil ist in x-Richtung gespannt. Der Seilanfang A wird in y-Richtung zu sinusförmigen Schwingungen mit der Periodendauer 0,50 s und der Amplitude 2,0 cm angeregt. Zum Zeitpunkt t</w:t>
            </w:r>
            <w:r w:rsidRPr="0071784C">
              <w:rPr>
                <w:vertAlign w:val="subscript"/>
              </w:rPr>
              <w:t>0</w:t>
            </w:r>
            <w:r w:rsidRPr="0071784C">
              <w:t xml:space="preserve"> = 0 s startet die Erregung bei A in positiver y-Richtung.</w:t>
            </w:r>
          </w:p>
          <w:p w14:paraId="2A5AA744" w14:textId="77777777" w:rsidR="00E14754" w:rsidRPr="0071784C" w:rsidRDefault="00E14754" w:rsidP="00E14754">
            <w:r w:rsidRPr="00CA7048">
              <w:rPr>
                <w:b/>
              </w:rPr>
              <w:t>a)</w:t>
            </w:r>
            <w:r w:rsidRPr="0071784C">
              <w:t xml:space="preserve"> Wo befindet sich der Punkt A zum Zeitpunkt t</w:t>
            </w:r>
            <w:r w:rsidRPr="0071784C">
              <w:rPr>
                <w:vertAlign w:val="subscript"/>
              </w:rPr>
              <w:t>1</w:t>
            </w:r>
            <w:r w:rsidRPr="0071784C">
              <w:t>=2,4 s?</w:t>
            </w:r>
          </w:p>
          <w:p w14:paraId="72CFA31B" w14:textId="77777777" w:rsidR="00E14754" w:rsidRPr="0071784C" w:rsidRDefault="00E14754" w:rsidP="00E14754">
            <w:r w:rsidRPr="00CA7048">
              <w:rPr>
                <w:b/>
              </w:rPr>
              <w:t>b)</w:t>
            </w:r>
            <w:r w:rsidRPr="0071784C">
              <w:t xml:space="preserve"> In welche Richtung und mit welcher Geschwindigkeit bewegt er sich zu diesem Zeitpunkt? </w:t>
            </w:r>
          </w:p>
          <w:p w14:paraId="22B146FC" w14:textId="77777777" w:rsidR="00E14754" w:rsidRPr="0071784C" w:rsidRDefault="00E14754" w:rsidP="00E14754"/>
          <w:p w14:paraId="05FCF4E9" w14:textId="77777777" w:rsidR="00E14754" w:rsidRPr="0071784C" w:rsidRDefault="00E14754" w:rsidP="00E14754">
            <w:r w:rsidRPr="0071784C">
              <w:t>Auf dem Seil bildet sich eine Welle mit der Ausbreitungsgeschwindigkeit 0,20 m/s aus.</w:t>
            </w:r>
          </w:p>
          <w:p w14:paraId="544C4D6F" w14:textId="77777777" w:rsidR="00E14754" w:rsidRPr="0071784C" w:rsidRDefault="00E14754" w:rsidP="00E14754">
            <w:r w:rsidRPr="00CA7048">
              <w:rPr>
                <w:b/>
              </w:rPr>
              <w:t>c)</w:t>
            </w:r>
            <w:r w:rsidRPr="0071784C">
              <w:t xml:space="preserve"> Zeichnen sie eine Momentaufnahme für den Zeitpunkt 1,125 s.</w:t>
            </w:r>
          </w:p>
          <w:p w14:paraId="0E437D69" w14:textId="0F9E6235" w:rsidR="00E14754" w:rsidRPr="0071784C" w:rsidRDefault="00E14754" w:rsidP="00E14754">
            <w:r w:rsidRPr="00CA7048">
              <w:rPr>
                <w:b/>
              </w:rPr>
              <w:t>d)</w:t>
            </w:r>
            <w:r w:rsidRPr="0071784C">
              <w:t xml:space="preserve"> Zeichnen sie für </w:t>
            </w:r>
            <w:r w:rsidRPr="0071784C">
              <w:rPr>
                <w:position w:val="-10"/>
              </w:rPr>
              <w:object w:dxaOrig="1280" w:dyaOrig="320" w14:anchorId="756D5D30">
                <v:shape id="_x0000_i1447" type="#_x0000_t75" style="width:66pt;height:12pt" o:ole="" fillcolor="window">
                  <v:imagedata r:id="rId1341" o:title=""/>
                </v:shape>
                <o:OLEObject Type="Embed" ProgID="Equation.DSMT4" ShapeID="_x0000_i1447" DrawAspect="Content" ObjectID="_1735305725" r:id="rId1342"/>
              </w:object>
            </w:r>
            <w:r w:rsidRPr="0071784C">
              <w:t>ein y</w:t>
            </w:r>
            <w:r w:rsidR="00477E1A" w:rsidRPr="0071784C">
              <w:t>(t)</w:t>
            </w:r>
            <w:r w:rsidRPr="0071784C">
              <w:t>-Diagramm der Schwingung des Seilpunktes B, der zu Schwingungsbeginn 25 cm vom Punkt A entfernt ist.</w:t>
            </w:r>
          </w:p>
          <w:p w14:paraId="4E2ECFB4" w14:textId="77777777" w:rsidR="00E14754" w:rsidRPr="0071784C" w:rsidRDefault="00E14754" w:rsidP="00E14754"/>
        </w:tc>
      </w:tr>
    </w:tbl>
    <w:p w14:paraId="456FCBBA" w14:textId="77777777" w:rsidR="00E14754" w:rsidRDefault="00E14754" w:rsidP="00E14754"/>
    <w:p w14:paraId="6CE766B9" w14:textId="336139E3" w:rsidR="00BB7D49" w:rsidRPr="00BB7D49" w:rsidRDefault="00215B7B" w:rsidP="00BB7D49">
      <w:hyperlink r:id="rId1343" w:anchor="m825" w:history="1">
        <w:r w:rsidR="004F1D5D" w:rsidRPr="007722A0">
          <w:rPr>
            <w:rStyle w:val="Hyperlink"/>
            <w:sz w:val="22"/>
          </w:rPr>
          <w:t>825</w:t>
        </w:r>
      </w:hyperlink>
      <w:r w:rsidR="004F1D5D">
        <w:t xml:space="preserve">. </w:t>
      </w:r>
      <w:r w:rsidR="00BB7D49" w:rsidRPr="00BB7D49">
        <w:t xml:space="preserve">Mit den folgenden zwei Diagrammen wird eine Welle beschrieben. </w:t>
      </w:r>
    </w:p>
    <w:p w14:paraId="045CC457" w14:textId="77777777" w:rsidR="00BB7D49" w:rsidRPr="00BB7D49" w:rsidRDefault="00BB7D49" w:rsidP="00BB7D49">
      <w:r w:rsidRPr="00BB7D49">
        <w:t>Ermitteln Sie aus den Diagrammen oder durch Berechnung alle möglichen Kenngrößen dieser Welle.</w:t>
      </w:r>
    </w:p>
    <w:p w14:paraId="75E4FE44" w14:textId="77777777" w:rsidR="00BB7D49" w:rsidRPr="00BC20B9" w:rsidRDefault="00BB7D49" w:rsidP="00BB7D49"/>
    <w:p w14:paraId="6CFB6D89" w14:textId="77777777" w:rsidR="004F1D5D" w:rsidRDefault="00215B7B" w:rsidP="00BB7D49">
      <w:r>
        <w:rPr>
          <w:noProof/>
        </w:rPr>
        <w:pict w14:anchorId="7F9D01FB">
          <v:shape id="Bild 299" o:spid="_x0000_i1448" type="#_x0000_t75" alt="m825" style="width:300pt;height:258pt;visibility:visible">
            <v:imagedata r:id="rId1344" o:title="m825"/>
          </v:shape>
        </w:pict>
      </w:r>
    </w:p>
    <w:p w14:paraId="04A62446" w14:textId="77777777" w:rsidR="00455A3A" w:rsidRPr="00455A3A" w:rsidRDefault="00455A3A" w:rsidP="00BB7D49"/>
    <w:p w14:paraId="74CA3C83" w14:textId="33F69A20" w:rsidR="00455A3A" w:rsidRPr="00455A3A" w:rsidRDefault="00215B7B" w:rsidP="00455A3A">
      <w:pPr>
        <w:pStyle w:val="StandardWeb"/>
        <w:spacing w:before="0" w:beforeAutospacing="0" w:after="0" w:afterAutospacing="0"/>
        <w:rPr>
          <w:rFonts w:ascii="Arial" w:hAnsi="Arial"/>
          <w:sz w:val="22"/>
          <w:szCs w:val="22"/>
        </w:rPr>
      </w:pPr>
      <w:hyperlink r:id="rId1345" w:anchor="m877" w:history="1">
        <w:r w:rsidR="00455A3A" w:rsidRPr="00455A3A">
          <w:rPr>
            <w:rStyle w:val="Hyperlink"/>
            <w:sz w:val="22"/>
            <w:szCs w:val="22"/>
          </w:rPr>
          <w:t>877.</w:t>
        </w:r>
      </w:hyperlink>
      <w:r w:rsidR="00455A3A" w:rsidRPr="00455A3A">
        <w:rPr>
          <w:rFonts w:ascii="Arial" w:hAnsi="Arial"/>
          <w:sz w:val="22"/>
          <w:szCs w:val="22"/>
        </w:rPr>
        <w:t xml:space="preserve"> </w:t>
      </w:r>
      <w:r w:rsidR="00455A3A" w:rsidRPr="00AE1739">
        <w:rPr>
          <w:rFonts w:ascii="Arial" w:hAnsi="Arial"/>
          <w:b/>
          <w:sz w:val="22"/>
          <w:szCs w:val="22"/>
        </w:rPr>
        <w:t>a)</w:t>
      </w:r>
      <w:r w:rsidR="00455A3A" w:rsidRPr="00455A3A">
        <w:rPr>
          <w:rFonts w:ascii="Arial" w:hAnsi="Arial"/>
          <w:sz w:val="22"/>
          <w:szCs w:val="22"/>
        </w:rPr>
        <w:t xml:space="preserve"> Welche Voraussetzungen sind notwendig, damit sich eine Welle ausbreiten kann? (2)</w:t>
      </w:r>
    </w:p>
    <w:p w14:paraId="0D805871" w14:textId="77777777" w:rsidR="00455A3A" w:rsidRPr="00455A3A" w:rsidRDefault="00455A3A" w:rsidP="00455A3A">
      <w:pPr>
        <w:pStyle w:val="StandardWeb"/>
        <w:spacing w:before="0" w:beforeAutospacing="0" w:after="0" w:afterAutospacing="0"/>
        <w:rPr>
          <w:rFonts w:ascii="Arial" w:hAnsi="Arial"/>
          <w:sz w:val="22"/>
          <w:szCs w:val="22"/>
        </w:rPr>
      </w:pPr>
      <w:r w:rsidRPr="00AE1739">
        <w:rPr>
          <w:rFonts w:ascii="Arial" w:hAnsi="Arial"/>
          <w:b/>
          <w:sz w:val="22"/>
          <w:szCs w:val="22"/>
        </w:rPr>
        <w:t>b)</w:t>
      </w:r>
      <w:r w:rsidRPr="00455A3A">
        <w:rPr>
          <w:rFonts w:ascii="Arial" w:hAnsi="Arial"/>
          <w:sz w:val="22"/>
          <w:szCs w:val="22"/>
        </w:rPr>
        <w:t xml:space="preserve"> Warum kann man mit einem Lautsprecher, der laute Musik abstrahlt, keine Kerze ausblasen? (1)</w:t>
      </w:r>
    </w:p>
    <w:p w14:paraId="0FCD9B6E" w14:textId="77777777" w:rsidR="00455A3A" w:rsidRPr="00455A3A" w:rsidRDefault="00455A3A" w:rsidP="00BB7D49">
      <w:r w:rsidRPr="00455A3A">
        <w:t xml:space="preserve"> </w:t>
      </w:r>
    </w:p>
    <w:p w14:paraId="5DD07D29" w14:textId="16837D3E" w:rsidR="00455A3A" w:rsidRDefault="00215B7B" w:rsidP="00455A3A">
      <w:pPr>
        <w:pStyle w:val="StandardWeb"/>
        <w:spacing w:before="0" w:beforeAutospacing="0" w:after="0" w:afterAutospacing="0"/>
        <w:rPr>
          <w:rFonts w:ascii="Arial" w:hAnsi="Arial"/>
          <w:sz w:val="22"/>
          <w:szCs w:val="22"/>
        </w:rPr>
      </w:pPr>
      <w:hyperlink r:id="rId1346" w:anchor="m879" w:history="1">
        <w:r w:rsidR="00455A3A" w:rsidRPr="003B4EA1">
          <w:rPr>
            <w:rStyle w:val="Hyperlink"/>
            <w:sz w:val="22"/>
            <w:szCs w:val="22"/>
          </w:rPr>
          <w:t>879.</w:t>
        </w:r>
      </w:hyperlink>
      <w:r w:rsidR="00455A3A" w:rsidRPr="00455A3A">
        <w:rPr>
          <w:rFonts w:ascii="Arial" w:hAnsi="Arial"/>
          <w:sz w:val="22"/>
          <w:szCs w:val="22"/>
        </w:rPr>
        <w:t xml:space="preserve"> Die Wellen auf der Ostsee bewegen sich mit 2 m/s in eine Richtung. Der Abstand zwischen zwei Wellenbergen beträgt 8 m. In welchem zeitlichen Abstand laufen die Wellen gegen den Strand? (2)</w:t>
      </w:r>
    </w:p>
    <w:p w14:paraId="225E828F" w14:textId="77777777" w:rsidR="00663F71" w:rsidRDefault="00663F71" w:rsidP="00455A3A">
      <w:pPr>
        <w:pStyle w:val="StandardWeb"/>
        <w:spacing w:before="0" w:beforeAutospacing="0" w:after="0" w:afterAutospacing="0"/>
        <w:rPr>
          <w:rFonts w:ascii="Arial" w:hAnsi="Arial"/>
          <w:sz w:val="22"/>
          <w:szCs w:val="22"/>
        </w:rPr>
      </w:pPr>
    </w:p>
    <w:p w14:paraId="1EC37AAC" w14:textId="4D686F2A" w:rsidR="00292E2A" w:rsidRDefault="00215B7B" w:rsidP="00455A3A">
      <w:pPr>
        <w:pStyle w:val="StandardWeb"/>
        <w:spacing w:before="0" w:beforeAutospacing="0" w:after="0" w:afterAutospacing="0"/>
        <w:rPr>
          <w:rFonts w:ascii="Arial" w:hAnsi="Arial"/>
          <w:sz w:val="22"/>
          <w:szCs w:val="22"/>
        </w:rPr>
      </w:pPr>
      <w:hyperlink r:id="rId1347" w:anchor="m895" w:history="1">
        <w:r w:rsidR="00663F71" w:rsidRPr="00E8735A">
          <w:rPr>
            <w:rStyle w:val="Hyperlink"/>
            <w:sz w:val="22"/>
            <w:szCs w:val="22"/>
          </w:rPr>
          <w:t>895.</w:t>
        </w:r>
      </w:hyperlink>
      <w:r w:rsidR="00663F71">
        <w:rPr>
          <w:rFonts w:ascii="Arial" w:hAnsi="Arial"/>
          <w:sz w:val="22"/>
          <w:szCs w:val="22"/>
        </w:rPr>
        <w:t xml:space="preserve"> Auf einem Seil sind Punkte im Abstand von jeweils 1 cm markiert. Der Punkt P</w:t>
      </w:r>
      <w:r w:rsidR="00663F71" w:rsidRPr="00E8735A">
        <w:rPr>
          <w:rFonts w:ascii="Arial" w:hAnsi="Arial"/>
          <w:sz w:val="22"/>
          <w:szCs w:val="22"/>
          <w:vertAlign w:val="subscript"/>
        </w:rPr>
        <w:t>1</w:t>
      </w:r>
      <w:r w:rsidR="00663F71">
        <w:rPr>
          <w:rFonts w:ascii="Arial" w:hAnsi="Arial"/>
          <w:sz w:val="22"/>
          <w:szCs w:val="22"/>
        </w:rPr>
        <w:t xml:space="preserve"> am Ort x=0 beginnt zum Zeitpunkt t=0 eine harmonische Schwingung quer zum Seil. Nach t=1,5 s erreicht er die maximale Auslenkung s</w:t>
      </w:r>
      <w:r w:rsidR="00663F71" w:rsidRPr="00E8735A">
        <w:rPr>
          <w:rFonts w:ascii="Arial" w:hAnsi="Arial"/>
          <w:sz w:val="22"/>
          <w:szCs w:val="22"/>
          <w:vertAlign w:val="subscript"/>
        </w:rPr>
        <w:t>M</w:t>
      </w:r>
      <w:r w:rsidR="00663F71">
        <w:rPr>
          <w:rFonts w:ascii="Arial" w:hAnsi="Arial"/>
          <w:sz w:val="22"/>
          <w:szCs w:val="22"/>
        </w:rPr>
        <w:t>=2,0 cm, gleichzeitig beginnt P</w:t>
      </w:r>
      <w:r w:rsidR="00663F71" w:rsidRPr="00E8735A">
        <w:rPr>
          <w:rFonts w:ascii="Arial" w:hAnsi="Arial"/>
          <w:sz w:val="22"/>
          <w:szCs w:val="22"/>
          <w:vertAlign w:val="subscript"/>
        </w:rPr>
        <w:t>4</w:t>
      </w:r>
      <w:r w:rsidR="00663F71">
        <w:rPr>
          <w:rFonts w:ascii="Arial" w:hAnsi="Arial"/>
          <w:sz w:val="22"/>
          <w:szCs w:val="22"/>
        </w:rPr>
        <w:t xml:space="preserve"> sich zu bewegen. </w:t>
      </w:r>
    </w:p>
    <w:p w14:paraId="4C45E057" w14:textId="77777777" w:rsidR="00292E2A" w:rsidRPr="00455A3A" w:rsidRDefault="00292E2A" w:rsidP="00292E2A">
      <w:pPr>
        <w:pStyle w:val="StandardWeb"/>
        <w:spacing w:before="0" w:beforeAutospacing="0" w:after="0" w:afterAutospacing="0"/>
        <w:rPr>
          <w:rFonts w:ascii="Arial" w:hAnsi="Arial"/>
          <w:sz w:val="22"/>
          <w:szCs w:val="22"/>
        </w:rPr>
      </w:pPr>
      <w:r w:rsidRPr="00AE1739">
        <w:rPr>
          <w:rFonts w:ascii="Arial" w:hAnsi="Arial"/>
          <w:b/>
          <w:sz w:val="22"/>
          <w:szCs w:val="22"/>
        </w:rPr>
        <w:t>a)</w:t>
      </w:r>
      <w:r>
        <w:rPr>
          <w:rFonts w:ascii="Arial" w:hAnsi="Arial"/>
          <w:sz w:val="22"/>
          <w:szCs w:val="22"/>
        </w:rPr>
        <w:t xml:space="preserve"> Bestimmen Sie Frequenz und Ausbreitungsgeschwindigkeit der Welle.</w:t>
      </w:r>
    </w:p>
    <w:p w14:paraId="2FBC4ADD" w14:textId="77777777" w:rsidR="00663F71" w:rsidRDefault="00292E2A" w:rsidP="00455A3A">
      <w:pPr>
        <w:pStyle w:val="StandardWeb"/>
        <w:spacing w:before="0" w:beforeAutospacing="0" w:after="0" w:afterAutospacing="0"/>
        <w:rPr>
          <w:rFonts w:ascii="Arial" w:hAnsi="Arial"/>
          <w:sz w:val="22"/>
          <w:szCs w:val="22"/>
        </w:rPr>
      </w:pPr>
      <w:r w:rsidRPr="00AE1739">
        <w:rPr>
          <w:rFonts w:ascii="Arial" w:hAnsi="Arial"/>
          <w:b/>
          <w:sz w:val="22"/>
          <w:szCs w:val="22"/>
        </w:rPr>
        <w:t>b)</w:t>
      </w:r>
      <w:r>
        <w:rPr>
          <w:rFonts w:ascii="Arial" w:hAnsi="Arial"/>
          <w:sz w:val="22"/>
          <w:szCs w:val="22"/>
        </w:rPr>
        <w:t xml:space="preserve"> </w:t>
      </w:r>
      <w:r w:rsidR="00663F71">
        <w:rPr>
          <w:rFonts w:ascii="Arial" w:hAnsi="Arial"/>
          <w:sz w:val="22"/>
          <w:szCs w:val="22"/>
        </w:rPr>
        <w:t xml:space="preserve">Zeichnen Sie die Auslenkung des Seils nach 3,0 s; 3,5 s und 13 s. </w:t>
      </w:r>
    </w:p>
    <w:p w14:paraId="6590D148" w14:textId="77777777" w:rsidR="00BB7345" w:rsidRDefault="00BB7345" w:rsidP="00455A3A">
      <w:pPr>
        <w:pStyle w:val="StandardWeb"/>
        <w:spacing w:before="0" w:beforeAutospacing="0" w:after="0" w:afterAutospacing="0"/>
        <w:rPr>
          <w:rFonts w:ascii="Arial" w:hAnsi="Arial"/>
          <w:sz w:val="22"/>
          <w:szCs w:val="22"/>
        </w:rPr>
      </w:pPr>
    </w:p>
    <w:p w14:paraId="7FB99E8E" w14:textId="3A7D8E93" w:rsidR="00BB7345" w:rsidRDefault="00215B7B" w:rsidP="00455A3A">
      <w:pPr>
        <w:pStyle w:val="StandardWeb"/>
        <w:spacing w:before="0" w:beforeAutospacing="0" w:after="0" w:afterAutospacing="0"/>
        <w:rPr>
          <w:rFonts w:ascii="Arial" w:hAnsi="Arial"/>
          <w:sz w:val="22"/>
          <w:szCs w:val="22"/>
        </w:rPr>
      </w:pPr>
      <w:hyperlink r:id="rId1348" w:anchor="m896" w:history="1">
        <w:r w:rsidR="00BB7345" w:rsidRPr="00855E05">
          <w:rPr>
            <w:rStyle w:val="Hyperlink"/>
            <w:sz w:val="22"/>
            <w:szCs w:val="22"/>
          </w:rPr>
          <w:t>896.</w:t>
        </w:r>
      </w:hyperlink>
      <w:r w:rsidR="00BB7345">
        <w:rPr>
          <w:rFonts w:ascii="Arial" w:hAnsi="Arial"/>
          <w:sz w:val="22"/>
          <w:szCs w:val="22"/>
        </w:rPr>
        <w:t xml:space="preserve"> Eine harmonische Welle mit der Wellenlänge von 16 cm und der Amplitude von 2 cm breitet sich mit einer Geschwindigkeit von 1,6 m/s längs der positiven x-Achse aus. Der Oszillator am Ort 0 bewege sich dabei zunächst nach oben.</w:t>
      </w:r>
    </w:p>
    <w:p w14:paraId="0F04A0E7" w14:textId="77777777" w:rsidR="00BB7345" w:rsidRPr="00F47D62" w:rsidRDefault="00BB7345" w:rsidP="00455A3A">
      <w:pPr>
        <w:pStyle w:val="StandardWeb"/>
        <w:spacing w:before="0" w:beforeAutospacing="0" w:after="0" w:afterAutospacing="0"/>
        <w:rPr>
          <w:rFonts w:ascii="Arial" w:hAnsi="Arial"/>
          <w:sz w:val="22"/>
          <w:szCs w:val="22"/>
        </w:rPr>
      </w:pPr>
      <w:r w:rsidRPr="00AE1739">
        <w:rPr>
          <w:rFonts w:ascii="Arial" w:hAnsi="Arial"/>
          <w:b/>
          <w:sz w:val="22"/>
          <w:szCs w:val="22"/>
        </w:rPr>
        <w:t>a)</w:t>
      </w:r>
      <w:r>
        <w:rPr>
          <w:rFonts w:ascii="Arial" w:hAnsi="Arial"/>
          <w:sz w:val="22"/>
          <w:szCs w:val="22"/>
        </w:rPr>
        <w:t xml:space="preserve"> </w:t>
      </w:r>
      <w:r w:rsidRPr="00BB7345">
        <w:rPr>
          <w:rFonts w:ascii="Arial" w:hAnsi="Arial"/>
          <w:sz w:val="22"/>
          <w:szCs w:val="22"/>
        </w:rPr>
        <w:t xml:space="preserve">Berechnen </w:t>
      </w:r>
      <w:r w:rsidRPr="00F47D62">
        <w:rPr>
          <w:rFonts w:ascii="Arial" w:hAnsi="Arial"/>
          <w:sz w:val="22"/>
          <w:szCs w:val="22"/>
        </w:rPr>
        <w:t>Sie die Frequenz der Welle.</w:t>
      </w:r>
    </w:p>
    <w:p w14:paraId="3F9D8660" w14:textId="77777777" w:rsidR="00BB7345" w:rsidRPr="00F47D62" w:rsidRDefault="00BB7345" w:rsidP="00BB7345">
      <w:r w:rsidRPr="00AE1739">
        <w:rPr>
          <w:b/>
        </w:rPr>
        <w:t>b)</w:t>
      </w:r>
      <w:r w:rsidRPr="00F47D62">
        <w:t xml:space="preserve"> Zeichnen Sie im Bereich </w:t>
      </w:r>
      <w:r w:rsidRPr="00F47D62">
        <w:rPr>
          <w:position w:val="-10"/>
        </w:rPr>
        <w:object w:dxaOrig="859" w:dyaOrig="320" w14:anchorId="4561EAA7">
          <v:shape id="_x0000_i1449" type="#_x0000_t75" style="width:42pt;height:12pt" o:ole="">
            <v:imagedata r:id="rId1349" o:title=""/>
          </v:shape>
          <o:OLEObject Type="Embed" ProgID="Equation.DSMT4" ShapeID="_x0000_i1449" DrawAspect="Content" ObjectID="_1735305726" r:id="rId1350"/>
        </w:object>
      </w:r>
      <w:r w:rsidRPr="00F47D62">
        <w:t xml:space="preserve"> den Zustand der </w:t>
      </w:r>
      <w:r w:rsidR="001815EB" w:rsidRPr="00F47D62">
        <w:t xml:space="preserve">Welle zum Zeitpunkt </w:t>
      </w:r>
      <w:r w:rsidR="001815EB" w:rsidRPr="00F47D62">
        <w:rPr>
          <w:position w:val="-24"/>
        </w:rPr>
        <w:object w:dxaOrig="540" w:dyaOrig="620" w14:anchorId="5873D4DE">
          <v:shape id="_x0000_i1450" type="#_x0000_t75" style="width:30pt;height:30pt" o:ole="">
            <v:imagedata r:id="rId1351" o:title=""/>
          </v:shape>
          <o:OLEObject Type="Embed" ProgID="Equation.DSMT4" ShapeID="_x0000_i1450" DrawAspect="Content" ObjectID="_1735305727" r:id="rId1352"/>
        </w:object>
      </w:r>
      <w:r w:rsidR="001815EB" w:rsidRPr="00F47D62">
        <w:t>.</w:t>
      </w:r>
    </w:p>
    <w:p w14:paraId="1938DD28" w14:textId="5002C803" w:rsidR="001815EB" w:rsidRPr="00F47D62" w:rsidRDefault="001815EB" w:rsidP="00BB7345">
      <w:r w:rsidRPr="00AE1739">
        <w:rPr>
          <w:b/>
        </w:rPr>
        <w:t>c)</w:t>
      </w:r>
      <w:r w:rsidRPr="00F47D62">
        <w:t xml:space="preserve"> Zeichnen Sie die Auslenkung des Oszillators an der Stelle x=12 cm für den </w:t>
      </w:r>
      <w:r w:rsidR="00AE1739">
        <w:t xml:space="preserve"> </w:t>
      </w:r>
      <w:r w:rsidR="00EE7E3F" w:rsidRPr="00F47D62">
        <w:t>Zeitraum</w:t>
      </w:r>
      <w:r w:rsidR="00063EA7" w:rsidRPr="00F47D62">
        <w:rPr>
          <w:position w:val="-10"/>
        </w:rPr>
        <w:object w:dxaOrig="2180" w:dyaOrig="320" w14:anchorId="6EBA3E6F">
          <v:shape id="_x0000_i1451" type="#_x0000_t75" style="width:108pt;height:12pt" o:ole="">
            <v:imagedata r:id="rId1353" o:title=""/>
          </v:shape>
          <o:OLEObject Type="Embed" ProgID="Equation.DSMT4" ShapeID="_x0000_i1451" DrawAspect="Content" ObjectID="_1735305728" r:id="rId1354"/>
        </w:object>
      </w:r>
      <w:r w:rsidRPr="00F47D62">
        <w:t>.</w:t>
      </w:r>
    </w:p>
    <w:p w14:paraId="3588F790" w14:textId="77777777" w:rsidR="0073571C" w:rsidRPr="00F47D62" w:rsidRDefault="0073571C" w:rsidP="00BB7345"/>
    <w:p w14:paraId="628E1358" w14:textId="7DD381F4" w:rsidR="0073571C" w:rsidRPr="00F47D62" w:rsidRDefault="00215B7B" w:rsidP="00BB7345">
      <w:hyperlink r:id="rId1355" w:anchor="m897" w:history="1">
        <w:r w:rsidR="0073571C" w:rsidRPr="00F47D62">
          <w:rPr>
            <w:rStyle w:val="Hyperlink"/>
            <w:sz w:val="22"/>
          </w:rPr>
          <w:t>897.</w:t>
        </w:r>
      </w:hyperlink>
      <w:r w:rsidR="0073571C" w:rsidRPr="00F47D62">
        <w:t xml:space="preserve"> Vergleichen Sie eine gedämpfte mit einer ungedämpften Schwingung.</w:t>
      </w:r>
    </w:p>
    <w:p w14:paraId="7F891478" w14:textId="77777777" w:rsidR="00BB7345" w:rsidRPr="00BB7345" w:rsidRDefault="00BB7345" w:rsidP="00BB7345"/>
    <w:p w14:paraId="48E34950" w14:textId="362D64B4" w:rsidR="00643A11" w:rsidRPr="00643A11" w:rsidRDefault="00215B7B" w:rsidP="00643A11">
      <w:hyperlink r:id="rId1356" w:anchor="m940" w:history="1">
        <w:r w:rsidR="00643A11" w:rsidRPr="00643A11">
          <w:rPr>
            <w:rStyle w:val="Hyperlink"/>
            <w:sz w:val="22"/>
          </w:rPr>
          <w:t>940.</w:t>
        </w:r>
      </w:hyperlink>
      <w:r w:rsidR="00643A11">
        <w:t xml:space="preserve"> </w:t>
      </w:r>
      <w:r w:rsidR="00643A11" w:rsidRPr="00643A11">
        <w:t>Tsunamiwellen sind besonders langwellige Wasserwellen.</w:t>
      </w:r>
    </w:p>
    <w:p w14:paraId="52805682" w14:textId="77777777" w:rsidR="00643A11" w:rsidRPr="00643A11" w:rsidRDefault="00643A11" w:rsidP="00643A11">
      <w:r w:rsidRPr="00643A11">
        <w:t>Eine solche Welle soll eine Wellenlänge von 200km und eine Periodendauer von 15min</w:t>
      </w:r>
    </w:p>
    <w:p w14:paraId="208387E7" w14:textId="77777777" w:rsidR="00BB7345" w:rsidRPr="00643A11" w:rsidRDefault="00643A11" w:rsidP="00643A11">
      <w:r w:rsidRPr="00643A11">
        <w:t>besitzen. Berechne die Ausbreitungsgeschwin</w:t>
      </w:r>
      <w:r>
        <w:t>d</w:t>
      </w:r>
      <w:r w:rsidRPr="00643A11">
        <w:t>igkeit der Welle.</w:t>
      </w:r>
    </w:p>
    <w:p w14:paraId="7101781D" w14:textId="77777777" w:rsidR="00BB7345" w:rsidRPr="00BB7345" w:rsidRDefault="00BB7345" w:rsidP="00455A3A">
      <w:pPr>
        <w:pStyle w:val="StandardWeb"/>
        <w:spacing w:before="0" w:beforeAutospacing="0" w:after="0" w:afterAutospacing="0"/>
        <w:rPr>
          <w:rFonts w:ascii="Arial" w:hAnsi="Arial"/>
          <w:sz w:val="22"/>
          <w:szCs w:val="22"/>
        </w:rPr>
      </w:pPr>
    </w:p>
    <w:p w14:paraId="6069F083" w14:textId="067D18FF" w:rsidR="00730A33" w:rsidRDefault="00215B7B" w:rsidP="00730A33">
      <w:hyperlink r:id="rId1357" w:anchor="m972" w:history="1">
        <w:r w:rsidR="00730A33" w:rsidRPr="009F7E00">
          <w:rPr>
            <w:rStyle w:val="Hyperlink"/>
            <w:sz w:val="22"/>
          </w:rPr>
          <w:t>972.</w:t>
        </w:r>
      </w:hyperlink>
      <w:r w:rsidR="00730A33" w:rsidRPr="009F7E00">
        <w:t xml:space="preserve"> Auf einem linearen Wellenträger breitet sich eine transversale Welle vom Ursprung eines Koordinatensystems in Richtung der positiven x-Achse mit der Geschwindigkeit c=0,5 m/s aus. </w:t>
      </w:r>
    </w:p>
    <w:p w14:paraId="5B3CB4B8" w14:textId="77777777" w:rsidR="00730A33" w:rsidRPr="009F7E00" w:rsidRDefault="00730A33" w:rsidP="00730A33">
      <w:r w:rsidRPr="009F7E00">
        <w:t xml:space="preserve">Der Erreger schwingt sinusförmig mit 10 Hz und beginnt </w:t>
      </w:r>
      <w:proofErr w:type="gramStart"/>
      <w:r w:rsidRPr="009F7E00">
        <w:t>zur Zeit</w:t>
      </w:r>
      <w:proofErr w:type="gramEnd"/>
      <w:r w:rsidRPr="009F7E00">
        <w:t xml:space="preserve"> t=0 mit einer Bewegung nach oben. Die Amplitude beträgt 1 cm.</w:t>
      </w:r>
    </w:p>
    <w:p w14:paraId="42EDDC99" w14:textId="77777777" w:rsidR="00730A33" w:rsidRPr="009F7E00" w:rsidRDefault="00730A33" w:rsidP="00730A33">
      <w:r w:rsidRPr="009F7E00">
        <w:rPr>
          <w:b/>
        </w:rPr>
        <w:t>a)</w:t>
      </w:r>
      <w:r w:rsidRPr="009F7E00">
        <w:t xml:space="preserve"> Wie groß sind die Wellenlänge und die Schwingungsdauer?</w:t>
      </w:r>
    </w:p>
    <w:p w14:paraId="3A34A6AF" w14:textId="77777777" w:rsidR="00730A33" w:rsidRPr="009F7E00" w:rsidRDefault="00730A33" w:rsidP="00730A33">
      <w:r w:rsidRPr="009F7E00">
        <w:rPr>
          <w:b/>
        </w:rPr>
        <w:t>b)</w:t>
      </w:r>
      <w:r>
        <w:t xml:space="preserve"> </w:t>
      </w:r>
      <w:r w:rsidRPr="009F7E00">
        <w:t>Nach welcher Zeit hat die Welle die Stelle x = 0,2 m erreicht?</w:t>
      </w:r>
    </w:p>
    <w:p w14:paraId="10EB5DE5" w14:textId="77777777" w:rsidR="00730A33" w:rsidRPr="009F7E00" w:rsidRDefault="00730A33" w:rsidP="00730A33">
      <w:r w:rsidRPr="009F7E00">
        <w:rPr>
          <w:b/>
        </w:rPr>
        <w:t>c)</w:t>
      </w:r>
      <w:r w:rsidRPr="009F7E00">
        <w:t xml:space="preserve"> Zeichne</w:t>
      </w:r>
      <w:r>
        <w:t xml:space="preserve">n Sie </w:t>
      </w:r>
      <w:r w:rsidRPr="009F7E00">
        <w:t xml:space="preserve">ein Momentanbild der </w:t>
      </w:r>
      <w:r>
        <w:t xml:space="preserve">gesamten </w:t>
      </w:r>
      <w:r w:rsidRPr="009F7E00">
        <w:t xml:space="preserve">Welle </w:t>
      </w:r>
      <w:proofErr w:type="gramStart"/>
      <w:r w:rsidRPr="009F7E00">
        <w:t>zur Zeit</w:t>
      </w:r>
      <w:proofErr w:type="gramEnd"/>
      <w:r w:rsidRPr="009F7E00">
        <w:t xml:space="preserve"> t=0,18 s</w:t>
      </w:r>
      <w:r>
        <w:t>.</w:t>
      </w:r>
    </w:p>
    <w:p w14:paraId="307DD742" w14:textId="77777777" w:rsidR="00730A33" w:rsidRPr="009F7E00" w:rsidRDefault="00730A33" w:rsidP="00730A33">
      <w:r w:rsidRPr="009F7E00">
        <w:rPr>
          <w:b/>
        </w:rPr>
        <w:t>d)</w:t>
      </w:r>
      <w:r>
        <w:t xml:space="preserve"> </w:t>
      </w:r>
      <w:r w:rsidRPr="009F7E00">
        <w:t>Die Welle wird in einem zweiten Versuch nach 9 cm an einem festen Ende reflektiert.</w:t>
      </w:r>
      <w:r>
        <w:t xml:space="preserve"> Am festen Ende erfolgt ein Phasensprung von 180°.</w:t>
      </w:r>
    </w:p>
    <w:p w14:paraId="66B7DA3D" w14:textId="0CA83434" w:rsidR="00730A33" w:rsidRDefault="00730A33" w:rsidP="00730A33">
      <w:r w:rsidRPr="009F7E00">
        <w:t>Zeichne</w:t>
      </w:r>
      <w:r>
        <w:t>n Sie</w:t>
      </w:r>
      <w:r w:rsidRPr="009F7E00">
        <w:t xml:space="preserve"> ein Momentanbild </w:t>
      </w:r>
      <w:proofErr w:type="gramStart"/>
      <w:r w:rsidRPr="009F7E00">
        <w:t>zur</w:t>
      </w:r>
      <w:proofErr w:type="gramEnd"/>
      <w:r w:rsidR="00215B7B">
        <w:t xml:space="preserve"> </w:t>
      </w:r>
      <w:proofErr w:type="gramStart"/>
      <w:r w:rsidRPr="009F7E00">
        <w:t>Zeit</w:t>
      </w:r>
      <w:proofErr w:type="gramEnd"/>
      <w:r w:rsidRPr="009F7E00">
        <w:t xml:space="preserve"> t=0,32s!  </w:t>
      </w:r>
    </w:p>
    <w:p w14:paraId="7D982DDE" w14:textId="522489FE" w:rsidR="006A0E0A" w:rsidRDefault="006A0E0A" w:rsidP="00730A33">
      <w:bookmarkStart w:id="2170" w:name="_GoBack"/>
      <w:bookmarkEnd w:id="2170"/>
    </w:p>
    <w:p w14:paraId="5ECEC849" w14:textId="0331C3E0" w:rsidR="006A0E0A" w:rsidRDefault="006A0E0A" w:rsidP="00730A33"/>
    <w:tbl>
      <w:tblPr>
        <w:tblW w:w="0" w:type="auto"/>
        <w:tblLook w:val="04A0" w:firstRow="1" w:lastRow="0" w:firstColumn="1" w:lastColumn="0" w:noHBand="0" w:noVBand="1"/>
      </w:tblPr>
      <w:tblGrid>
        <w:gridCol w:w="5030"/>
        <w:gridCol w:w="5031"/>
      </w:tblGrid>
      <w:tr w:rsidR="006A0E0A" w:rsidRPr="0071784C" w14:paraId="350129D2" w14:textId="77777777" w:rsidTr="0071784C">
        <w:tc>
          <w:tcPr>
            <w:tcW w:w="5030" w:type="dxa"/>
            <w:shd w:val="clear" w:color="auto" w:fill="auto"/>
          </w:tcPr>
          <w:p w14:paraId="4C3F3FA4" w14:textId="0834ACAE" w:rsidR="006A0E0A" w:rsidRPr="0071784C" w:rsidRDefault="00215B7B" w:rsidP="00730A33">
            <w:hyperlink r:id="rId1358" w:anchor="m1034" w:history="1">
              <w:r w:rsidR="00A13FFE" w:rsidRPr="0071784C">
                <w:rPr>
                  <w:rStyle w:val="Hyperlink"/>
                  <w:sz w:val="22"/>
                </w:rPr>
                <w:t>1034.</w:t>
              </w:r>
            </w:hyperlink>
          </w:p>
          <w:p w14:paraId="170BF287" w14:textId="77777777" w:rsidR="00A13FFE" w:rsidRPr="0071784C" w:rsidRDefault="00A13FFE" w:rsidP="00730A33">
            <w:r w:rsidRPr="0071784C">
              <w:t>In einer rechteckigen Wellenwanne werden verschiedene Experimente durchgeführt. Die von einem Erreger erzeugten Wasserwellen</w:t>
            </w:r>
            <w:r w:rsidR="00A1458C" w:rsidRPr="0071784C">
              <w:t xml:space="preserve"> können als sinusförmig betrachtet werden und besitzen die Amplitude 1,0 mm. Von einer Abnahme der Amplitude mit der Entfernung vom Erreger wird abgesehen.</w:t>
            </w:r>
          </w:p>
          <w:p w14:paraId="5FE3EEE9" w14:textId="1A2E56C8" w:rsidR="00A1458C" w:rsidRPr="0071784C" w:rsidRDefault="00A1458C" w:rsidP="00730A33"/>
        </w:tc>
        <w:tc>
          <w:tcPr>
            <w:tcW w:w="5031" w:type="dxa"/>
            <w:shd w:val="clear" w:color="auto" w:fill="auto"/>
          </w:tcPr>
          <w:p w14:paraId="465138E9" w14:textId="1AB366F4" w:rsidR="006A0E0A" w:rsidRPr="0071784C" w:rsidRDefault="00215B7B" w:rsidP="00730A33">
            <w:r>
              <w:pict w14:anchorId="6F81564F">
                <v:shape id="_x0000_i1452" type="#_x0000_t75" style="width:3in;height:138pt">
                  <v:imagedata r:id="rId1359" o:title="m1034_1"/>
                </v:shape>
              </w:pict>
            </w:r>
          </w:p>
        </w:tc>
      </w:tr>
    </w:tbl>
    <w:p w14:paraId="210173F3" w14:textId="1BA424FF" w:rsidR="006A0E0A" w:rsidRDefault="00A1458C" w:rsidP="00730A33">
      <w:r w:rsidRPr="00DF5804">
        <w:rPr>
          <w:b/>
        </w:rPr>
        <w:t>a)</w:t>
      </w:r>
      <w:r>
        <w:t xml:space="preserve"> Zunächst wird ein Blechstreifen E als Erreger verwendet. Zum Zeitpunkt 0 s beginnt die Erregung mit der Frequenz 5,0 Hz aus der Gleichgewichtslage nach unten. Die nach rechts laufende Welle breitet sich mit der Geschwindigkeit 30 cm </w:t>
      </w:r>
      <w:r w:rsidR="0047372E">
        <w:t>∙ s</w:t>
      </w:r>
      <w:r w:rsidR="0047372E" w:rsidRPr="0047372E">
        <w:rPr>
          <w:vertAlign w:val="superscript"/>
        </w:rPr>
        <w:t>-1</w:t>
      </w:r>
      <w:r w:rsidR="0047372E">
        <w:t xml:space="preserve"> aus.</w:t>
      </w:r>
    </w:p>
    <w:p w14:paraId="032C1053" w14:textId="48B50CBF" w:rsidR="0047372E" w:rsidRDefault="0047372E" w:rsidP="00730A33">
      <w:r>
        <w:t>Berechnen Sie die Wellenlänge.</w:t>
      </w:r>
    </w:p>
    <w:p w14:paraId="64B6E4F5" w14:textId="3B66B653" w:rsidR="00E77EFA" w:rsidRDefault="00E77EFA" w:rsidP="00730A33">
      <w:r w:rsidRPr="00D57B57">
        <w:rPr>
          <w:b/>
        </w:rPr>
        <w:t>b)</w:t>
      </w:r>
      <w:r>
        <w:t xml:space="preserve"> Nun wird parallel zu E im Abstand 7,0 cm eine Wand W angebracht, die senkrecht aus dem Wasser herausragt.</w:t>
      </w:r>
    </w:p>
    <w:p w14:paraId="08F9DE4F" w14:textId="6AA8F029" w:rsidR="00D57B57" w:rsidRDefault="00D57B57" w:rsidP="00730A33">
      <w:r>
        <w:t>Begründen Sie, warum sich links von der Wand eine stehende Welle ausbildet.</w:t>
      </w:r>
      <w:r>
        <w:br/>
        <w:t>Zeichen Sie in einem geeigneten Maßstab für den Zeitpunkt 0,35 s ein Momentbild der Wasseroberfläche in einer senkrecht zu E und W liegenden vertikalen Schnittebene.</w:t>
      </w:r>
    </w:p>
    <w:p w14:paraId="059CC7C8" w14:textId="3FC21C93" w:rsidR="00D57B57" w:rsidRDefault="00D57B57" w:rsidP="00730A33">
      <w:r>
        <w:t>(Quelle: Abiturmusteraufgabe ab 2004 in Baden-Württemberg)</w:t>
      </w:r>
    </w:p>
    <w:p w14:paraId="30B1F09E" w14:textId="23F35C79" w:rsidR="00BC7BEE" w:rsidRDefault="00CF0305" w:rsidP="00730A33">
      <w:r>
        <w:rPr>
          <w:rStyle w:val="Hyperlink"/>
          <w:sz w:val="22"/>
        </w:rPr>
        <w:t>596</w:t>
      </w:r>
      <w:r w:rsidR="00BC7BEE">
        <w:t xml:space="preserve"> (Baden-Württemberg 2011)</w:t>
      </w:r>
    </w:p>
    <w:p w14:paraId="54CC2604" w14:textId="7E33C7A9" w:rsidR="00BC7BEE" w:rsidRDefault="00BC7BEE" w:rsidP="00730A33">
      <w:r>
        <w:t>Am linken Ende eines 10 m langen linearen Wellenträgers erzeugt ein Errege</w:t>
      </w:r>
      <w:r w:rsidR="00714C98">
        <w:t>r</w:t>
      </w:r>
      <w:r>
        <w:t xml:space="preserve"> durch harmonische Schwingungen eine Welle. Das rechte Ende des Wellenträgers ist lose. Der Erreger schwingt mit der Frequenz 0,25 Hz und der Amplitude 5,0 cm.</w:t>
      </w:r>
    </w:p>
    <w:p w14:paraId="1DD388D5" w14:textId="1FA74F97" w:rsidR="00BC7BEE" w:rsidRDefault="00BC7BEE" w:rsidP="00730A33">
      <w:r>
        <w:t>Zum Zeitpunkt 0 s beginnt der Erreger aus der Gleichgewichtslage heraus nach oben zu schwingen. Nach 10 s erreicht die Welle das rechte Ende. Die Dämpfung der Welle wird vernachlässigt.</w:t>
      </w:r>
    </w:p>
    <w:p w14:paraId="39EA231E" w14:textId="058A0CA7" w:rsidR="00BC7BEE" w:rsidRDefault="00702070" w:rsidP="00730A33">
      <w:r w:rsidRPr="00702070">
        <w:rPr>
          <w:b/>
        </w:rPr>
        <w:t>a)</w:t>
      </w:r>
      <w:r>
        <w:t xml:space="preserve"> Bestimmen Sie die Ausbreitungsgeschwindigkeit und die Länge der Welle.</w:t>
      </w:r>
    </w:p>
    <w:p w14:paraId="4DF4622B" w14:textId="576A8FD8" w:rsidR="0047372E" w:rsidRDefault="00587107" w:rsidP="00730A33">
      <w:r w:rsidRPr="00D93078">
        <w:rPr>
          <w:b/>
        </w:rPr>
        <w:t>b)</w:t>
      </w:r>
      <w:r>
        <w:t xml:space="preserve"> Zeichnen Sie das Momentanbild der des Wellenträgers zum Zeitpunkt</w:t>
      </w:r>
    </w:p>
    <w:p w14:paraId="2AD56403" w14:textId="7D28FC45" w:rsidR="00587107" w:rsidRDefault="00587107" w:rsidP="00587107">
      <w:pPr>
        <w:numPr>
          <w:ilvl w:val="0"/>
          <w:numId w:val="34"/>
        </w:numPr>
      </w:pPr>
      <w:r>
        <w:t>10 s</w:t>
      </w:r>
    </w:p>
    <w:p w14:paraId="6DF222AB" w14:textId="71E70024" w:rsidR="00587107" w:rsidRDefault="00587107" w:rsidP="00587107">
      <w:pPr>
        <w:numPr>
          <w:ilvl w:val="0"/>
          <w:numId w:val="34"/>
        </w:numPr>
      </w:pPr>
      <w:r>
        <w:t>13 s</w:t>
      </w:r>
    </w:p>
    <w:p w14:paraId="3814B389"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0932B2" w:rsidRPr="0071784C" w14:paraId="67104797" w14:textId="77777777" w:rsidTr="000932B2">
        <w:trPr>
          <w:trHeight w:val="397"/>
        </w:trPr>
        <w:tc>
          <w:tcPr>
            <w:tcW w:w="5030" w:type="dxa"/>
            <w:vAlign w:val="center"/>
          </w:tcPr>
          <w:p w14:paraId="0D386457" w14:textId="77777777" w:rsidR="000932B2" w:rsidRPr="0071784C" w:rsidRDefault="000932B2" w:rsidP="000932B2">
            <w:pPr>
              <w:pStyle w:val="berschrift4"/>
            </w:pPr>
            <w:bookmarkStart w:id="2171" w:name="t27"/>
            <w:r w:rsidRPr="0071784C">
              <w:t>Akustik</w:t>
            </w:r>
            <w:bookmarkEnd w:id="2171"/>
          </w:p>
        </w:tc>
        <w:tc>
          <w:tcPr>
            <w:tcW w:w="5030" w:type="dxa"/>
            <w:vAlign w:val="center"/>
          </w:tcPr>
          <w:p w14:paraId="476E21B7" w14:textId="77777777" w:rsidR="000932B2" w:rsidRDefault="00215B7B" w:rsidP="000932B2">
            <w:pPr>
              <w:jc w:val="center"/>
              <w:rPr>
                <w:rStyle w:val="Hyperlink"/>
                <w:sz w:val="22"/>
              </w:rPr>
            </w:pPr>
            <w:hyperlink w:anchor="t0" w:history="1">
              <w:r w:rsidR="000932B2">
                <w:rPr>
                  <w:rStyle w:val="Hyperlink"/>
                  <w:sz w:val="22"/>
                </w:rPr>
                <w:t>(zum Inhaltsverzeichnis )</w:t>
              </w:r>
            </w:hyperlink>
          </w:p>
        </w:tc>
      </w:tr>
      <w:tr w:rsidR="000932B2" w:rsidRPr="0071784C" w14:paraId="25288607" w14:textId="77777777" w:rsidTr="000932B2">
        <w:trPr>
          <w:trHeight w:val="397"/>
        </w:trPr>
        <w:tc>
          <w:tcPr>
            <w:tcW w:w="10060" w:type="dxa"/>
            <w:gridSpan w:val="2"/>
            <w:vAlign w:val="center"/>
          </w:tcPr>
          <w:p w14:paraId="76974B16" w14:textId="6442913A" w:rsidR="000932B2" w:rsidRDefault="00215B7B" w:rsidP="000932B2">
            <w:pPr>
              <w:jc w:val="center"/>
              <w:rPr>
                <w:rStyle w:val="Hyperlink"/>
                <w:sz w:val="22"/>
              </w:rPr>
            </w:pPr>
            <w:hyperlink r:id="rId1360" w:anchor="wellen" w:history="1">
              <w:r w:rsidR="000932B2" w:rsidRPr="0050648F">
                <w:rPr>
                  <w:rStyle w:val="Hyperlink"/>
                  <w:sz w:val="22"/>
                </w:rPr>
                <w:t>Formeln zum Thema</w:t>
              </w:r>
            </w:hyperlink>
          </w:p>
        </w:tc>
      </w:tr>
    </w:tbl>
    <w:p w14:paraId="1EAA77E9" w14:textId="77777777" w:rsidR="00E14754" w:rsidRDefault="00E14754" w:rsidP="00E14754"/>
    <w:p w14:paraId="0CC6F66C" w14:textId="68CA3AC1" w:rsidR="000932B2" w:rsidRDefault="00215B7B" w:rsidP="000932B2">
      <w:pPr>
        <w:widowControl w:val="0"/>
      </w:pPr>
      <w:hyperlink r:id="rId1361" w:anchor="m159" w:history="1">
        <w:r w:rsidR="000932B2">
          <w:rPr>
            <w:rStyle w:val="Hyperlink"/>
            <w:sz w:val="22"/>
          </w:rPr>
          <w:t>1</w:t>
        </w:r>
        <w:bookmarkStart w:id="2172" w:name="_Hlt496413150"/>
        <w:r w:rsidR="000932B2">
          <w:rPr>
            <w:rStyle w:val="Hyperlink"/>
            <w:sz w:val="22"/>
          </w:rPr>
          <w:t>5</w:t>
        </w:r>
        <w:bookmarkStart w:id="2173" w:name="_Hlt126104761"/>
        <w:bookmarkEnd w:id="2172"/>
        <w:r w:rsidR="000932B2">
          <w:rPr>
            <w:rStyle w:val="Hyperlink"/>
            <w:sz w:val="22"/>
          </w:rPr>
          <w:t>9</w:t>
        </w:r>
        <w:bookmarkEnd w:id="2173"/>
        <w:r w:rsidR="000932B2">
          <w:rPr>
            <w:rStyle w:val="Hyperlink"/>
            <w:sz w:val="22"/>
          </w:rPr>
          <w:t>.</w:t>
        </w:r>
      </w:hyperlink>
      <w:r w:rsidR="000932B2">
        <w:t xml:space="preserve"> Die Schallgeschwindigkeit in Luft beträgt unter normalen Bedingungen 331 m/s. Bestimmen Sie die Wellenlängen für die Musiktöne c (262 Hz), f (349 Hz) und a (440 Hz).</w:t>
      </w:r>
      <w:r w:rsidR="000932B2">
        <w:br/>
      </w:r>
      <w:r w:rsidR="000932B2">
        <w:sym w:font="Symbol" w:char="F02A"/>
      </w:r>
      <w:r w:rsidR="000932B2">
        <w:sym w:font="Symbol" w:char="F02A"/>
      </w:r>
    </w:p>
    <w:p w14:paraId="47E8395E" w14:textId="313CF267" w:rsidR="000932B2" w:rsidRDefault="00215B7B" w:rsidP="000932B2">
      <w:pPr>
        <w:widowControl w:val="0"/>
      </w:pPr>
      <w:hyperlink r:id="rId1362" w:anchor="m169" w:history="1">
        <w:r w:rsidR="000932B2">
          <w:rPr>
            <w:rStyle w:val="Hyperlink"/>
            <w:sz w:val="22"/>
          </w:rPr>
          <w:t>1</w:t>
        </w:r>
        <w:bookmarkStart w:id="2174" w:name="_Hlt496413185"/>
        <w:r w:rsidR="000932B2">
          <w:rPr>
            <w:rStyle w:val="Hyperlink"/>
            <w:sz w:val="22"/>
          </w:rPr>
          <w:t>6</w:t>
        </w:r>
        <w:bookmarkEnd w:id="2174"/>
        <w:r w:rsidR="000932B2">
          <w:rPr>
            <w:rStyle w:val="Hyperlink"/>
            <w:sz w:val="22"/>
          </w:rPr>
          <w:t>9.</w:t>
        </w:r>
      </w:hyperlink>
      <w:r w:rsidR="000932B2">
        <w:t xml:space="preserve"> Ein 60 cm langes Glasrohr ist mit reinem Wasserstoff gefüllt. Das eine Ende wird durch einen Lautsprecher abgeschlossen. Durch ihn wird ein Ton der Frequenz 6500 Hz eingestrahlt. Es bilden sich 5 Knoten im Inneren der Röhre, die man mit Korkmehl sichtbar machen kann. Bestimmen Sie die Wellenlänge des eingestrahlten Tones und die Schallgeschwindigkeit in Wasserstoff. </w:t>
      </w:r>
      <w:r w:rsidR="000932B2">
        <w:br/>
      </w:r>
      <w:r w:rsidR="000932B2">
        <w:sym w:font="Symbol" w:char="F02A"/>
      </w:r>
      <w:r w:rsidR="000932B2">
        <w:sym w:font="Symbol" w:char="F02A"/>
      </w:r>
      <w:r w:rsidR="000932B2">
        <w:sym w:font="Symbol" w:char="F02A"/>
      </w:r>
    </w:p>
    <w:bookmarkStart w:id="2175" w:name="_Hlt21914565"/>
    <w:p w14:paraId="32EDA477" w14:textId="6E9D89BB" w:rsidR="000932B2" w:rsidRDefault="000932B2" w:rsidP="000932B2">
      <w:pPr>
        <w:widowControl w:val="0"/>
      </w:pPr>
      <w:r>
        <w:fldChar w:fldCharType="begin"/>
      </w:r>
      <w:r w:rsidR="00626526">
        <w:instrText>HYPERLINK "lsgmech.docx" \l "m381"</w:instrText>
      </w:r>
      <w:r>
        <w:fldChar w:fldCharType="separate"/>
      </w:r>
      <w:r>
        <w:rPr>
          <w:rStyle w:val="Hyperlink"/>
          <w:sz w:val="22"/>
        </w:rPr>
        <w:t>3</w:t>
      </w:r>
      <w:bookmarkStart w:id="2176" w:name="_Hlt496410350"/>
      <w:r>
        <w:rPr>
          <w:rStyle w:val="Hyperlink"/>
          <w:sz w:val="22"/>
        </w:rPr>
        <w:t>8</w:t>
      </w:r>
      <w:bookmarkEnd w:id="2176"/>
      <w:r>
        <w:rPr>
          <w:rStyle w:val="Hyperlink"/>
          <w:sz w:val="22"/>
        </w:rPr>
        <w:t>1.</w:t>
      </w:r>
      <w:r>
        <w:fldChar w:fldCharType="end"/>
      </w:r>
      <w:bookmarkEnd w:id="2175"/>
      <w:r>
        <w:t xml:space="preserve"> Ein Schallimpuls von 1KHz, der von einem Schiff zur Tiefenlotung unterhalb der Meeresoberfläche ausgesendet wurde, erreicht nach einer Laufzeit von 0,63 s wieder das Schiff. Berechnen Sie daraus die Meerestiefe an dieser Stelle. Welche Wellenlänge hat die Schallwelle? (Ausbreitungsgeschwindigkeit 1484 m/s)</w:t>
      </w:r>
      <w:r>
        <w:br/>
      </w:r>
      <w:r>
        <w:sym w:font="Symbol" w:char="F02A"/>
      </w:r>
    </w:p>
    <w:p w14:paraId="61CB307C" w14:textId="0A2C2FAA" w:rsidR="000932B2" w:rsidRDefault="00215B7B" w:rsidP="000932B2">
      <w:pPr>
        <w:widowControl w:val="0"/>
      </w:pPr>
      <w:hyperlink r:id="rId1363" w:anchor="m383" w:history="1">
        <w:r w:rsidR="000932B2">
          <w:rPr>
            <w:rStyle w:val="Hyperlink"/>
            <w:sz w:val="22"/>
          </w:rPr>
          <w:t>3</w:t>
        </w:r>
        <w:bookmarkStart w:id="2177" w:name="_Hlt496410364"/>
        <w:r w:rsidR="000932B2">
          <w:rPr>
            <w:rStyle w:val="Hyperlink"/>
            <w:sz w:val="22"/>
          </w:rPr>
          <w:t>8</w:t>
        </w:r>
        <w:bookmarkEnd w:id="2177"/>
        <w:r w:rsidR="000932B2">
          <w:rPr>
            <w:rStyle w:val="Hyperlink"/>
            <w:sz w:val="22"/>
          </w:rPr>
          <w:t>3.</w:t>
        </w:r>
      </w:hyperlink>
      <w:r w:rsidR="000932B2">
        <w:t xml:space="preserve"> Warum ist im Weltall eine Schallausbreitung nicht möglich?</w:t>
      </w:r>
      <w:r w:rsidR="000932B2">
        <w:br/>
      </w:r>
      <w:r w:rsidR="000932B2">
        <w:sym w:font="Symbol" w:char="F02A"/>
      </w:r>
    </w:p>
    <w:bookmarkStart w:id="2178" w:name="_Hlt496410378"/>
    <w:p w14:paraId="4B0FFB49" w14:textId="65AA067C" w:rsidR="000932B2" w:rsidRDefault="000932B2" w:rsidP="000932B2">
      <w:pPr>
        <w:widowControl w:val="0"/>
      </w:pPr>
      <w:r>
        <w:fldChar w:fldCharType="begin"/>
      </w:r>
      <w:r w:rsidR="00626526">
        <w:instrText>HYPERLINK "lsgmech.docx" \l "m384"</w:instrText>
      </w:r>
      <w:r>
        <w:fldChar w:fldCharType="separate"/>
      </w:r>
      <w:r>
        <w:rPr>
          <w:rStyle w:val="Hyperlink"/>
          <w:sz w:val="22"/>
        </w:rPr>
        <w:t>384.</w:t>
      </w:r>
      <w:r>
        <w:fldChar w:fldCharType="end"/>
      </w:r>
      <w:bookmarkEnd w:id="2178"/>
      <w:r>
        <w:t xml:space="preserve"> Von einem Schiff wird ein Schallimpuls in die Tiefe geschickt und die Zeit gestoppt, bis das Echo zurückgekehrt ist. Wie tief ist das Wasser, wenn der Impuls bei 20°C Wassertemperatur 2 Sekunden braucht, bis er wieder beim Schiff ist?</w:t>
      </w:r>
      <w:r>
        <w:br/>
      </w:r>
      <w:r>
        <w:sym w:font="Symbol" w:char="F02A"/>
      </w:r>
    </w:p>
    <w:p w14:paraId="3F27EB1F" w14:textId="5C2D42DB" w:rsidR="00C64F9B" w:rsidRDefault="00C64F9B" w:rsidP="00C64F9B">
      <w:pPr>
        <w:widowControl w:val="0"/>
      </w:pPr>
      <w:bookmarkStart w:id="2179" w:name="_Hlt496410664"/>
      <w:r>
        <w:rPr>
          <w:color w:val="FF0000"/>
        </w:rPr>
        <w:sym w:font="Symbol" w:char="F02A"/>
      </w:r>
      <w:hyperlink r:id="rId1364" w:anchor="m392" w:history="1">
        <w:r>
          <w:rPr>
            <w:rStyle w:val="Hyperlink"/>
            <w:sz w:val="22"/>
          </w:rPr>
          <w:t>3</w:t>
        </w:r>
        <w:bookmarkStart w:id="2180" w:name="_Hlt22254867"/>
        <w:bookmarkStart w:id="2181" w:name="_Hlt496410629"/>
        <w:bookmarkEnd w:id="2180"/>
        <w:r>
          <w:rPr>
            <w:rStyle w:val="Hyperlink"/>
            <w:sz w:val="22"/>
          </w:rPr>
          <w:t>9</w:t>
        </w:r>
        <w:bookmarkStart w:id="2182" w:name="_Hlt22254914"/>
        <w:bookmarkEnd w:id="2181"/>
        <w:r>
          <w:rPr>
            <w:rStyle w:val="Hyperlink"/>
            <w:sz w:val="22"/>
          </w:rPr>
          <w:t>2</w:t>
        </w:r>
        <w:bookmarkEnd w:id="2182"/>
        <w:r>
          <w:rPr>
            <w:rStyle w:val="Hyperlink"/>
            <w:sz w:val="22"/>
          </w:rPr>
          <w:t>.</w:t>
        </w:r>
      </w:hyperlink>
      <w:bookmarkEnd w:id="2179"/>
      <w:r>
        <w:t xml:space="preserve"> Welchen Ton hört ein Fußgänger, an dem eine pfeifende Lokomotive (1500 Hz) vorbeifährt, vorher und nachher? Der Zug hat eine Geschwindigkeit von 120 kmh</w:t>
      </w:r>
      <w:r>
        <w:rPr>
          <w:vertAlign w:val="superscript"/>
        </w:rPr>
        <w:t>-1</w:t>
      </w:r>
      <w:r>
        <w:t xml:space="preserve"> und die Schallgeschwindigkeit beträgt 340 ms</w:t>
      </w:r>
      <w:r>
        <w:rPr>
          <w:vertAlign w:val="superscript"/>
        </w:rPr>
        <w:t>-1</w:t>
      </w:r>
      <w:r>
        <w:t>.</w:t>
      </w:r>
      <w:r>
        <w:br/>
      </w:r>
      <w:r>
        <w:sym w:font="Symbol" w:char="F02A"/>
      </w:r>
      <w:r>
        <w:sym w:font="Symbol" w:char="F02A"/>
      </w:r>
    </w:p>
    <w:bookmarkStart w:id="2183" w:name="_Hlt22254359"/>
    <w:p w14:paraId="7973E8AA" w14:textId="09418206" w:rsidR="00C64F9B" w:rsidRDefault="00C64F9B" w:rsidP="00C64F9B">
      <w:r>
        <w:fldChar w:fldCharType="begin"/>
      </w:r>
      <w:r w:rsidR="00626526">
        <w:instrText>HYPERLINK "lsgmech.docx" \l "m408"</w:instrText>
      </w:r>
      <w:r>
        <w:fldChar w:fldCharType="separate"/>
      </w:r>
      <w:r>
        <w:rPr>
          <w:rStyle w:val="Hyperlink"/>
          <w:sz w:val="22"/>
        </w:rPr>
        <w:t>4</w:t>
      </w:r>
      <w:bookmarkStart w:id="2184" w:name="_Hlt126550943"/>
      <w:bookmarkStart w:id="2185" w:name="_Hlt514393849"/>
      <w:bookmarkEnd w:id="2184"/>
      <w:r>
        <w:rPr>
          <w:rStyle w:val="Hyperlink"/>
          <w:sz w:val="22"/>
        </w:rPr>
        <w:t>0</w:t>
      </w:r>
      <w:bookmarkEnd w:id="2185"/>
      <w:r>
        <w:rPr>
          <w:rStyle w:val="Hyperlink"/>
          <w:sz w:val="22"/>
        </w:rPr>
        <w:t>8.</w:t>
      </w:r>
      <w:r>
        <w:fldChar w:fldCharType="end"/>
      </w:r>
      <w:bookmarkEnd w:id="2183"/>
      <w:r>
        <w:t xml:space="preserve"> Der Weihnachtsmann hat am Heiligabend eine Unmenge zu tun. </w:t>
      </w:r>
      <w:r>
        <w:br/>
        <w:t xml:space="preserve">Es ist -10°C kalt, die Luft ist trocken und die Schallgeschwindigkeit beträgt 338 m/s. Er fährt vorschriftsmäßig mit der in Ortschaften zulässigen Höchstgeschwindigkeit von 50 km/h an uns vorbei. An seinem Schlitten klingt eine sauber auf den Kammerton a gestimmte Glocke mit 440 Hz. Wir stehen still am Straßenrand und hören  den herankommenden Weihnachtsmann in einem andern Ton als den davonfahrenden. </w:t>
      </w:r>
      <w:r>
        <w:br/>
        <w:t>Wie groß ist die Differenz zwischen der Frequenz bei Annäherung und der Frequenz beim Entfernen?</w:t>
      </w:r>
      <w:r>
        <w:br/>
      </w:r>
      <w:r>
        <w:sym w:font="Symbol" w:char="F02A"/>
      </w:r>
      <w:r>
        <w:sym w:font="Symbol" w:char="F02A"/>
      </w:r>
    </w:p>
    <w:p w14:paraId="6EB1AAE1" w14:textId="392FA247" w:rsidR="00C64F9B" w:rsidRDefault="00215B7B" w:rsidP="00C64F9B">
      <w:hyperlink r:id="rId1365" w:anchor="m522" w:history="1">
        <w:r w:rsidR="00C64F9B">
          <w:rPr>
            <w:rStyle w:val="Hyperlink"/>
            <w:sz w:val="22"/>
          </w:rPr>
          <w:t>5</w:t>
        </w:r>
        <w:bookmarkStart w:id="2186" w:name="_Hlt87101219"/>
        <w:bookmarkStart w:id="2187" w:name="_Hlt87069445"/>
        <w:bookmarkEnd w:id="2186"/>
        <w:r w:rsidR="00C64F9B">
          <w:rPr>
            <w:rStyle w:val="Hyperlink"/>
            <w:sz w:val="22"/>
          </w:rPr>
          <w:t>2</w:t>
        </w:r>
        <w:bookmarkStart w:id="2188" w:name="_Hlt87190911"/>
        <w:bookmarkStart w:id="2189" w:name="_Hlt87069711"/>
        <w:bookmarkEnd w:id="2187"/>
        <w:bookmarkEnd w:id="2188"/>
        <w:r w:rsidR="00C64F9B">
          <w:rPr>
            <w:rStyle w:val="Hyperlink"/>
            <w:sz w:val="22"/>
          </w:rPr>
          <w:t>2</w:t>
        </w:r>
        <w:bookmarkEnd w:id="2189"/>
        <w:r w:rsidR="00C64F9B">
          <w:rPr>
            <w:rStyle w:val="Hyperlink"/>
            <w:sz w:val="22"/>
          </w:rPr>
          <w:t>.</w:t>
        </w:r>
      </w:hyperlink>
      <w:r w:rsidR="00C64F9B">
        <w:t xml:space="preserve"> In einem Praktikum</w:t>
      </w:r>
      <w:r w:rsidR="005F450C">
        <w:t>s</w:t>
      </w:r>
      <w:r w:rsidR="00C64F9B">
        <w:t>versuch wird der Zusammenhang zwischen der Spannung einer Saite und der Ausbreitungsgeschwindigkeit einer Querwelle auf dieser Saite untersucht.</w:t>
      </w:r>
    </w:p>
    <w:p w14:paraId="30F573F3" w14:textId="77777777" w:rsidR="00C64F9B" w:rsidRDefault="00C64F9B" w:rsidP="00C64F9B">
      <w:r>
        <w:t>Nach jeder Änderung der Spannkraft wird die Länge des schwingenden Teils der Saite mit einem beweglichen Steg so verändert, dass nach dem Anzupfen die Grundfrequenz 440 Hz ertönt.</w:t>
      </w:r>
      <w:r>
        <w:br/>
        <w:t>Die Messwerte sind in der Tabelle aufgeführt:</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1134"/>
        <w:gridCol w:w="1134"/>
        <w:gridCol w:w="1134"/>
        <w:gridCol w:w="1134"/>
        <w:gridCol w:w="1134"/>
        <w:gridCol w:w="1134"/>
      </w:tblGrid>
      <w:tr w:rsidR="00C64F9B" w:rsidRPr="0071784C" w14:paraId="192669D5" w14:textId="77777777" w:rsidTr="00C64F9B">
        <w:tc>
          <w:tcPr>
            <w:tcW w:w="2197" w:type="dxa"/>
          </w:tcPr>
          <w:p w14:paraId="536DEEA5" w14:textId="77777777" w:rsidR="00C64F9B" w:rsidRPr="0071784C" w:rsidRDefault="00C64F9B" w:rsidP="00C64F9B">
            <w:r w:rsidRPr="0071784C">
              <w:t>Spannkraft F in N</w:t>
            </w:r>
          </w:p>
        </w:tc>
        <w:tc>
          <w:tcPr>
            <w:tcW w:w="1134" w:type="dxa"/>
          </w:tcPr>
          <w:p w14:paraId="3B6900B7" w14:textId="77777777" w:rsidR="00C64F9B" w:rsidRPr="0071784C" w:rsidRDefault="00C64F9B" w:rsidP="00C64F9B">
            <w:pPr>
              <w:jc w:val="center"/>
            </w:pPr>
            <w:r w:rsidRPr="0071784C">
              <w:t>5,0</w:t>
            </w:r>
          </w:p>
        </w:tc>
        <w:tc>
          <w:tcPr>
            <w:tcW w:w="1134" w:type="dxa"/>
          </w:tcPr>
          <w:p w14:paraId="464D3EFA" w14:textId="77777777" w:rsidR="00C64F9B" w:rsidRPr="0071784C" w:rsidRDefault="00C64F9B" w:rsidP="00C64F9B">
            <w:pPr>
              <w:jc w:val="center"/>
            </w:pPr>
            <w:r w:rsidRPr="0071784C">
              <w:t>10,0</w:t>
            </w:r>
          </w:p>
        </w:tc>
        <w:tc>
          <w:tcPr>
            <w:tcW w:w="1134" w:type="dxa"/>
          </w:tcPr>
          <w:p w14:paraId="1C75D623" w14:textId="77777777" w:rsidR="00C64F9B" w:rsidRPr="0071784C" w:rsidRDefault="00C64F9B" w:rsidP="00C64F9B">
            <w:pPr>
              <w:jc w:val="center"/>
            </w:pPr>
            <w:r w:rsidRPr="0071784C">
              <w:t>15,0</w:t>
            </w:r>
          </w:p>
        </w:tc>
        <w:tc>
          <w:tcPr>
            <w:tcW w:w="1134" w:type="dxa"/>
          </w:tcPr>
          <w:p w14:paraId="6FA4C3F8" w14:textId="77777777" w:rsidR="00C64F9B" w:rsidRPr="0071784C" w:rsidRDefault="00C64F9B" w:rsidP="00C64F9B">
            <w:pPr>
              <w:jc w:val="center"/>
            </w:pPr>
            <w:r w:rsidRPr="0071784C">
              <w:t>20,0</w:t>
            </w:r>
          </w:p>
        </w:tc>
        <w:tc>
          <w:tcPr>
            <w:tcW w:w="1134" w:type="dxa"/>
          </w:tcPr>
          <w:p w14:paraId="1EFEF755" w14:textId="77777777" w:rsidR="00C64F9B" w:rsidRPr="0071784C" w:rsidRDefault="00C64F9B" w:rsidP="00C64F9B">
            <w:pPr>
              <w:jc w:val="center"/>
            </w:pPr>
            <w:r w:rsidRPr="0071784C">
              <w:t>30,0</w:t>
            </w:r>
          </w:p>
        </w:tc>
        <w:tc>
          <w:tcPr>
            <w:tcW w:w="1134" w:type="dxa"/>
          </w:tcPr>
          <w:p w14:paraId="366343A2" w14:textId="77777777" w:rsidR="00C64F9B" w:rsidRPr="0071784C" w:rsidRDefault="00C64F9B" w:rsidP="00C64F9B">
            <w:pPr>
              <w:jc w:val="center"/>
            </w:pPr>
            <w:r w:rsidRPr="0071784C">
              <w:t>50,0</w:t>
            </w:r>
          </w:p>
        </w:tc>
      </w:tr>
      <w:tr w:rsidR="00C64F9B" w:rsidRPr="0071784C" w14:paraId="2B38F28D" w14:textId="77777777" w:rsidTr="00C64F9B">
        <w:tc>
          <w:tcPr>
            <w:tcW w:w="2197" w:type="dxa"/>
          </w:tcPr>
          <w:p w14:paraId="71B6CAE5" w14:textId="77777777" w:rsidR="00C64F9B" w:rsidRPr="0071784C" w:rsidRDefault="00C64F9B" w:rsidP="00C64F9B">
            <w:r w:rsidRPr="0071784C">
              <w:t>Saitenlänge s in m</w:t>
            </w:r>
          </w:p>
        </w:tc>
        <w:tc>
          <w:tcPr>
            <w:tcW w:w="1134" w:type="dxa"/>
          </w:tcPr>
          <w:p w14:paraId="0C92AE14" w14:textId="77777777" w:rsidR="00C64F9B" w:rsidRPr="0071784C" w:rsidRDefault="00C64F9B" w:rsidP="00C64F9B">
            <w:pPr>
              <w:jc w:val="center"/>
            </w:pPr>
            <w:r w:rsidRPr="0071784C">
              <w:t>0,190</w:t>
            </w:r>
          </w:p>
        </w:tc>
        <w:tc>
          <w:tcPr>
            <w:tcW w:w="1134" w:type="dxa"/>
          </w:tcPr>
          <w:p w14:paraId="722CE48B" w14:textId="77777777" w:rsidR="00C64F9B" w:rsidRPr="0071784C" w:rsidRDefault="00C64F9B" w:rsidP="00C64F9B">
            <w:pPr>
              <w:jc w:val="center"/>
            </w:pPr>
            <w:r w:rsidRPr="0071784C">
              <w:t>0,269</w:t>
            </w:r>
          </w:p>
        </w:tc>
        <w:tc>
          <w:tcPr>
            <w:tcW w:w="1134" w:type="dxa"/>
          </w:tcPr>
          <w:p w14:paraId="3F4899F0" w14:textId="77777777" w:rsidR="00C64F9B" w:rsidRPr="0071784C" w:rsidRDefault="00C64F9B" w:rsidP="00C64F9B">
            <w:pPr>
              <w:jc w:val="center"/>
            </w:pPr>
            <w:r w:rsidRPr="0071784C">
              <w:t>0,329</w:t>
            </w:r>
          </w:p>
        </w:tc>
        <w:tc>
          <w:tcPr>
            <w:tcW w:w="1134" w:type="dxa"/>
          </w:tcPr>
          <w:p w14:paraId="5F466653" w14:textId="77777777" w:rsidR="00C64F9B" w:rsidRPr="0071784C" w:rsidRDefault="00C64F9B" w:rsidP="00C64F9B">
            <w:pPr>
              <w:jc w:val="center"/>
            </w:pPr>
            <w:r w:rsidRPr="0071784C">
              <w:t>0,380</w:t>
            </w:r>
          </w:p>
        </w:tc>
        <w:tc>
          <w:tcPr>
            <w:tcW w:w="1134" w:type="dxa"/>
          </w:tcPr>
          <w:p w14:paraId="2AD06BB3" w14:textId="77777777" w:rsidR="00C64F9B" w:rsidRPr="0071784C" w:rsidRDefault="00C64F9B" w:rsidP="00C64F9B">
            <w:pPr>
              <w:jc w:val="center"/>
            </w:pPr>
            <w:r w:rsidRPr="0071784C">
              <w:t>0,465</w:t>
            </w:r>
          </w:p>
        </w:tc>
        <w:tc>
          <w:tcPr>
            <w:tcW w:w="1134" w:type="dxa"/>
          </w:tcPr>
          <w:p w14:paraId="18C07AEF" w14:textId="77777777" w:rsidR="00C64F9B" w:rsidRPr="0071784C" w:rsidRDefault="00C64F9B" w:rsidP="00C64F9B">
            <w:pPr>
              <w:jc w:val="center"/>
            </w:pPr>
            <w:r w:rsidRPr="0071784C">
              <w:t>0,601</w:t>
            </w:r>
          </w:p>
        </w:tc>
      </w:tr>
    </w:tbl>
    <w:p w14:paraId="42BDC8E4" w14:textId="77777777" w:rsidR="00C64F9B" w:rsidRDefault="00C64F9B" w:rsidP="00C64F9B"/>
    <w:p w14:paraId="05D0991D" w14:textId="77777777" w:rsidR="00C64F9B" w:rsidRDefault="00C64F9B" w:rsidP="00C64F9B">
      <w:r w:rsidRPr="00AE1739">
        <w:rPr>
          <w:b/>
        </w:rPr>
        <w:t>a)</w:t>
      </w:r>
      <w:r>
        <w:t xml:space="preserve"> Zeigen Sie, dass F proportional zu s² ist.</w:t>
      </w:r>
      <w:r>
        <w:br/>
      </w:r>
      <w:r w:rsidRPr="00AE1739">
        <w:rPr>
          <w:b/>
        </w:rPr>
        <w:t>b)</w:t>
      </w:r>
      <w:r>
        <w:t xml:space="preserve"> Berechnen Sie jeweils die Ausbreitungsgeschwindigkeit c und stellen Sie c in Abhängigkeit von F in einem Diagramm dar.</w:t>
      </w:r>
      <w:r>
        <w:br/>
      </w:r>
      <w:r w:rsidRPr="00AE1739">
        <w:rPr>
          <w:b/>
        </w:rPr>
        <w:t>c)</w:t>
      </w:r>
      <w:r>
        <w:t xml:space="preserve"> Geben Sie eine Gleichung für die Funktion an.</w:t>
      </w:r>
      <w:r>
        <w:br/>
      </w:r>
      <w:r w:rsidRPr="00AE1739">
        <w:rPr>
          <w:b/>
        </w:rPr>
        <w:t>d)</w:t>
      </w:r>
      <w:r>
        <w:t xml:space="preserve"> Entnehmen Sie dem Diagramm die Ausbreitungsgeschwindigkeit für die Kraft 25,0 N und überprüfen Sie das Wertepaar anhand der Gleichung.</w:t>
      </w:r>
    </w:p>
    <w:p w14:paraId="2E8EAF8C" w14:textId="77777777" w:rsidR="00C64F9B" w:rsidRDefault="00C64F9B" w:rsidP="00C64F9B">
      <w:r>
        <w:sym w:font="Symbol" w:char="F02A"/>
      </w:r>
      <w:r>
        <w:sym w:font="Symbol" w:char="F02A"/>
      </w:r>
      <w:r>
        <w:sym w:font="Symbol" w:char="F02A"/>
      </w:r>
      <w:r>
        <w:sym w:font="Symbol" w:char="F02A"/>
      </w:r>
    </w:p>
    <w:p w14:paraId="32F168AC" w14:textId="73715382" w:rsidR="00B3237D" w:rsidRDefault="00215B7B" w:rsidP="00B3237D">
      <w:hyperlink r:id="rId1366" w:anchor="m648" w:history="1">
        <w:r w:rsidR="00B3237D">
          <w:rPr>
            <w:rStyle w:val="Hyperlink"/>
            <w:sz w:val="22"/>
          </w:rPr>
          <w:t>6</w:t>
        </w:r>
        <w:bookmarkStart w:id="2190" w:name="_Hlt182115320"/>
        <w:r w:rsidR="00B3237D">
          <w:rPr>
            <w:rStyle w:val="Hyperlink"/>
            <w:sz w:val="22"/>
          </w:rPr>
          <w:t>4</w:t>
        </w:r>
        <w:bookmarkStart w:id="2191" w:name="_Hlt182117067"/>
        <w:bookmarkEnd w:id="2190"/>
        <w:r w:rsidR="00B3237D">
          <w:rPr>
            <w:rStyle w:val="Hyperlink"/>
            <w:sz w:val="22"/>
          </w:rPr>
          <w:t>8</w:t>
        </w:r>
        <w:bookmarkEnd w:id="2191"/>
        <w:r w:rsidR="00B3237D">
          <w:rPr>
            <w:rStyle w:val="Hyperlink"/>
            <w:sz w:val="22"/>
          </w:rPr>
          <w:t>.</w:t>
        </w:r>
      </w:hyperlink>
      <w:r w:rsidR="00B3237D">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B3237D" w:rsidRPr="0071784C" w14:paraId="060E8000" w14:textId="77777777" w:rsidTr="00B3237D">
        <w:tc>
          <w:tcPr>
            <w:tcW w:w="10061" w:type="dxa"/>
          </w:tcPr>
          <w:p w14:paraId="72496E04" w14:textId="77777777" w:rsidR="00B3237D" w:rsidRPr="0071784C" w:rsidRDefault="00215B7B" w:rsidP="00B3237D">
            <w:r>
              <w:rPr>
                <w:noProof/>
              </w:rPr>
              <w:pict w14:anchorId="79FA16D7">
                <v:shape id="Bild 303" o:spid="_x0000_i1453" type="#_x0000_t75" alt="m648" style="width:336pt;height:324pt;visibility:visible">
                  <v:imagedata r:id="rId1367" o:title="m648"/>
                </v:shape>
              </w:pict>
            </w:r>
          </w:p>
        </w:tc>
      </w:tr>
      <w:tr w:rsidR="00B3237D" w:rsidRPr="0071784C" w14:paraId="4633AC5F" w14:textId="77777777" w:rsidTr="00B3237D">
        <w:tc>
          <w:tcPr>
            <w:tcW w:w="10061" w:type="dxa"/>
          </w:tcPr>
          <w:p w14:paraId="75512CE1" w14:textId="77777777" w:rsidR="00B3237D" w:rsidRPr="0071784C" w:rsidRDefault="00B3237D" w:rsidP="00B3237D">
            <w:r w:rsidRPr="0071784C">
              <w:t>Die beiden Diagramme sind für eine Schallwelle, die eine Stimmgabel aussendet, aufgenommen. Ermittle aus dem Diagramm die Amplitude, die Schwingungsdauer und die Wellenlänge sowie berechne die Frequenz und die Ausbreitungsgeschwindigkeit der Schallwelle.</w:t>
            </w:r>
          </w:p>
        </w:tc>
      </w:tr>
    </w:tbl>
    <w:p w14:paraId="4768A36F" w14:textId="77777777" w:rsidR="00B3237D" w:rsidRDefault="00B3237D" w:rsidP="00B3237D"/>
    <w:p w14:paraId="1452BAE2" w14:textId="5D9D9AA3" w:rsidR="00B3237D" w:rsidRDefault="00215B7B" w:rsidP="00B3237D">
      <w:hyperlink r:id="rId1368" w:anchor="m696" w:history="1">
        <w:r w:rsidR="00B3237D">
          <w:rPr>
            <w:rStyle w:val="Hyperlink"/>
            <w:sz w:val="22"/>
          </w:rPr>
          <w:t>6</w:t>
        </w:r>
        <w:bookmarkStart w:id="2192" w:name="_Hlt213642656"/>
        <w:r w:rsidR="00B3237D">
          <w:rPr>
            <w:rStyle w:val="Hyperlink"/>
            <w:sz w:val="22"/>
          </w:rPr>
          <w:t>9</w:t>
        </w:r>
        <w:bookmarkEnd w:id="2192"/>
        <w:r w:rsidR="00B3237D">
          <w:rPr>
            <w:rStyle w:val="Hyperlink"/>
            <w:sz w:val="22"/>
          </w:rPr>
          <w:t>6</w:t>
        </w:r>
      </w:hyperlink>
      <w:r w:rsidR="00B3237D">
        <w:t xml:space="preserve">. Bei der heute in der Musik allgemein üblichen temperierten Stimmung wird der Bereich einer Oktave – Verhältnis der Schwingungszahlen 1:2 – in zwölf gleiche Intervalle unterteilt, so dass jeder Tonschritt </w:t>
      </w:r>
      <w:r w:rsidR="00CA7048" w:rsidRPr="006E4C08">
        <w:rPr>
          <w:position w:val="-10"/>
        </w:rPr>
        <w:object w:dxaOrig="1300" w:dyaOrig="380" w14:anchorId="2AB8C44A">
          <v:shape id="_x0000_i1454" type="#_x0000_t75" style="width:66pt;height:18pt" o:ole="">
            <v:imagedata r:id="rId1369" o:title=""/>
          </v:shape>
          <o:OLEObject Type="Embed" ProgID="Equation.DSMT4" ShapeID="_x0000_i1454" DrawAspect="Content" ObjectID="_1735305729" r:id="rId1370"/>
        </w:object>
      </w:r>
      <w:r w:rsidR="00B3237D">
        <w:t xml:space="preserve">beträgt. </w:t>
      </w:r>
    </w:p>
    <w:p w14:paraId="44D8369C" w14:textId="77777777" w:rsidR="00B3237D" w:rsidRDefault="00B3237D" w:rsidP="00B3237D">
      <w:r>
        <w:t>Der Grundton beim Stimmen ist der Kammerton a‘ mit einer 1939 international festgelegten Schwingungszahl von 440 Hz.</w:t>
      </w:r>
    </w:p>
    <w:p w14:paraId="35B3D597" w14:textId="77777777" w:rsidR="00B3237D" w:rsidRDefault="00B3237D" w:rsidP="00B3237D">
      <w:r>
        <w:t>a) Wie viel Schwebungen treten in 1 s auf, wenn gleichzeitig der eine Oktave tiefer liegende Ton a und der nächst</w:t>
      </w:r>
      <w:r w:rsidR="005F450C">
        <w:t xml:space="preserve"> </w:t>
      </w:r>
      <w:r>
        <w:t>höhere</w:t>
      </w:r>
      <w:r w:rsidR="00001E4D">
        <w:t>n</w:t>
      </w:r>
      <w:r>
        <w:t xml:space="preserve"> Ton h angeschlagen werden?</w:t>
      </w:r>
    </w:p>
    <w:p w14:paraId="4F15D04E" w14:textId="77777777" w:rsidR="00B3237D" w:rsidRDefault="00B3237D" w:rsidP="00B3237D">
      <w:r>
        <w:t>b) Sind die Schwebungen wahrnehmbar?</w:t>
      </w:r>
    </w:p>
    <w:p w14:paraId="12E520FF" w14:textId="77777777" w:rsidR="00B3237D" w:rsidRDefault="00B3237D" w:rsidP="00B3237D">
      <w:r>
        <w:t>Das menschliche Ohr vermag noch 16 Schwebungen in 1 s einzeln aufzufassen, wobei zwei Töne zu einem Ton verschmelzen.</w:t>
      </w:r>
    </w:p>
    <w:p w14:paraId="7B2F963F" w14:textId="77777777" w:rsidR="00B3237D" w:rsidRDefault="00B3237D" w:rsidP="00B3237D"/>
    <w:bookmarkStart w:id="2193" w:name="_Hlt214678823"/>
    <w:p w14:paraId="6BA3F741" w14:textId="3D771094" w:rsidR="00B3237D" w:rsidRDefault="00B3237D" w:rsidP="00B3237D">
      <w:r>
        <w:fldChar w:fldCharType="begin"/>
      </w:r>
      <w:r w:rsidR="00626526">
        <w:instrText>HYPERLINK "lsgmech.docx" \l "m698"</w:instrText>
      </w:r>
      <w:r>
        <w:fldChar w:fldCharType="separate"/>
      </w:r>
      <w:r>
        <w:rPr>
          <w:rStyle w:val="Hyperlink"/>
          <w:sz w:val="22"/>
        </w:rPr>
        <w:t>6</w:t>
      </w:r>
      <w:bookmarkStart w:id="2194" w:name="_Hlt214005342"/>
      <w:bookmarkStart w:id="2195" w:name="_Hlt214004663"/>
      <w:bookmarkEnd w:id="2194"/>
      <w:r>
        <w:rPr>
          <w:rStyle w:val="Hyperlink"/>
          <w:sz w:val="22"/>
        </w:rPr>
        <w:t>9</w:t>
      </w:r>
      <w:bookmarkEnd w:id="2195"/>
      <w:r>
        <w:rPr>
          <w:rStyle w:val="Hyperlink"/>
          <w:sz w:val="22"/>
        </w:rPr>
        <w:t>8.</w:t>
      </w:r>
      <w:r>
        <w:fldChar w:fldCharType="end"/>
      </w:r>
      <w:bookmarkEnd w:id="2193"/>
      <w:r>
        <w:t xml:space="preserve"> Eine Stimmgabel schwingt mit einer Frequenz von 1 kHz über der Öffnung eines Rohres. Die Länge der eingeschlossenen Luftsäule kann durch Verschieben eines Kolbens verändert werden. Bei welchen Längen ist der Ton besonders laut zu hören?</w:t>
      </w:r>
    </w:p>
    <w:p w14:paraId="0C5168EF" w14:textId="77777777" w:rsidR="000932B2" w:rsidRDefault="000932B2" w:rsidP="00E14754"/>
    <w:p w14:paraId="2A335717" w14:textId="77777777" w:rsidR="00466B79" w:rsidRDefault="00466B79" w:rsidP="00466B79"/>
    <w:tbl>
      <w:tblPr>
        <w:tblW w:w="0" w:type="auto"/>
        <w:tblLook w:val="01E0" w:firstRow="1" w:lastRow="1" w:firstColumn="1" w:lastColumn="1" w:noHBand="0" w:noVBand="0"/>
      </w:tblPr>
      <w:tblGrid>
        <w:gridCol w:w="10061"/>
      </w:tblGrid>
      <w:tr w:rsidR="00466B79" w:rsidRPr="0071784C" w14:paraId="172DFE4E" w14:textId="77777777" w:rsidTr="00290065">
        <w:tc>
          <w:tcPr>
            <w:tcW w:w="10061" w:type="dxa"/>
            <w:shd w:val="clear" w:color="auto" w:fill="auto"/>
          </w:tcPr>
          <w:p w14:paraId="0EA0E506" w14:textId="02423529" w:rsidR="00466B79" w:rsidRPr="0071784C" w:rsidRDefault="00215B7B" w:rsidP="00466B79">
            <w:hyperlink r:id="rId1371" w:anchor="m855" w:history="1">
              <w:r w:rsidR="00466B79" w:rsidRPr="00290065">
                <w:rPr>
                  <w:rStyle w:val="Hyperlink"/>
                  <w:sz w:val="22"/>
                </w:rPr>
                <w:t>855</w:t>
              </w:r>
            </w:hyperlink>
            <w:r w:rsidR="00466B79" w:rsidRPr="0071784C">
              <w:t xml:space="preserve">. </w:t>
            </w:r>
          </w:p>
          <w:p w14:paraId="4D7EDE96" w14:textId="77777777" w:rsidR="00466B79" w:rsidRPr="0071784C" w:rsidRDefault="00215B7B" w:rsidP="00466B79">
            <w:r>
              <w:rPr>
                <w:noProof/>
              </w:rPr>
              <w:pict w14:anchorId="01FC4BA0">
                <v:shape id="Bild 305" o:spid="_x0000_i1455" type="#_x0000_t75" alt="m855" style="width:348pt;height:138pt;visibility:visible">
                  <v:imagedata r:id="rId1372" o:title="m855"/>
                </v:shape>
              </w:pict>
            </w:r>
          </w:p>
        </w:tc>
      </w:tr>
      <w:tr w:rsidR="00466B79" w:rsidRPr="0071784C" w14:paraId="590277A6" w14:textId="77777777" w:rsidTr="00290065">
        <w:tc>
          <w:tcPr>
            <w:tcW w:w="10061" w:type="dxa"/>
            <w:shd w:val="clear" w:color="auto" w:fill="auto"/>
          </w:tcPr>
          <w:p w14:paraId="5A81B9B2" w14:textId="77777777" w:rsidR="00466B79" w:rsidRPr="0071784C" w:rsidRDefault="00466B79" w:rsidP="00466B79">
            <w:r w:rsidRPr="0071784C">
              <w:t xml:space="preserve">In dem Diagramm sind die Schwingungen von zwei Tönen, die nacheinander über einen Lautsprecher abgestrahlt werden, dargestellt. </w:t>
            </w:r>
          </w:p>
          <w:p w14:paraId="3DBDC6D1" w14:textId="77777777" w:rsidR="00466B79" w:rsidRPr="0071784C" w:rsidRDefault="00466B79" w:rsidP="00466B79">
            <w:r w:rsidRPr="0071784C">
              <w:t>a) Bestimme für beide Töne die Frequenz. Welcher Ton ist höher?</w:t>
            </w:r>
          </w:p>
          <w:p w14:paraId="34812202" w14:textId="77777777" w:rsidR="00466B79" w:rsidRPr="0071784C" w:rsidRDefault="00466B79" w:rsidP="00466B79">
            <w:r w:rsidRPr="0071784C">
              <w:t>b) Wie groß sind die Amplituden der beiden Schwingungen? Welcher Ton ist lauter?</w:t>
            </w:r>
          </w:p>
        </w:tc>
      </w:tr>
    </w:tbl>
    <w:p w14:paraId="4EB4FBBD" w14:textId="77777777" w:rsidR="00466B79" w:rsidRDefault="00466B79" w:rsidP="00466B79"/>
    <w:p w14:paraId="102A52BC" w14:textId="40FE267C" w:rsidR="003B4EA1" w:rsidRPr="00CD737D" w:rsidRDefault="00215B7B" w:rsidP="003B4EA1">
      <w:pPr>
        <w:pStyle w:val="StandardWeb"/>
        <w:spacing w:before="0" w:beforeAutospacing="0" w:after="0" w:afterAutospacing="0"/>
        <w:rPr>
          <w:rFonts w:ascii="Arial" w:hAnsi="Arial"/>
        </w:rPr>
      </w:pPr>
      <w:hyperlink r:id="rId1373" w:anchor="m880" w:history="1">
        <w:r w:rsidR="003B4EA1" w:rsidRPr="003B4EA1">
          <w:rPr>
            <w:rStyle w:val="Hyperlink"/>
          </w:rPr>
          <w:t>880.</w:t>
        </w:r>
      </w:hyperlink>
      <w:r w:rsidR="003B4EA1">
        <w:rPr>
          <w:rFonts w:ascii="Arial" w:hAnsi="Arial"/>
        </w:rPr>
        <w:t xml:space="preserve"> </w:t>
      </w:r>
      <w:r w:rsidR="003B4EA1" w:rsidRPr="00CD737D">
        <w:rPr>
          <w:rFonts w:ascii="Arial" w:hAnsi="Arial"/>
        </w:rPr>
        <w:t>Im Jahre 1985 – 75 Jahre nach dem Untergang der Titanic – wurde das Wrack mit Hilfe eines Echolots entdeckt.</w:t>
      </w:r>
    </w:p>
    <w:p w14:paraId="42B4BE4E" w14:textId="77777777" w:rsidR="003B4EA1" w:rsidRPr="00CD737D" w:rsidRDefault="003B4EA1" w:rsidP="003B4EA1">
      <w:pPr>
        <w:pStyle w:val="StandardWeb"/>
        <w:spacing w:before="0" w:beforeAutospacing="0" w:after="0" w:afterAutospacing="0"/>
        <w:rPr>
          <w:rFonts w:ascii="Arial" w:hAnsi="Arial"/>
        </w:rPr>
      </w:pPr>
      <w:r w:rsidRPr="00CD737D">
        <w:rPr>
          <w:rFonts w:ascii="Arial" w:hAnsi="Arial"/>
        </w:rPr>
        <w:t>Dazu wurden Ultraschallimpulse zum Boden des Atlantiks geschickt, die nach 5,5 s wieder zurück waren.</w:t>
      </w:r>
    </w:p>
    <w:p w14:paraId="2AF57F2B" w14:textId="77777777" w:rsidR="003B4EA1" w:rsidRPr="00CD737D" w:rsidRDefault="003B4EA1" w:rsidP="003B4EA1">
      <w:pPr>
        <w:pStyle w:val="StandardWeb"/>
        <w:spacing w:before="0" w:beforeAutospacing="0" w:after="0" w:afterAutospacing="0"/>
        <w:rPr>
          <w:rFonts w:ascii="Arial" w:hAnsi="Arial"/>
        </w:rPr>
      </w:pPr>
      <w:r w:rsidRPr="00CD737D">
        <w:rPr>
          <w:rFonts w:ascii="Arial" w:hAnsi="Arial"/>
          <w:b/>
        </w:rPr>
        <w:t>a)</w:t>
      </w:r>
      <w:r w:rsidRPr="00CD737D">
        <w:rPr>
          <w:rFonts w:ascii="Arial" w:hAnsi="Arial"/>
        </w:rPr>
        <w:t xml:space="preserve"> Was ist Ultraschall? (1)</w:t>
      </w:r>
    </w:p>
    <w:p w14:paraId="271C5D61" w14:textId="77777777" w:rsidR="003B4EA1" w:rsidRPr="00CD737D" w:rsidRDefault="003B4EA1" w:rsidP="003B4EA1">
      <w:pPr>
        <w:pStyle w:val="StandardWeb"/>
        <w:spacing w:before="0" w:beforeAutospacing="0" w:after="0" w:afterAutospacing="0"/>
        <w:rPr>
          <w:rFonts w:ascii="Arial" w:hAnsi="Arial"/>
        </w:rPr>
      </w:pPr>
      <w:r w:rsidRPr="00CD737D">
        <w:rPr>
          <w:rFonts w:ascii="Arial" w:hAnsi="Arial"/>
          <w:b/>
        </w:rPr>
        <w:t>b)</w:t>
      </w:r>
      <w:r w:rsidRPr="00CD737D">
        <w:rPr>
          <w:rFonts w:ascii="Arial" w:hAnsi="Arial"/>
        </w:rPr>
        <w:t xml:space="preserve"> Nenne eine weitere Anwendung für Ultraschall. (1)</w:t>
      </w:r>
    </w:p>
    <w:p w14:paraId="06371407" w14:textId="77777777" w:rsidR="003B4EA1" w:rsidRDefault="003B4EA1" w:rsidP="003B4EA1">
      <w:pPr>
        <w:pStyle w:val="StandardWeb"/>
        <w:spacing w:before="0" w:beforeAutospacing="0" w:after="0" w:afterAutospacing="0"/>
        <w:rPr>
          <w:rFonts w:ascii="Arial" w:hAnsi="Arial"/>
        </w:rPr>
      </w:pPr>
      <w:r w:rsidRPr="00CD737D">
        <w:rPr>
          <w:rFonts w:ascii="Arial" w:hAnsi="Arial"/>
          <w:b/>
        </w:rPr>
        <w:t>c)</w:t>
      </w:r>
      <w:r w:rsidRPr="00CD737D">
        <w:rPr>
          <w:rFonts w:ascii="Arial" w:hAnsi="Arial"/>
        </w:rPr>
        <w:t xml:space="preserve"> Wie tief liegt das Wrack unter dem Meeresspiegel?  Die Schallgeschwindigkeit beträgt im Salzwasser 1530 m/s. (2)</w:t>
      </w:r>
    </w:p>
    <w:p w14:paraId="0A081674" w14:textId="77777777" w:rsidR="00466B79" w:rsidRDefault="00466B79" w:rsidP="00E14754"/>
    <w:p w14:paraId="735225AC" w14:textId="71172C8D" w:rsidR="0071082C" w:rsidRDefault="00215B7B" w:rsidP="00E14754">
      <w:hyperlink r:id="rId1374" w:anchor="m933" w:history="1">
        <w:r w:rsidR="0071082C" w:rsidRPr="00725042">
          <w:rPr>
            <w:rStyle w:val="Hyperlink"/>
            <w:sz w:val="22"/>
          </w:rPr>
          <w:t>933.</w:t>
        </w:r>
      </w:hyperlink>
      <w:r w:rsidR="0071082C">
        <w:t xml:space="preserve"> Aus einem alten Physikbuch:</w:t>
      </w:r>
    </w:p>
    <w:tbl>
      <w:tblPr>
        <w:tblW w:w="0" w:type="auto"/>
        <w:tblLook w:val="01E0" w:firstRow="1" w:lastRow="1" w:firstColumn="1" w:lastColumn="1" w:noHBand="0" w:noVBand="0"/>
      </w:tblPr>
      <w:tblGrid>
        <w:gridCol w:w="10061"/>
      </w:tblGrid>
      <w:tr w:rsidR="0071082C" w:rsidRPr="0071784C" w14:paraId="02ED49A8" w14:textId="77777777" w:rsidTr="00290065">
        <w:tc>
          <w:tcPr>
            <w:tcW w:w="10061" w:type="dxa"/>
            <w:shd w:val="clear" w:color="auto" w:fill="auto"/>
          </w:tcPr>
          <w:p w14:paraId="317C26E7" w14:textId="77777777" w:rsidR="0071082C" w:rsidRPr="0071784C" w:rsidRDefault="00215B7B" w:rsidP="00E14754">
            <w:r>
              <w:rPr>
                <w:noProof/>
              </w:rPr>
              <w:pict w14:anchorId="46EDD825">
                <v:shape id="Bild 306" o:spid="_x0000_i1456" type="#_x0000_t75" alt="m933" style="width:384pt;height:2in;visibility:visible">
                  <v:imagedata r:id="rId1375" o:title="m933"/>
                </v:shape>
              </w:pict>
            </w:r>
          </w:p>
        </w:tc>
      </w:tr>
      <w:tr w:rsidR="0071082C" w:rsidRPr="0071784C" w14:paraId="0AAC0E84" w14:textId="77777777" w:rsidTr="00290065">
        <w:tc>
          <w:tcPr>
            <w:tcW w:w="10061" w:type="dxa"/>
            <w:shd w:val="clear" w:color="auto" w:fill="auto"/>
          </w:tcPr>
          <w:p w14:paraId="642F6E6C" w14:textId="77777777" w:rsidR="0071082C" w:rsidRPr="0071784C" w:rsidRDefault="0071082C" w:rsidP="00E14754">
            <w:r w:rsidRPr="0071784C">
              <w:t xml:space="preserve">Eine Monochordsaite aus Stahl mit der Wichte </w:t>
            </w:r>
            <w:r w:rsidRPr="0071784C">
              <w:rPr>
                <w:position w:val="-24"/>
              </w:rPr>
              <w:object w:dxaOrig="1200" w:dyaOrig="620" w14:anchorId="2D89E4ED">
                <v:shape id="_x0000_i1457" type="#_x0000_t75" style="width:60pt;height:30pt" o:ole="">
                  <v:imagedata r:id="rId1376" o:title=""/>
                </v:shape>
                <o:OLEObject Type="Embed" ProgID="Equation.DSMT4" ShapeID="_x0000_i1457" DrawAspect="Content" ObjectID="_1735305730" r:id="rId1377"/>
              </w:object>
            </w:r>
            <w:r w:rsidRPr="0071784C">
              <w:t>ist 120 cm lang und hat einen Durchmesser von 0,06 cm. Durch ein Gewicht von 25 kp wird die Saite gespannt. Welchen Ton ergibt die Saite beim Anschlagen?</w:t>
            </w:r>
          </w:p>
        </w:tc>
      </w:tr>
    </w:tbl>
    <w:p w14:paraId="05B589F1" w14:textId="77777777" w:rsidR="0071082C" w:rsidRDefault="0071082C" w:rsidP="00E14754"/>
    <w:p w14:paraId="2316C35C" w14:textId="389AEF5A" w:rsidR="00E617BB" w:rsidRDefault="00215B7B" w:rsidP="00223281">
      <w:pPr>
        <w:pStyle w:val="Default"/>
        <w:rPr>
          <w:sz w:val="23"/>
          <w:szCs w:val="23"/>
        </w:rPr>
      </w:pPr>
      <w:hyperlink r:id="rId1378" w:anchor="m1092" w:history="1">
        <w:r w:rsidR="00223281" w:rsidRPr="00856B94">
          <w:rPr>
            <w:rStyle w:val="Hyperlink"/>
          </w:rPr>
          <w:t>1092.</w:t>
        </w:r>
      </w:hyperlink>
      <w:r w:rsidR="00223281" w:rsidRPr="00223281">
        <w:rPr>
          <w:sz w:val="23"/>
          <w:szCs w:val="23"/>
        </w:rPr>
        <w:t xml:space="preserve"> </w:t>
      </w:r>
      <w:r w:rsidR="00E617BB">
        <w:rPr>
          <w:sz w:val="23"/>
          <w:szCs w:val="23"/>
        </w:rPr>
        <w:t>(Berufliches Gymnasium Sachsen, GK 2020)</w:t>
      </w:r>
    </w:p>
    <w:p w14:paraId="2BDEA446" w14:textId="3B51552C" w:rsidR="00223281" w:rsidRPr="00223281" w:rsidRDefault="00223281" w:rsidP="00223281">
      <w:pPr>
        <w:pStyle w:val="Default"/>
        <w:rPr>
          <w:sz w:val="23"/>
          <w:szCs w:val="23"/>
        </w:rPr>
      </w:pPr>
      <w:r w:rsidRPr="00223281">
        <w:rPr>
          <w:sz w:val="23"/>
          <w:szCs w:val="23"/>
        </w:rPr>
        <w:t>Durch eine zum Zeitpunkt t = 0 angeschlagene Stimmgabel breitet sich eine Schallwelle (c</w:t>
      </w:r>
      <w:r>
        <w:rPr>
          <w:sz w:val="23"/>
          <w:szCs w:val="23"/>
        </w:rPr>
        <w:t> </w:t>
      </w:r>
      <w:r w:rsidRPr="00223281">
        <w:rPr>
          <w:sz w:val="23"/>
          <w:szCs w:val="23"/>
        </w:rPr>
        <w:t>=</w:t>
      </w:r>
      <w:r>
        <w:rPr>
          <w:sz w:val="23"/>
          <w:szCs w:val="23"/>
        </w:rPr>
        <w:t> </w:t>
      </w:r>
      <w:r w:rsidRPr="00223281">
        <w:rPr>
          <w:sz w:val="23"/>
          <w:szCs w:val="23"/>
        </w:rPr>
        <w:t>344</w:t>
      </w:r>
      <w:r>
        <w:rPr>
          <w:sz w:val="23"/>
          <w:szCs w:val="23"/>
        </w:rPr>
        <w:t> m</w:t>
      </w:r>
      <w:r>
        <w:rPr>
          <w:sz w:val="23"/>
          <w:szCs w:val="23"/>
        </w:rPr>
        <w:sym w:font="Symbol" w:char="F0D7"/>
      </w:r>
      <w:r>
        <w:rPr>
          <w:sz w:val="23"/>
          <w:szCs w:val="23"/>
        </w:rPr>
        <w:t>s</w:t>
      </w:r>
      <w:r w:rsidRPr="00223281">
        <w:rPr>
          <w:sz w:val="23"/>
          <w:szCs w:val="23"/>
          <w:vertAlign w:val="superscript"/>
        </w:rPr>
        <w:t>-1</w:t>
      </w:r>
      <w:r w:rsidRPr="00223281">
        <w:rPr>
          <w:sz w:val="23"/>
          <w:szCs w:val="23"/>
        </w:rPr>
        <w:t xml:space="preserve">) aus. </w:t>
      </w:r>
    </w:p>
    <w:p w14:paraId="1750CD90" w14:textId="1249683A" w:rsidR="00223281" w:rsidRPr="00223281" w:rsidRDefault="00223281" w:rsidP="00223281">
      <w:pPr>
        <w:autoSpaceDE w:val="0"/>
        <w:autoSpaceDN w:val="0"/>
        <w:adjustRightInd w:val="0"/>
        <w:rPr>
          <w:snapToGrid/>
          <w:sz w:val="23"/>
          <w:szCs w:val="23"/>
        </w:rPr>
      </w:pPr>
      <w:r w:rsidRPr="00223281">
        <w:rPr>
          <w:snapToGrid/>
          <w:sz w:val="23"/>
          <w:szCs w:val="23"/>
        </w:rPr>
        <w:t xml:space="preserve">Die sich ausbreitende mechanische Welle führt dabei 5 Schwingungen in </w:t>
      </w:r>
      <w:r>
        <w:rPr>
          <w:snapToGrid/>
          <w:sz w:val="23"/>
          <w:szCs w:val="23"/>
        </w:rPr>
        <w:t xml:space="preserve">20 ms </w:t>
      </w:r>
      <w:r w:rsidRPr="00223281">
        <w:rPr>
          <w:snapToGrid/>
          <w:sz w:val="23"/>
          <w:szCs w:val="23"/>
        </w:rPr>
        <w:t>aus. In 68,8 cm Entfernung be</w:t>
      </w:r>
      <w:r>
        <w:rPr>
          <w:snapToGrid/>
          <w:sz w:val="23"/>
          <w:szCs w:val="23"/>
        </w:rPr>
        <w:t xml:space="preserve">findet sich ein Mikrofon. </w:t>
      </w:r>
    </w:p>
    <w:p w14:paraId="12BD4D36" w14:textId="2E68D033" w:rsidR="00223281" w:rsidRPr="009F7E00" w:rsidRDefault="00223281" w:rsidP="00E14754">
      <w:r w:rsidRPr="00223281">
        <w:rPr>
          <w:snapToGrid/>
          <w:sz w:val="23"/>
          <w:szCs w:val="23"/>
        </w:rPr>
        <w:t>Zeichnen Sie das y</w:t>
      </w:r>
      <w:r>
        <w:rPr>
          <w:snapToGrid/>
          <w:sz w:val="23"/>
          <w:szCs w:val="23"/>
        </w:rPr>
        <w:t>(t)</w:t>
      </w:r>
      <w:r w:rsidRPr="00223281">
        <w:rPr>
          <w:snapToGrid/>
          <w:sz w:val="23"/>
          <w:szCs w:val="23"/>
        </w:rPr>
        <w:t xml:space="preserve">-Diagramm im Intervall </w:t>
      </w:r>
      <w:r>
        <w:rPr>
          <w:snapToGrid/>
          <w:sz w:val="23"/>
          <w:szCs w:val="23"/>
        </w:rPr>
        <w:t xml:space="preserve">von 0 s bis 20 ms </w:t>
      </w:r>
      <w:r w:rsidRPr="00223281">
        <w:rPr>
          <w:snapToGrid/>
          <w:sz w:val="23"/>
          <w:szCs w:val="23"/>
        </w:rPr>
        <w:t xml:space="preserve">für die Schwingung der Mikrofonmembran, </w:t>
      </w:r>
      <w:r>
        <w:rPr>
          <w:snapToGrid/>
          <w:sz w:val="23"/>
          <w:szCs w:val="23"/>
        </w:rPr>
        <w:t>deren</w:t>
      </w:r>
      <w:r w:rsidRPr="00223281">
        <w:rPr>
          <w:snapToGrid/>
          <w:sz w:val="23"/>
          <w:szCs w:val="23"/>
        </w:rPr>
        <w:t xml:space="preserve"> Amplitude 0,5 mm beträgt.</w:t>
      </w:r>
    </w:p>
    <w:p w14:paraId="7152952C" w14:textId="77777777" w:rsidR="000932B2" w:rsidRPr="009F7E00" w:rsidRDefault="000932B2" w:rsidP="00E14754"/>
    <w:p w14:paraId="0831AE7A" w14:textId="77777777" w:rsidR="00E14754" w:rsidRDefault="00E14754" w:rsidP="00AD5758">
      <w:pPr>
        <w:pStyle w:val="berschrift3"/>
      </w:pPr>
      <w:r>
        <w:t>Mechanik der Flüssigkeiten und Gase</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2C28CB1" w14:textId="77777777" w:rsidTr="00E14754">
        <w:trPr>
          <w:trHeight w:val="397"/>
        </w:trPr>
        <w:tc>
          <w:tcPr>
            <w:tcW w:w="5030" w:type="dxa"/>
            <w:vAlign w:val="center"/>
          </w:tcPr>
          <w:p w14:paraId="74FF2A9A" w14:textId="77777777" w:rsidR="00E14754" w:rsidRPr="0071784C" w:rsidRDefault="00E14754" w:rsidP="00AD5758">
            <w:pPr>
              <w:pStyle w:val="berschrift4"/>
            </w:pPr>
            <w:bookmarkStart w:id="2196" w:name="t17"/>
            <w:bookmarkEnd w:id="2196"/>
            <w:r w:rsidRPr="0071784C">
              <w:t>Druck</w:t>
            </w:r>
          </w:p>
        </w:tc>
        <w:tc>
          <w:tcPr>
            <w:tcW w:w="5030" w:type="dxa"/>
            <w:vAlign w:val="center"/>
          </w:tcPr>
          <w:p w14:paraId="7C123D31" w14:textId="77777777" w:rsidR="00E14754" w:rsidRDefault="00215B7B" w:rsidP="00E14754">
            <w:pPr>
              <w:jc w:val="center"/>
              <w:rPr>
                <w:rStyle w:val="Hyperlink"/>
                <w:sz w:val="22"/>
              </w:rPr>
            </w:pPr>
            <w:hyperlink w:anchor="t0" w:history="1">
              <w:r w:rsidR="00E14754">
                <w:rPr>
                  <w:rStyle w:val="Hyperlink"/>
                  <w:sz w:val="22"/>
                </w:rPr>
                <w:t>(zu</w:t>
              </w:r>
              <w:bookmarkStart w:id="2197" w:name="_Hlt513361880"/>
              <w:r w:rsidR="00E14754">
                <w:rPr>
                  <w:rStyle w:val="Hyperlink"/>
                  <w:sz w:val="22"/>
                </w:rPr>
                <w:t>m</w:t>
              </w:r>
              <w:bookmarkEnd w:id="2197"/>
              <w:r w:rsidR="00E14754">
                <w:rPr>
                  <w:rStyle w:val="Hyperlink"/>
                  <w:sz w:val="22"/>
                </w:rPr>
                <w:t xml:space="preserve"> </w:t>
              </w:r>
              <w:bookmarkStart w:id="2198" w:name="_Hlt24521961"/>
              <w:r w:rsidR="00E14754">
                <w:rPr>
                  <w:rStyle w:val="Hyperlink"/>
                  <w:sz w:val="22"/>
                </w:rPr>
                <w:t>I</w:t>
              </w:r>
              <w:bookmarkStart w:id="2199" w:name="_Hlt51309657"/>
              <w:bookmarkStart w:id="2200" w:name="_Hlt512039971"/>
              <w:bookmarkEnd w:id="2198"/>
              <w:bookmarkEnd w:id="2199"/>
              <w:r w:rsidR="00E14754">
                <w:rPr>
                  <w:rStyle w:val="Hyperlink"/>
                  <w:sz w:val="22"/>
                </w:rPr>
                <w:t>n</w:t>
              </w:r>
              <w:bookmarkStart w:id="2201" w:name="_Hlt495962144"/>
              <w:bookmarkEnd w:id="2200"/>
              <w:r w:rsidR="00E14754">
                <w:rPr>
                  <w:rStyle w:val="Hyperlink"/>
                  <w:sz w:val="22"/>
                </w:rPr>
                <w:t>h</w:t>
              </w:r>
              <w:bookmarkStart w:id="2202" w:name="_Hlt512040025"/>
              <w:bookmarkEnd w:id="2201"/>
              <w:r w:rsidR="00E14754">
                <w:rPr>
                  <w:rStyle w:val="Hyperlink"/>
                  <w:sz w:val="22"/>
                </w:rPr>
                <w:t>a</w:t>
              </w:r>
              <w:bookmarkEnd w:id="2202"/>
              <w:r w:rsidR="00E14754">
                <w:rPr>
                  <w:rStyle w:val="Hyperlink"/>
                  <w:sz w:val="22"/>
                </w:rPr>
                <w:t>l</w:t>
              </w:r>
              <w:bookmarkStart w:id="2203" w:name="_Hlt514543390"/>
              <w:r w:rsidR="00E14754">
                <w:rPr>
                  <w:rStyle w:val="Hyperlink"/>
                  <w:sz w:val="22"/>
                </w:rPr>
                <w:t>t</w:t>
              </w:r>
              <w:bookmarkStart w:id="2204" w:name="_Hlt496017729"/>
              <w:bookmarkEnd w:id="2203"/>
              <w:r w:rsidR="00E14754">
                <w:rPr>
                  <w:rStyle w:val="Hyperlink"/>
                  <w:sz w:val="22"/>
                </w:rPr>
                <w:t>s</w:t>
              </w:r>
              <w:bookmarkEnd w:id="2204"/>
              <w:r w:rsidR="00E14754">
                <w:rPr>
                  <w:rStyle w:val="Hyperlink"/>
                  <w:sz w:val="22"/>
                </w:rPr>
                <w:t>v</w:t>
              </w:r>
              <w:bookmarkStart w:id="2205" w:name="_Hlt496410704"/>
              <w:r w:rsidR="00E14754">
                <w:rPr>
                  <w:rStyle w:val="Hyperlink"/>
                  <w:sz w:val="22"/>
                </w:rPr>
                <w:t>e</w:t>
              </w:r>
              <w:bookmarkStart w:id="2206" w:name="_Hlt512040019"/>
              <w:bookmarkEnd w:id="2205"/>
              <w:r w:rsidR="00E14754">
                <w:rPr>
                  <w:rStyle w:val="Hyperlink"/>
                  <w:sz w:val="22"/>
                </w:rPr>
                <w:t>r</w:t>
              </w:r>
              <w:bookmarkEnd w:id="2206"/>
              <w:r w:rsidR="00E14754">
                <w:rPr>
                  <w:rStyle w:val="Hyperlink"/>
                  <w:sz w:val="22"/>
                </w:rPr>
                <w:t>z</w:t>
              </w:r>
              <w:bookmarkStart w:id="2207" w:name="_Hlt496414084"/>
              <w:r w:rsidR="00E14754">
                <w:rPr>
                  <w:rStyle w:val="Hyperlink"/>
                  <w:sz w:val="22"/>
                </w:rPr>
                <w:t>e</w:t>
              </w:r>
              <w:bookmarkEnd w:id="2207"/>
              <w:r w:rsidR="00E14754">
                <w:rPr>
                  <w:rStyle w:val="Hyperlink"/>
                  <w:sz w:val="22"/>
                </w:rPr>
                <w:t>ichnis )</w:t>
              </w:r>
            </w:hyperlink>
          </w:p>
        </w:tc>
      </w:tr>
      <w:tr w:rsidR="00E14754" w:rsidRPr="0071784C" w14:paraId="7173FA78" w14:textId="77777777" w:rsidTr="00E14754">
        <w:trPr>
          <w:trHeight w:val="397"/>
        </w:trPr>
        <w:tc>
          <w:tcPr>
            <w:tcW w:w="10060" w:type="dxa"/>
            <w:gridSpan w:val="2"/>
            <w:vAlign w:val="center"/>
          </w:tcPr>
          <w:p w14:paraId="5C9C40EF" w14:textId="21151556" w:rsidR="00E14754" w:rsidRDefault="00215B7B" w:rsidP="00E14754">
            <w:pPr>
              <w:jc w:val="center"/>
              <w:rPr>
                <w:rStyle w:val="Hyperlink"/>
                <w:sz w:val="22"/>
              </w:rPr>
            </w:pPr>
            <w:hyperlink r:id="rId1379" w:anchor="druck" w:history="1">
              <w:r w:rsidR="00E14754" w:rsidRPr="00100E47">
                <w:rPr>
                  <w:rStyle w:val="Hyperlink"/>
                  <w:sz w:val="22"/>
                </w:rPr>
                <w:t>Formeln zum Thema</w:t>
              </w:r>
            </w:hyperlink>
          </w:p>
        </w:tc>
      </w:tr>
    </w:tbl>
    <w:p w14:paraId="095CD225" w14:textId="40E03E50" w:rsidR="00E14754" w:rsidRDefault="00E14754" w:rsidP="00E14754">
      <w:pPr>
        <w:tabs>
          <w:tab w:val="left" w:pos="567"/>
        </w:tabs>
      </w:pPr>
      <w:bookmarkStart w:id="2208" w:name="_Hlt496413476"/>
      <w:r>
        <w:rPr>
          <w:color w:val="FF0000"/>
        </w:rPr>
        <w:sym w:font="Symbol" w:char="F02A"/>
      </w:r>
      <w:hyperlink r:id="rId1380" w:anchor="m309" w:history="1">
        <w:r>
          <w:rPr>
            <w:rStyle w:val="Hyperlink"/>
            <w:sz w:val="22"/>
          </w:rPr>
          <w:t>3</w:t>
        </w:r>
        <w:bookmarkStart w:id="2209" w:name="_Hlt495962235"/>
        <w:r>
          <w:rPr>
            <w:rStyle w:val="Hyperlink"/>
            <w:sz w:val="22"/>
          </w:rPr>
          <w:t>0</w:t>
        </w:r>
        <w:bookmarkStart w:id="2210" w:name="_Hlt24438008"/>
        <w:bookmarkEnd w:id="2209"/>
        <w:r>
          <w:rPr>
            <w:rStyle w:val="Hyperlink"/>
            <w:sz w:val="22"/>
          </w:rPr>
          <w:t>9</w:t>
        </w:r>
        <w:bookmarkEnd w:id="2210"/>
        <w:r>
          <w:rPr>
            <w:rStyle w:val="Hyperlink"/>
            <w:sz w:val="22"/>
          </w:rPr>
          <w:t>.</w:t>
        </w:r>
      </w:hyperlink>
      <w:bookmarkEnd w:id="2208"/>
      <w:r>
        <w:t xml:space="preserve"> Ein Gas nimmt bei einem Druck von 400 kPa ein Volumen von 0,5 cm³ ein. Bei welchem Volumen beträgt der Druck 240 kPa. Die Temperatur bleibt dabei konstant.</w:t>
      </w:r>
      <w:r>
        <w:br/>
      </w:r>
      <w:r>
        <w:sym w:font="Symbol" w:char="F02A"/>
      </w:r>
      <w:r>
        <w:sym w:font="Symbol" w:char="F02A"/>
      </w:r>
    </w:p>
    <w:p w14:paraId="48F6955B" w14:textId="7E581401" w:rsidR="00E14754" w:rsidRDefault="00E14754" w:rsidP="00E14754">
      <w:pPr>
        <w:tabs>
          <w:tab w:val="left" w:pos="567"/>
        </w:tabs>
      </w:pPr>
      <w:bookmarkStart w:id="2211" w:name="_Hlt501285976"/>
      <w:r>
        <w:rPr>
          <w:color w:val="FF0000"/>
        </w:rPr>
        <w:sym w:font="Symbol" w:char="F02A"/>
      </w:r>
      <w:hyperlink r:id="rId1381" w:anchor="m310" w:history="1">
        <w:r>
          <w:rPr>
            <w:rStyle w:val="Hyperlink"/>
            <w:sz w:val="22"/>
          </w:rPr>
          <w:t>3</w:t>
        </w:r>
        <w:bookmarkStart w:id="2212" w:name="_Hlt24615709"/>
        <w:bookmarkStart w:id="2213" w:name="_Hlt496413481"/>
        <w:bookmarkEnd w:id="2212"/>
        <w:r>
          <w:rPr>
            <w:rStyle w:val="Hyperlink"/>
            <w:sz w:val="22"/>
          </w:rPr>
          <w:t>1</w:t>
        </w:r>
        <w:bookmarkEnd w:id="2213"/>
        <w:r>
          <w:rPr>
            <w:rStyle w:val="Hyperlink"/>
            <w:sz w:val="22"/>
          </w:rPr>
          <w:t>0.</w:t>
        </w:r>
      </w:hyperlink>
      <w:bookmarkEnd w:id="2211"/>
      <w:r>
        <w:t xml:space="preserve"> Wie groß ist der Auflagedruck eines Würfels mit der Kantenlänge von 8 cm, der aus Holz gefertigt wurde  (</w:t>
      </w:r>
      <w:r>
        <w:rPr>
          <w:rFonts w:ascii="Symbol" w:hAnsi="Symbol"/>
        </w:rPr>
        <w:sym w:font="Symbol" w:char="F072"/>
      </w:r>
      <w:r>
        <w:t>= 0,8 g/cm³)?</w:t>
      </w:r>
      <w:r>
        <w:br/>
      </w:r>
      <w:r>
        <w:sym w:font="Symbol" w:char="F02A"/>
      </w:r>
      <w:r>
        <w:sym w:font="Symbol" w:char="F02A"/>
      </w:r>
    </w:p>
    <w:bookmarkStart w:id="2214" w:name="_Hlt496413484"/>
    <w:p w14:paraId="36CC9B93" w14:textId="4400F1B6" w:rsidR="00E14754" w:rsidRDefault="00E14754" w:rsidP="00E14754">
      <w:pPr>
        <w:tabs>
          <w:tab w:val="left" w:pos="567"/>
        </w:tabs>
      </w:pPr>
      <w:r>
        <w:fldChar w:fldCharType="begin"/>
      </w:r>
      <w:r w:rsidR="00626526">
        <w:instrText>HYPERLINK "lsgmech.docx" \l "m311"</w:instrText>
      </w:r>
      <w:r>
        <w:fldChar w:fldCharType="separate"/>
      </w:r>
      <w:r>
        <w:rPr>
          <w:rStyle w:val="Hyperlink"/>
          <w:sz w:val="22"/>
        </w:rPr>
        <w:t>3</w:t>
      </w:r>
      <w:bookmarkStart w:id="2215" w:name="_Hlt24509259"/>
      <w:r>
        <w:rPr>
          <w:rStyle w:val="Hyperlink"/>
          <w:sz w:val="22"/>
        </w:rPr>
        <w:t>1</w:t>
      </w:r>
      <w:bookmarkStart w:id="2216" w:name="_Hlt501286002"/>
      <w:bookmarkEnd w:id="2215"/>
      <w:r>
        <w:rPr>
          <w:rStyle w:val="Hyperlink"/>
          <w:sz w:val="22"/>
        </w:rPr>
        <w:t>1</w:t>
      </w:r>
      <w:bookmarkEnd w:id="2216"/>
      <w:r>
        <w:rPr>
          <w:rStyle w:val="Hyperlink"/>
          <w:sz w:val="22"/>
        </w:rPr>
        <w:t>.</w:t>
      </w:r>
      <w:r>
        <w:fldChar w:fldCharType="end"/>
      </w:r>
      <w:bookmarkEnd w:id="2214"/>
      <w:r>
        <w:t xml:space="preserve"> Erkläre die Wirkungsweise eines Röhrenfedermanometers!</w:t>
      </w:r>
      <w:r>
        <w:br/>
      </w:r>
      <w:r>
        <w:sym w:font="Symbol" w:char="F02A"/>
      </w:r>
    </w:p>
    <w:bookmarkStart w:id="2217" w:name="_Hlt496353831"/>
    <w:p w14:paraId="6279363C" w14:textId="0FEA6671" w:rsidR="00E14754" w:rsidRDefault="00E14754" w:rsidP="00E14754">
      <w:pPr>
        <w:pStyle w:val="NurText"/>
        <w:rPr>
          <w:rFonts w:ascii="Arial" w:hAnsi="Arial"/>
        </w:rPr>
      </w:pPr>
      <w:r>
        <w:rPr>
          <w:rFonts w:ascii="Arial" w:hAnsi="Arial"/>
        </w:rPr>
        <w:fldChar w:fldCharType="begin"/>
      </w:r>
      <w:r w:rsidR="00626526">
        <w:rPr>
          <w:rFonts w:ascii="Arial" w:hAnsi="Arial"/>
        </w:rPr>
        <w:instrText>HYPERLINK "lsgmech.docx" \l "m351"</w:instrText>
      </w:r>
      <w:r>
        <w:rPr>
          <w:rFonts w:ascii="Arial" w:hAnsi="Arial"/>
        </w:rPr>
        <w:fldChar w:fldCharType="separate"/>
      </w:r>
      <w:r>
        <w:rPr>
          <w:rStyle w:val="Hyperlink"/>
          <w:sz w:val="22"/>
        </w:rPr>
        <w:t>3</w:t>
      </w:r>
      <w:bookmarkStart w:id="2218" w:name="_Hlt24440677"/>
      <w:r>
        <w:rPr>
          <w:rStyle w:val="Hyperlink"/>
          <w:sz w:val="22"/>
        </w:rPr>
        <w:t>5</w:t>
      </w:r>
      <w:bookmarkEnd w:id="2218"/>
      <w:r>
        <w:rPr>
          <w:rStyle w:val="Hyperlink"/>
          <w:sz w:val="22"/>
        </w:rPr>
        <w:t>1.</w:t>
      </w:r>
      <w:r>
        <w:rPr>
          <w:rFonts w:ascii="Arial" w:hAnsi="Arial"/>
        </w:rPr>
        <w:fldChar w:fldCharType="end"/>
      </w:r>
      <w:bookmarkEnd w:id="2217"/>
      <w:r>
        <w:rPr>
          <w:rFonts w:ascii="Arial" w:hAnsi="Arial"/>
        </w:rPr>
        <w:t xml:space="preserve"> Zwei gleichartige Luftballons werden unterschiedlich weit aufgepustet. Beide werden durch ein Röhrchen verbunden. Was passiert?</w:t>
      </w:r>
      <w:r>
        <w:rPr>
          <w:rFonts w:ascii="Arial" w:hAnsi="Arial"/>
        </w:rPr>
        <w:br/>
      </w:r>
      <w:r>
        <w:rPr>
          <w:rFonts w:ascii="Arial" w:hAnsi="Arial"/>
          <w:b/>
        </w:rPr>
        <w:t>A</w:t>
      </w:r>
      <w:r>
        <w:rPr>
          <w:rFonts w:ascii="Arial" w:hAnsi="Arial"/>
        </w:rPr>
        <w:t xml:space="preserve"> Nichts, </w:t>
      </w:r>
      <w:r>
        <w:rPr>
          <w:rFonts w:ascii="Arial" w:hAnsi="Arial"/>
        </w:rPr>
        <w:br/>
        <w:t>weil beide mit der gleichen Atemluft gefüllt wurden und deshalb in ihnen der gleiche Druck herrscht.</w:t>
      </w:r>
      <w:r>
        <w:rPr>
          <w:rFonts w:ascii="Arial" w:hAnsi="Arial"/>
        </w:rPr>
        <w:br/>
      </w:r>
      <w:r>
        <w:rPr>
          <w:rFonts w:ascii="Arial" w:hAnsi="Arial"/>
          <w:b/>
        </w:rPr>
        <w:t>B</w:t>
      </w:r>
      <w:r>
        <w:rPr>
          <w:rFonts w:ascii="Arial" w:hAnsi="Arial"/>
        </w:rPr>
        <w:t xml:space="preserve"> Der kleine Ballon wird kleiner und der große Ballon wird größer, </w:t>
      </w:r>
      <w:r>
        <w:rPr>
          <w:rFonts w:ascii="Arial" w:hAnsi="Arial"/>
        </w:rPr>
        <w:br/>
        <w:t>weil die Oberflächenspannung des kleinen Ballons größer ist und er sich besser zusammenziehen kann.</w:t>
      </w:r>
      <w:r>
        <w:rPr>
          <w:rFonts w:ascii="Arial" w:hAnsi="Arial"/>
        </w:rPr>
        <w:br/>
      </w:r>
      <w:r>
        <w:rPr>
          <w:rFonts w:ascii="Arial" w:hAnsi="Arial"/>
          <w:b/>
        </w:rPr>
        <w:t>C</w:t>
      </w:r>
      <w:r>
        <w:rPr>
          <w:rFonts w:ascii="Arial" w:hAnsi="Arial"/>
        </w:rPr>
        <w:t xml:space="preserve"> Der kleine Ballon wird größer und der große Ballon wird kleiner</w:t>
      </w:r>
      <w:proofErr w:type="gramStart"/>
      <w:r>
        <w:rPr>
          <w:rFonts w:ascii="Arial" w:hAnsi="Arial"/>
        </w:rPr>
        <w:t>,</w:t>
      </w:r>
      <w:proofErr w:type="gramEnd"/>
      <w:r>
        <w:rPr>
          <w:rFonts w:ascii="Arial" w:hAnsi="Arial"/>
        </w:rPr>
        <w:br/>
        <w:t>weil im großen Ballon mehr Gas enthalten ist und deshalb ein Druckausgleich erfolgt, bis beide gleich groß sind.</w:t>
      </w:r>
      <w:r>
        <w:rPr>
          <w:rFonts w:ascii="Arial" w:hAnsi="Arial"/>
        </w:rPr>
        <w:br/>
      </w:r>
      <w:r>
        <w:rPr>
          <w:rFonts w:ascii="Arial" w:hAnsi="Arial"/>
        </w:rPr>
        <w:sym w:font="Symbol" w:char="F02A"/>
      </w:r>
      <w:r>
        <w:rPr>
          <w:rFonts w:ascii="Arial" w:hAnsi="Arial"/>
        </w:rPr>
        <w:sym w:font="Symbol" w:char="F02A"/>
      </w:r>
    </w:p>
    <w:p w14:paraId="5F2281D9" w14:textId="360CB32D" w:rsidR="00E14754" w:rsidRDefault="00E14754" w:rsidP="00E14754">
      <w:bookmarkStart w:id="2219" w:name="_Hlt501286480"/>
      <w:r>
        <w:rPr>
          <w:color w:val="FF0000"/>
        </w:rPr>
        <w:sym w:font="Symbol" w:char="F02A"/>
      </w:r>
      <w:hyperlink r:id="rId1382" w:anchor="m396" w:history="1">
        <w:r>
          <w:rPr>
            <w:rStyle w:val="Hyperlink"/>
            <w:sz w:val="22"/>
          </w:rPr>
          <w:t>3</w:t>
        </w:r>
        <w:bookmarkStart w:id="2220" w:name="_Hlt501286284"/>
        <w:r>
          <w:rPr>
            <w:rStyle w:val="Hyperlink"/>
            <w:sz w:val="22"/>
          </w:rPr>
          <w:t>9</w:t>
        </w:r>
        <w:bookmarkStart w:id="2221" w:name="_Hlt24520219"/>
        <w:bookmarkStart w:id="2222" w:name="_Hlt501286496"/>
        <w:bookmarkEnd w:id="2220"/>
        <w:bookmarkEnd w:id="2221"/>
        <w:r>
          <w:rPr>
            <w:rStyle w:val="Hyperlink"/>
            <w:sz w:val="22"/>
          </w:rPr>
          <w:t>6</w:t>
        </w:r>
        <w:bookmarkEnd w:id="2222"/>
        <w:r>
          <w:rPr>
            <w:rStyle w:val="Hyperlink"/>
            <w:sz w:val="22"/>
          </w:rPr>
          <w:t xml:space="preserve">. </w:t>
        </w:r>
      </w:hyperlink>
      <w:bookmarkEnd w:id="2219"/>
      <w:r>
        <w:t xml:space="preserve"> Ein frisches Ei wird mit einer Kraft von 10 N auf die Nadelspitze eines Eipickers (A = 0,01 mm²) gedrückt. Welcher Druck wirkt auf die Eierschale?</w:t>
      </w:r>
      <w:r>
        <w:br/>
      </w:r>
      <w:r>
        <w:sym w:font="Symbol" w:char="F02A"/>
      </w:r>
      <w:r>
        <w:sym w:font="Symbol" w:char="F02A"/>
      </w:r>
    </w:p>
    <w:bookmarkStart w:id="2223" w:name="_Hlt501287011"/>
    <w:p w14:paraId="49DC4ACE" w14:textId="3339390A" w:rsidR="00E14754" w:rsidRDefault="00E14754" w:rsidP="00E14754">
      <w:r>
        <w:fldChar w:fldCharType="begin"/>
      </w:r>
      <w:r w:rsidR="00626526">
        <w:instrText>HYPERLINK "lsgmech.docx" \l "m397"</w:instrText>
      </w:r>
      <w:r>
        <w:fldChar w:fldCharType="separate"/>
      </w:r>
      <w:r>
        <w:rPr>
          <w:rStyle w:val="Hyperlink"/>
          <w:sz w:val="22"/>
        </w:rPr>
        <w:t>3</w:t>
      </w:r>
      <w:bookmarkStart w:id="2224" w:name="_Hlt24520451"/>
      <w:r>
        <w:rPr>
          <w:rStyle w:val="Hyperlink"/>
          <w:sz w:val="22"/>
        </w:rPr>
        <w:t>9</w:t>
      </w:r>
      <w:bookmarkEnd w:id="2224"/>
      <w:r>
        <w:rPr>
          <w:rStyle w:val="Hyperlink"/>
          <w:sz w:val="22"/>
        </w:rPr>
        <w:t>7.</w:t>
      </w:r>
      <w:r>
        <w:fldChar w:fldCharType="end"/>
      </w:r>
      <w:bookmarkEnd w:id="2223"/>
      <w:r>
        <w:t xml:space="preserve"> Bei einer Hebebühne beträgt der Maximaldruck 2,0 MPa. Der Arbeitskolben hat eine Fläche von 50 cm². Welches Gewicht darf das zu hebende Auto haben?</w:t>
      </w:r>
      <w:r>
        <w:br/>
      </w:r>
      <w:r>
        <w:sym w:font="Symbol" w:char="F02A"/>
      </w:r>
      <w:r>
        <w:sym w:font="Symbol" w:char="F02A"/>
      </w:r>
    </w:p>
    <w:p w14:paraId="232EAD09" w14:textId="7F29C8FD" w:rsidR="00E14754" w:rsidRDefault="00215B7B" w:rsidP="00E14754">
      <w:hyperlink r:id="rId1383" w:anchor="m398" w:history="1">
        <w:r w:rsidR="00E14754">
          <w:rPr>
            <w:rStyle w:val="Hyperlink"/>
            <w:sz w:val="22"/>
          </w:rPr>
          <w:t>3</w:t>
        </w:r>
        <w:bookmarkStart w:id="2225" w:name="_Hlt501287907"/>
        <w:r w:rsidR="00E14754">
          <w:rPr>
            <w:rStyle w:val="Hyperlink"/>
            <w:sz w:val="22"/>
          </w:rPr>
          <w:t>9</w:t>
        </w:r>
        <w:bookmarkStart w:id="2226" w:name="_Hlt501287722"/>
        <w:bookmarkEnd w:id="2225"/>
        <w:r w:rsidR="00E14754">
          <w:rPr>
            <w:rStyle w:val="Hyperlink"/>
            <w:sz w:val="22"/>
          </w:rPr>
          <w:t>8</w:t>
        </w:r>
        <w:bookmarkEnd w:id="2226"/>
        <w:r w:rsidR="00E14754">
          <w:rPr>
            <w:rStyle w:val="Hyperlink"/>
            <w:sz w:val="22"/>
          </w:rPr>
          <w:t>.</w:t>
        </w:r>
      </w:hyperlink>
      <w:r w:rsidR="00E14754">
        <w:t xml:space="preserve"> Ein Autoreifen hat ein Volumen von 60 l. Er wird vom Druck 2,5 bar auf 3,5 bar aufgepumpt. Wie viel Luft von ursprünglich 1 bar Druck musste der Kompressor liefern?</w:t>
      </w:r>
      <w:r w:rsidR="00E14754">
        <w:br/>
      </w:r>
      <w:r w:rsidR="00E14754">
        <w:sym w:font="Symbol" w:char="F02A"/>
      </w:r>
      <w:r w:rsidR="00E14754">
        <w:sym w:font="Symbol" w:char="F02A"/>
      </w:r>
    </w:p>
    <w:p w14:paraId="50B0F0D5" w14:textId="3DFAE2EC" w:rsidR="00E14754" w:rsidRDefault="00E14754" w:rsidP="00E14754">
      <w:r>
        <w:rPr>
          <w:color w:val="FF0000"/>
        </w:rPr>
        <w:sym w:font="Symbol" w:char="F02A"/>
      </w:r>
      <w:bookmarkStart w:id="2227" w:name="_Hlt91036265"/>
      <w:bookmarkStart w:id="2228" w:name="_Hlt91036235"/>
      <w:bookmarkEnd w:id="2227"/>
      <w:r>
        <w:fldChar w:fldCharType="begin"/>
      </w:r>
      <w:r w:rsidR="00626526">
        <w:instrText>HYPERLINK "lsgmech.docx" \l "m514"</w:instrText>
      </w:r>
      <w:r>
        <w:fldChar w:fldCharType="separate"/>
      </w:r>
      <w:r>
        <w:rPr>
          <w:rStyle w:val="Hyperlink"/>
          <w:sz w:val="22"/>
        </w:rPr>
        <w:t>5</w:t>
      </w:r>
      <w:bookmarkStart w:id="2229" w:name="_Hlt94140732"/>
      <w:bookmarkStart w:id="2230" w:name="_Hlt94140678"/>
      <w:bookmarkEnd w:id="2229"/>
      <w:r>
        <w:rPr>
          <w:rStyle w:val="Hyperlink"/>
          <w:sz w:val="22"/>
        </w:rPr>
        <w:t>1</w:t>
      </w:r>
      <w:bookmarkEnd w:id="2230"/>
      <w:r>
        <w:rPr>
          <w:rStyle w:val="Hyperlink"/>
          <w:sz w:val="22"/>
        </w:rPr>
        <w:t>4.</w:t>
      </w:r>
      <w:r>
        <w:fldChar w:fldCharType="end"/>
      </w:r>
      <w:bookmarkEnd w:id="2228"/>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2F8D2AA8" w14:textId="77777777" w:rsidTr="00E14754">
        <w:tc>
          <w:tcPr>
            <w:tcW w:w="10061" w:type="dxa"/>
          </w:tcPr>
          <w:p w14:paraId="2F140EEB" w14:textId="77777777" w:rsidR="00E14754" w:rsidRPr="0071784C" w:rsidRDefault="00215B7B" w:rsidP="00E14754">
            <w:r>
              <w:rPr>
                <w:noProof/>
              </w:rPr>
              <w:pict w14:anchorId="1E202EA4">
                <v:shape id="Bild 308" o:spid="_x0000_i1458" type="#_x0000_t75" alt="m514" style="width:492pt;height:228pt;visibility:visible">
                  <v:imagedata r:id="rId1384" o:title="m514"/>
                </v:shape>
              </w:pict>
            </w:r>
          </w:p>
        </w:tc>
      </w:tr>
      <w:tr w:rsidR="00E14754" w:rsidRPr="0071784C" w14:paraId="7BC998FB" w14:textId="77777777" w:rsidTr="00E14754">
        <w:tc>
          <w:tcPr>
            <w:tcW w:w="10061" w:type="dxa"/>
          </w:tcPr>
          <w:p w14:paraId="55AA4E57" w14:textId="77777777" w:rsidR="00E14754" w:rsidRPr="0071784C" w:rsidRDefault="00E14754" w:rsidP="00E14754">
            <w:r w:rsidRPr="0071784C">
              <w:t>Das Sicherheitsventil einer Gasleitung wird durch eine Hebelkonstruktion gesichert. Berechne den Druck, bei dem das Ventil öffnet.</w:t>
            </w:r>
          </w:p>
          <w:p w14:paraId="018C3B3F" w14:textId="77777777" w:rsidR="00E14754" w:rsidRPr="0071784C" w:rsidRDefault="00E14754" w:rsidP="00E14754">
            <w:r w:rsidRPr="0071784C">
              <w:sym w:font="Symbol" w:char="F02A"/>
            </w:r>
            <w:r w:rsidRPr="0071784C">
              <w:sym w:font="Symbol" w:char="F02A"/>
            </w:r>
          </w:p>
        </w:tc>
      </w:tr>
    </w:tbl>
    <w:p w14:paraId="7FFEBEC1" w14:textId="77777777" w:rsidR="00E14754" w:rsidRDefault="00E14754" w:rsidP="00E14754">
      <w:bookmarkStart w:id="2231" w:name="_Hlt85806929"/>
      <w:bookmarkEnd w:id="2231"/>
    </w:p>
    <w:p w14:paraId="6AE8FB4E" w14:textId="5064007F" w:rsidR="00E14754" w:rsidRDefault="00E14754" w:rsidP="00E14754">
      <w:bookmarkStart w:id="2232" w:name="_Hlt87609306"/>
      <w:bookmarkEnd w:id="2232"/>
      <w:r>
        <w:rPr>
          <w:color w:val="FF0000"/>
        </w:rPr>
        <w:sym w:font="Symbol" w:char="F02A"/>
      </w:r>
      <w:bookmarkStart w:id="2233" w:name="_Hlt149463853"/>
      <w:r>
        <w:fldChar w:fldCharType="begin"/>
      </w:r>
      <w:r w:rsidR="00626526">
        <w:instrText>HYPERLINK "lsgmech.docx" \l "m532"</w:instrText>
      </w:r>
      <w:r>
        <w:fldChar w:fldCharType="separate"/>
      </w:r>
      <w:r>
        <w:rPr>
          <w:rStyle w:val="Hyperlink"/>
          <w:sz w:val="22"/>
        </w:rPr>
        <w:t>532.</w:t>
      </w:r>
      <w:r>
        <w:fldChar w:fldCharType="end"/>
      </w:r>
      <w:bookmarkEnd w:id="2233"/>
      <w:r>
        <w:t xml:space="preserve"> In einem Autoreifen beträgt der Druck 250 kPa bei einer Temperatur von 15°C. Das Auto wird auf einem Parkplatz geparkt, wo die Sonne voll auf den Reifen scheint. Dadurch erwärmt er sich auf 60°C.</w:t>
      </w:r>
      <w:r>
        <w:br/>
        <w:t>Auf welchen Wert steigt der Druck im Reifen?</w:t>
      </w:r>
      <w:r>
        <w:br/>
        <w:t>Wie sinnvoll ist es, den Reifen vor der Sonne zu schützen?</w:t>
      </w:r>
    </w:p>
    <w:p w14:paraId="06FDCFA8" w14:textId="77777777" w:rsidR="00E14754" w:rsidRDefault="00E14754" w:rsidP="00E14754">
      <w:r>
        <w:sym w:font="Symbol" w:char="F02A"/>
      </w:r>
      <w:r>
        <w:sym w:font="Symbol" w:char="F02A"/>
      </w:r>
    </w:p>
    <w:p w14:paraId="52141E4C" w14:textId="77777777" w:rsidR="00E14754" w:rsidRDefault="00E14754" w:rsidP="00E14754"/>
    <w:bookmarkStart w:id="2234" w:name="_Hlt149464246"/>
    <w:p w14:paraId="68DB2146" w14:textId="52207DF8" w:rsidR="00E14754" w:rsidRDefault="00E14754" w:rsidP="00E14754">
      <w:r>
        <w:fldChar w:fldCharType="begin"/>
      </w:r>
      <w:r w:rsidR="00626526">
        <w:instrText>HYPERLINK "lsgmech.docx" \l "m615"</w:instrText>
      </w:r>
      <w:r>
        <w:fldChar w:fldCharType="separate"/>
      </w:r>
      <w:r>
        <w:rPr>
          <w:rStyle w:val="Hyperlink"/>
          <w:sz w:val="22"/>
        </w:rPr>
        <w:t>61</w:t>
      </w:r>
      <w:bookmarkStart w:id="2235" w:name="_Hlt149464225"/>
      <w:r>
        <w:rPr>
          <w:rStyle w:val="Hyperlink"/>
          <w:sz w:val="22"/>
        </w:rPr>
        <w:t>5</w:t>
      </w:r>
      <w:bookmarkEnd w:id="2235"/>
      <w:r>
        <w:rPr>
          <w:rStyle w:val="Hyperlink"/>
          <w:sz w:val="22"/>
        </w:rPr>
        <w:t>.</w:t>
      </w:r>
      <w:r>
        <w:fldChar w:fldCharType="end"/>
      </w:r>
      <w:bookmarkEnd w:id="2234"/>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575C20B" w14:textId="77777777" w:rsidTr="00E14754">
        <w:tc>
          <w:tcPr>
            <w:tcW w:w="5030" w:type="dxa"/>
          </w:tcPr>
          <w:p w14:paraId="39986833" w14:textId="77777777" w:rsidR="00E14754" w:rsidRPr="0071784C" w:rsidRDefault="00E14754" w:rsidP="00E14754">
            <w:bookmarkStart w:id="2236" w:name="_Hlt149518647"/>
            <w:r w:rsidRPr="0071784C">
              <w:t>Ein Schlauch ist auf der einen Seite an eine Wasserleitung angeschlossen und auf der anderen Seite durch einen Wasserhahn verschlossen. Im Schlauch sind nebeneinander zwei Löcher. Das eine hat einen Durchmesser von 1 mm und das andere von 2 mm.</w:t>
            </w:r>
          </w:p>
          <w:p w14:paraId="26E24A57" w14:textId="77777777" w:rsidR="00E14754" w:rsidRPr="0071784C" w:rsidRDefault="00E14754" w:rsidP="00E14754"/>
          <w:p w14:paraId="524AAEF7" w14:textId="77777777" w:rsidR="00E14754" w:rsidRPr="0071784C" w:rsidRDefault="00E14754" w:rsidP="00E14754">
            <w:r w:rsidRPr="0071784C">
              <w:t>Wie verhalten sich die Höhen der Wasserfontänen?</w:t>
            </w:r>
          </w:p>
          <w:p w14:paraId="16271EE3" w14:textId="77777777" w:rsidR="00E14754" w:rsidRPr="0071784C" w:rsidRDefault="00E14754" w:rsidP="00E14754"/>
          <w:p w14:paraId="75D8A62E" w14:textId="77777777" w:rsidR="00E14754" w:rsidRPr="0071784C" w:rsidRDefault="00E14754" w:rsidP="00E14754">
            <w:r w:rsidRPr="0071784C">
              <w:t>a) Die Fontäne aus dem kleinen Loch spritzt höher.</w:t>
            </w:r>
          </w:p>
          <w:p w14:paraId="136C2A00" w14:textId="77777777" w:rsidR="00E14754" w:rsidRPr="0071784C" w:rsidRDefault="00E14754" w:rsidP="00E14754">
            <w:r w:rsidRPr="0071784C">
              <w:t>b) Beide Fontänen spritzen gleich hoch.</w:t>
            </w:r>
          </w:p>
          <w:p w14:paraId="3793FC12" w14:textId="77777777" w:rsidR="00E14754" w:rsidRPr="0071784C" w:rsidRDefault="00E14754" w:rsidP="00E14754">
            <w:r w:rsidRPr="0071784C">
              <w:t>c) Die Fontäne aus dem großen Loch spritzt höher.</w:t>
            </w:r>
          </w:p>
        </w:tc>
        <w:tc>
          <w:tcPr>
            <w:tcW w:w="5030" w:type="dxa"/>
          </w:tcPr>
          <w:p w14:paraId="433A0F9D" w14:textId="77777777" w:rsidR="00E14754" w:rsidRPr="0071784C" w:rsidRDefault="00215B7B" w:rsidP="00E14754">
            <w:r>
              <w:rPr>
                <w:noProof/>
              </w:rPr>
              <w:pict w14:anchorId="53AA1B8C">
                <v:shape id="Bild 309" o:spid="_x0000_i1459" type="#_x0000_t75" alt="m615" style="width:246pt;height:180pt;visibility:visible">
                  <v:imagedata r:id="rId1385" o:title="m615"/>
                </v:shape>
              </w:pict>
            </w:r>
          </w:p>
        </w:tc>
      </w:tr>
      <w:bookmarkEnd w:id="2236"/>
    </w:tbl>
    <w:p w14:paraId="31A1E8D4" w14:textId="77777777" w:rsidR="00E14754" w:rsidRDefault="00E14754"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263767A6" w14:textId="77777777" w:rsidTr="00E14754">
        <w:tc>
          <w:tcPr>
            <w:tcW w:w="5030" w:type="dxa"/>
          </w:tcPr>
          <w:p w14:paraId="2B6DD5C6" w14:textId="01107DA9" w:rsidR="00E14754" w:rsidRPr="0071784C" w:rsidRDefault="00E14754" w:rsidP="00E14754">
            <w:r>
              <w:rPr>
                <w:color w:val="FF0000"/>
              </w:rPr>
              <w:sym w:font="Symbol" w:char="F02A"/>
            </w:r>
            <w:hyperlink r:id="rId1386" w:anchor="m685" w:history="1">
              <w:r>
                <w:rPr>
                  <w:rStyle w:val="Hyperlink"/>
                  <w:sz w:val="22"/>
                </w:rPr>
                <w:t>6</w:t>
              </w:r>
              <w:bookmarkStart w:id="2237" w:name="_Hlt203634934"/>
              <w:r>
                <w:rPr>
                  <w:rStyle w:val="Hyperlink"/>
                  <w:sz w:val="22"/>
                </w:rPr>
                <w:t>8</w:t>
              </w:r>
              <w:bookmarkStart w:id="2238" w:name="_Hlt207518597"/>
              <w:bookmarkEnd w:id="2237"/>
              <w:r>
                <w:rPr>
                  <w:rStyle w:val="Hyperlink"/>
                  <w:sz w:val="22"/>
                </w:rPr>
                <w:t>5</w:t>
              </w:r>
              <w:bookmarkEnd w:id="2238"/>
            </w:hyperlink>
            <w:r w:rsidRPr="0071784C">
              <w:t>. Bei einem hydraulischen Wagenheber hat der Pumpkolben eine Fläche von 1 cm². Er wird mit einem einseitigen Hebel heruntergedrückt. Am Hebel wirkt eine Kraft von 100 N. Welche Fläche muss der Arbeitskolben haben, wenn zum Anheben des Fahrzeuges eine Kraft von 7 kN notwendig ist?</w:t>
            </w:r>
          </w:p>
          <w:p w14:paraId="2FAECEB8" w14:textId="77777777" w:rsidR="00E14754" w:rsidRPr="0071784C" w:rsidRDefault="00E14754" w:rsidP="00E14754"/>
        </w:tc>
        <w:tc>
          <w:tcPr>
            <w:tcW w:w="5030" w:type="dxa"/>
          </w:tcPr>
          <w:p w14:paraId="603D2EC0" w14:textId="77777777" w:rsidR="00E14754" w:rsidRPr="0071784C" w:rsidRDefault="00215B7B" w:rsidP="00E14754">
            <w:r>
              <w:rPr>
                <w:noProof/>
              </w:rPr>
              <w:pict w14:anchorId="3FEFBF1F">
                <v:shape id="Bild 310" o:spid="_x0000_i1460" type="#_x0000_t75" alt="m685" style="width:246pt;height:180pt;visibility:visible">
                  <v:imagedata r:id="rId1387" o:title="m685"/>
                </v:shape>
              </w:pict>
            </w:r>
          </w:p>
        </w:tc>
      </w:tr>
    </w:tbl>
    <w:p w14:paraId="3690145C" w14:textId="77777777" w:rsidR="00E14754" w:rsidRDefault="00E14754" w:rsidP="00E14754"/>
    <w:p w14:paraId="5069EB15" w14:textId="70B177A9" w:rsidR="00E14754" w:rsidRDefault="00E14754" w:rsidP="00E14754">
      <w:r>
        <w:rPr>
          <w:color w:val="FF0000"/>
        </w:rPr>
        <w:sym w:font="Symbol" w:char="F02A"/>
      </w:r>
      <w:hyperlink r:id="rId1388" w:anchor="m686" w:history="1">
        <w:r>
          <w:rPr>
            <w:rStyle w:val="Hyperlink"/>
            <w:sz w:val="22"/>
          </w:rPr>
          <w:t>6</w:t>
        </w:r>
        <w:bookmarkStart w:id="2239" w:name="_Hlt207522211"/>
        <w:r>
          <w:rPr>
            <w:rStyle w:val="Hyperlink"/>
            <w:sz w:val="22"/>
          </w:rPr>
          <w:t>8</w:t>
        </w:r>
        <w:bookmarkStart w:id="2240" w:name="_Hlt209316342"/>
        <w:bookmarkEnd w:id="2239"/>
        <w:r>
          <w:rPr>
            <w:rStyle w:val="Hyperlink"/>
            <w:sz w:val="22"/>
          </w:rPr>
          <w:t>6</w:t>
        </w:r>
        <w:bookmarkEnd w:id="2240"/>
        <w:r>
          <w:rPr>
            <w:rStyle w:val="Hyperlink"/>
            <w:sz w:val="22"/>
          </w:rPr>
          <w:t xml:space="preserve">. </w:t>
        </w:r>
      </w:hyperlink>
      <w:r>
        <w:t xml:space="preserve"> Ein Elefant kann 5 t wiegen. Trotzdem hinterlässt er im Sandboden kaum Spuren.</w:t>
      </w:r>
    </w:p>
    <w:p w14:paraId="0A6C606B" w14:textId="77777777" w:rsidR="00E14754" w:rsidRDefault="00E14754" w:rsidP="00E14754">
      <w:r w:rsidRPr="00F4197E">
        <w:rPr>
          <w:b/>
        </w:rPr>
        <w:t xml:space="preserve">a) </w:t>
      </w:r>
      <w:r>
        <w:t xml:space="preserve">Wie groß ist der Auflagedruck, wenn jede Fußsohle eine Querschnittsfläche von 0,2 m² hat und der Elefant ruhig auf allen Füßen </w:t>
      </w:r>
      <w:proofErr w:type="gramStart"/>
      <w:r>
        <w:t>steht</w:t>
      </w:r>
      <w:proofErr w:type="gramEnd"/>
      <w:r>
        <w:t>?</w:t>
      </w:r>
    </w:p>
    <w:p w14:paraId="7ABBAFE6" w14:textId="77777777" w:rsidR="00E14754" w:rsidRDefault="00E14754" w:rsidP="00E14754">
      <w:r w:rsidRPr="00F4197E">
        <w:rPr>
          <w:b/>
        </w:rPr>
        <w:t>b)</w:t>
      </w:r>
      <w:r>
        <w:t xml:space="preserve"> Vergleiche den Auflagedruck des Elefanten mit deinem Auflagedruck. </w:t>
      </w:r>
      <w:r>
        <w:br/>
        <w:t>Bestimme dazu die Fläche deines Fußes, indem du dich auf ein kariertes Blatt stellst, den Umriss nachzeichnest und die Kästchen auszählst. Die wirkende Kraft ist dein Gewicht.</w:t>
      </w:r>
    </w:p>
    <w:p w14:paraId="0D581241" w14:textId="77777777" w:rsidR="00E14754" w:rsidRDefault="00E14754" w:rsidP="00E14754"/>
    <w:p w14:paraId="06C0F94B" w14:textId="6348823C" w:rsidR="00E14754" w:rsidRDefault="00E14754" w:rsidP="00E14754">
      <w:r>
        <w:rPr>
          <w:color w:val="FF0000"/>
        </w:rPr>
        <w:sym w:font="Symbol" w:char="F02A"/>
      </w:r>
      <w:hyperlink r:id="rId1389" w:anchor="m695" w:history="1">
        <w:r>
          <w:rPr>
            <w:rStyle w:val="Hyperlink"/>
            <w:sz w:val="22"/>
          </w:rPr>
          <w:t>6</w:t>
        </w:r>
        <w:bookmarkStart w:id="2241" w:name="_Hlt213631497"/>
        <w:bookmarkStart w:id="2242" w:name="_Hlt213630981"/>
        <w:bookmarkEnd w:id="2241"/>
        <w:r>
          <w:rPr>
            <w:rStyle w:val="Hyperlink"/>
            <w:sz w:val="22"/>
          </w:rPr>
          <w:t>9</w:t>
        </w:r>
        <w:bookmarkEnd w:id="2242"/>
        <w:r>
          <w:rPr>
            <w:rStyle w:val="Hyperlink"/>
            <w:sz w:val="22"/>
          </w:rPr>
          <w:t>5</w:t>
        </w:r>
      </w:hyperlink>
      <w:r>
        <w:t>. Die Widerstandsfähigkeit guter Parkettfußböden ist sehr hoch. Ein typischer Wert für den Druck, der ohne Beschädigungen des Holzes ausgehalten wird, beträgt 32 N/mm².</w:t>
      </w:r>
    </w:p>
    <w:p w14:paraId="34287622" w14:textId="77777777" w:rsidR="00E14754" w:rsidRDefault="00E14754" w:rsidP="00E14754">
      <w:r>
        <w:t xml:space="preserve">Berechne die Masse (in kg), die eine Frau haben darf, wenn sie auf </w:t>
      </w:r>
      <w:r>
        <w:rPr>
          <w:i/>
        </w:rPr>
        <w:t>einem</w:t>
      </w:r>
      <w:r>
        <w:t xml:space="preserve"> ihrer Absätze steht, der eine Auflagefläche von 24 mm² </w:t>
      </w:r>
      <w:r w:rsidR="004A61F1">
        <w:t>hat!</w:t>
      </w:r>
    </w:p>
    <w:p w14:paraId="0F48BF8F" w14:textId="77777777" w:rsidR="00E14754" w:rsidRDefault="00E14754" w:rsidP="00E14754">
      <w:r>
        <w:sym w:font="Symbol" w:char="F02A"/>
      </w:r>
      <w:r>
        <w:sym w:font="Symbol" w:char="F02A"/>
      </w:r>
    </w:p>
    <w:p w14:paraId="74E9962E" w14:textId="77777777" w:rsidR="008B415D" w:rsidRDefault="008B415D" w:rsidP="00E14754"/>
    <w:tbl>
      <w:tblPr>
        <w:tblW w:w="0" w:type="auto"/>
        <w:tblLook w:val="01E0" w:firstRow="1" w:lastRow="1" w:firstColumn="1" w:lastColumn="1" w:noHBand="0" w:noVBand="0"/>
      </w:tblPr>
      <w:tblGrid>
        <w:gridCol w:w="4880"/>
        <w:gridCol w:w="5257"/>
      </w:tblGrid>
      <w:tr w:rsidR="006D41EF" w:rsidRPr="0071784C" w14:paraId="725F0707" w14:textId="77777777" w:rsidTr="00290065">
        <w:tc>
          <w:tcPr>
            <w:tcW w:w="5030" w:type="dxa"/>
            <w:shd w:val="clear" w:color="auto" w:fill="auto"/>
          </w:tcPr>
          <w:p w14:paraId="40335C9F" w14:textId="6FB91621" w:rsidR="006D41EF" w:rsidRPr="0071784C" w:rsidRDefault="00215B7B" w:rsidP="006D41EF">
            <w:hyperlink r:id="rId1390" w:anchor="m834" w:history="1">
              <w:r w:rsidR="006D41EF" w:rsidRPr="00290065">
                <w:rPr>
                  <w:rStyle w:val="Hyperlink"/>
                  <w:sz w:val="22"/>
                </w:rPr>
                <w:t>834.</w:t>
              </w:r>
            </w:hyperlink>
            <w:r w:rsidR="006D41EF" w:rsidRPr="0071784C">
              <w:t xml:space="preserve"> In einem Verbrennungsmotor bewegt sich der Kolben nach unten, weil durch den Druck der Verbrennung eine Kraft auf ihn wirkt. </w:t>
            </w:r>
            <w:r w:rsidR="00D27D00" w:rsidRPr="0071784C">
              <w:t>Im Zylinder A bewegt sich ein Kolben mit einer glatten Fläche und im Zylinder B einer mit einer kuppelförmigen Oberfläche. Wie verhalten sich die Kräfte?</w:t>
            </w:r>
          </w:p>
          <w:p w14:paraId="0D75079F" w14:textId="77777777" w:rsidR="00D27D00" w:rsidRPr="0071784C" w:rsidRDefault="00D27D00" w:rsidP="006D41EF">
            <w:r w:rsidRPr="0071784C">
              <w:t>a) Die Kräfte auf beide Kolben sind gleich groß.</w:t>
            </w:r>
          </w:p>
          <w:p w14:paraId="5DB219A7" w14:textId="77777777" w:rsidR="00D27D00" w:rsidRPr="0071784C" w:rsidRDefault="00D27D00" w:rsidP="006D41EF">
            <w:r w:rsidRPr="0071784C">
              <w:t>b) Die Kraft auf Kolben A ist größer als auf Kolben B.</w:t>
            </w:r>
          </w:p>
          <w:p w14:paraId="148F1308" w14:textId="77777777" w:rsidR="00D27D00" w:rsidRPr="0071784C" w:rsidRDefault="00D27D00" w:rsidP="006D41EF">
            <w:r w:rsidRPr="0071784C">
              <w:t xml:space="preserve">c) Die </w:t>
            </w:r>
            <w:r w:rsidR="00352A45" w:rsidRPr="0071784C">
              <w:t>K</w:t>
            </w:r>
            <w:r w:rsidRPr="0071784C">
              <w:t>raft auf Kolben B ist größer aus auf Kolben A.</w:t>
            </w:r>
          </w:p>
          <w:p w14:paraId="4FD9DAF2" w14:textId="77777777" w:rsidR="006D41EF" w:rsidRPr="0071784C" w:rsidRDefault="006D41EF" w:rsidP="00E14754"/>
        </w:tc>
        <w:tc>
          <w:tcPr>
            <w:tcW w:w="5031" w:type="dxa"/>
            <w:shd w:val="clear" w:color="auto" w:fill="auto"/>
          </w:tcPr>
          <w:p w14:paraId="73B142DD" w14:textId="77777777" w:rsidR="006D41EF" w:rsidRPr="0071784C" w:rsidRDefault="00215B7B" w:rsidP="00E14754">
            <w:r>
              <w:rPr>
                <w:noProof/>
              </w:rPr>
              <w:pict w14:anchorId="6B83EC5D">
                <v:shape id="Bild 311" o:spid="_x0000_i1461" type="#_x0000_t75" alt="m834" style="width:252pt;height:192pt;visibility:visible">
                  <v:imagedata r:id="rId1391" o:title="m834"/>
                </v:shape>
              </w:pict>
            </w:r>
          </w:p>
        </w:tc>
      </w:tr>
    </w:tbl>
    <w:p w14:paraId="429D835D" w14:textId="77777777" w:rsidR="00E14754" w:rsidRDefault="00E14754" w:rsidP="00E14754"/>
    <w:bookmarkStart w:id="2243" w:name="_Hlk339281128"/>
    <w:p w14:paraId="2FC56F50" w14:textId="4D043278" w:rsidR="000B237D" w:rsidRDefault="000B0FA1" w:rsidP="00E14754">
      <w:r>
        <w:fldChar w:fldCharType="begin"/>
      </w:r>
      <w:r w:rsidR="00626526">
        <w:instrText>HYPERLINK "lsgmech.docx" \l "m851"</w:instrText>
      </w:r>
      <w:r>
        <w:fldChar w:fldCharType="separate"/>
      </w:r>
      <w:r w:rsidR="000B237D" w:rsidRPr="000B0FA1">
        <w:rPr>
          <w:rStyle w:val="Hyperlink"/>
          <w:sz w:val="22"/>
        </w:rPr>
        <w:t>851.</w:t>
      </w:r>
      <w:r>
        <w:fldChar w:fldCharType="end"/>
      </w:r>
      <w:r w:rsidR="000B237D">
        <w:t xml:space="preserve"> Der Druck in einer Wasserleitung beträgt 500 kPa. Mit welcher Kraft muss man auf ein Loch mit 2 cm² drücken, um es zuzuhalten?</w:t>
      </w:r>
    </w:p>
    <w:p w14:paraId="444C1273" w14:textId="77777777" w:rsidR="000B237D" w:rsidRDefault="000B237D" w:rsidP="00E14754">
      <w:r>
        <w:t>Zeige mit Hilfe der Gleichung für den Druck, wie sich diese Kraft verändert, wenn das Loch kleiner ist.</w:t>
      </w:r>
    </w:p>
    <w:bookmarkEnd w:id="2243"/>
    <w:p w14:paraId="356C9D12" w14:textId="77777777" w:rsidR="000B237D" w:rsidRDefault="000B237D" w:rsidP="00E14754"/>
    <w:tbl>
      <w:tblPr>
        <w:tblW w:w="0" w:type="auto"/>
        <w:tblLook w:val="01E0" w:firstRow="1" w:lastRow="1" w:firstColumn="1" w:lastColumn="1" w:noHBand="0" w:noVBand="0"/>
      </w:tblPr>
      <w:tblGrid>
        <w:gridCol w:w="4041"/>
        <w:gridCol w:w="6096"/>
      </w:tblGrid>
      <w:tr w:rsidR="00A445CC" w:rsidRPr="0071784C" w14:paraId="239E9626" w14:textId="77777777" w:rsidTr="00290065">
        <w:tc>
          <w:tcPr>
            <w:tcW w:w="5030" w:type="dxa"/>
            <w:shd w:val="clear" w:color="auto" w:fill="auto"/>
          </w:tcPr>
          <w:p w14:paraId="22D28678" w14:textId="2A92E421" w:rsidR="00A445CC" w:rsidRPr="0071784C" w:rsidRDefault="00B817D9" w:rsidP="00E14754">
            <w:r w:rsidRPr="00290065">
              <w:rPr>
                <w:color w:val="FF0000"/>
              </w:rPr>
              <w:sym w:font="Symbol" w:char="F02A"/>
            </w:r>
            <w:hyperlink r:id="rId1392" w:anchor="m852" w:history="1">
              <w:r w:rsidR="00A445CC" w:rsidRPr="00290065">
                <w:rPr>
                  <w:rStyle w:val="Hyperlink"/>
                  <w:sz w:val="22"/>
                </w:rPr>
                <w:t xml:space="preserve">852. </w:t>
              </w:r>
            </w:hyperlink>
            <w:r w:rsidR="00A445CC" w:rsidRPr="0071784C">
              <w:t xml:space="preserve"> a) Wie groß muss die Kraft sei, die auf den kleinen Kolben wirkt, damit eine Masse von 500 kg angehoben wird.</w:t>
            </w:r>
          </w:p>
          <w:p w14:paraId="017D75A6" w14:textId="77777777" w:rsidR="00A445CC" w:rsidRPr="0071784C" w:rsidRDefault="00A445CC" w:rsidP="00E14754">
            <w:r w:rsidRPr="0071784C">
              <w:t>b) Wie groß ist dann die Kraft, die am Ende des Hebel wirken muss?</w:t>
            </w:r>
          </w:p>
        </w:tc>
        <w:tc>
          <w:tcPr>
            <w:tcW w:w="5031" w:type="dxa"/>
            <w:shd w:val="clear" w:color="auto" w:fill="auto"/>
          </w:tcPr>
          <w:p w14:paraId="451722CB" w14:textId="77777777" w:rsidR="00A445CC" w:rsidRPr="0071784C" w:rsidRDefault="00215B7B" w:rsidP="00E14754">
            <w:r>
              <w:rPr>
                <w:noProof/>
              </w:rPr>
              <w:pict w14:anchorId="3F0F9F66">
                <v:shape id="Bild 312" o:spid="_x0000_i1462" type="#_x0000_t75" alt="m852" style="width:294pt;height:222pt;visibility:visible">
                  <v:imagedata r:id="rId1393" o:title="m852"/>
                </v:shape>
              </w:pict>
            </w:r>
          </w:p>
        </w:tc>
      </w:tr>
    </w:tbl>
    <w:p w14:paraId="15F2EAED" w14:textId="77777777" w:rsidR="000B237D" w:rsidRDefault="000B237D" w:rsidP="00E14754"/>
    <w:p w14:paraId="435560EE" w14:textId="19F88271" w:rsidR="00F4197E" w:rsidRDefault="00215B7B" w:rsidP="00F4197E">
      <w:hyperlink r:id="rId1394" w:anchor="m1104" w:history="1">
        <w:r w:rsidR="00F4197E" w:rsidRPr="00E3436F">
          <w:rPr>
            <w:rStyle w:val="Hyperlink"/>
            <w:sz w:val="22"/>
          </w:rPr>
          <w:t>1104.</w:t>
        </w:r>
      </w:hyperlink>
      <w:r w:rsidR="00F4197E">
        <w:t xml:space="preserve"> Der Druck des Wassers in einer Haushaltswasserleitung ist 4,5 bar groß. Der Wasserhahn hat am Ausflussrohr die Querschnittsfläche 1,2 cm². Man presst den Daumen unter das Ausflussrohr und dreht den Wasserhahn voll auf.</w:t>
      </w:r>
    </w:p>
    <w:p w14:paraId="6DB0E690" w14:textId="368A2763" w:rsidR="00E3436F" w:rsidRDefault="00F4197E" w:rsidP="00F4197E">
      <w:pPr>
        <w:rPr>
          <w:snapToGrid/>
          <w:color w:val="auto"/>
          <w:sz w:val="24"/>
          <w:szCs w:val="24"/>
        </w:rPr>
      </w:pPr>
      <w:r>
        <w:t>Mit welcher Kraft muss der Daumen angepresst werden, damit kein Wasser austritt?</w:t>
      </w:r>
      <w:r>
        <w:br/>
      </w:r>
    </w:p>
    <w:p w14:paraId="0AF18F7C" w14:textId="6ADC2D55" w:rsidR="00E3436F" w:rsidRPr="00E3436F" w:rsidRDefault="00215B7B" w:rsidP="00E3436F">
      <w:pPr>
        <w:pStyle w:val="Default"/>
        <w:rPr>
          <w:rFonts w:ascii="Times New Roman" w:hAnsi="Times New Roman" w:cs="Times New Roman"/>
          <w:szCs w:val="24"/>
        </w:rPr>
      </w:pPr>
      <w:hyperlink r:id="rId1395" w:anchor="m1105" w:history="1">
        <w:r w:rsidR="00E3436F" w:rsidRPr="00876E1C">
          <w:rPr>
            <w:rStyle w:val="Hyperlink"/>
            <w:szCs w:val="24"/>
          </w:rPr>
          <w:t>1105.</w:t>
        </w:r>
      </w:hyperlink>
      <w:r w:rsidR="00E3436F">
        <w:rPr>
          <w:color w:val="auto"/>
          <w:szCs w:val="24"/>
        </w:rPr>
        <w:t xml:space="preserve"> </w:t>
      </w:r>
    </w:p>
    <w:p w14:paraId="39AF5240" w14:textId="0E803C6D" w:rsidR="00E3436F" w:rsidRPr="00E3436F" w:rsidRDefault="00E3436F" w:rsidP="00E3436F">
      <w:pPr>
        <w:autoSpaceDE w:val="0"/>
        <w:autoSpaceDN w:val="0"/>
        <w:adjustRightInd w:val="0"/>
        <w:rPr>
          <w:snapToGrid/>
        </w:rPr>
      </w:pPr>
      <w:r w:rsidRPr="002946E3">
        <w:rPr>
          <w:b/>
          <w:snapToGrid/>
        </w:rPr>
        <w:t>a)</w:t>
      </w:r>
      <w:r w:rsidRPr="00E3436F">
        <w:rPr>
          <w:snapToGrid/>
        </w:rPr>
        <w:t xml:space="preserve"> Welcher Druck ist nöti</w:t>
      </w:r>
      <w:r w:rsidR="002946E3">
        <w:rPr>
          <w:snapToGrid/>
        </w:rPr>
        <w:t>g, um auf einer Fläche von 8 cm²</w:t>
      </w:r>
      <w:r w:rsidRPr="00E3436F">
        <w:rPr>
          <w:snapToGrid/>
        </w:rPr>
        <w:t xml:space="preserve"> eine Kraft von 200 N zu erzeugen? </w:t>
      </w:r>
    </w:p>
    <w:p w14:paraId="15F3249D" w14:textId="0DCF0089" w:rsidR="00E3436F" w:rsidRPr="00E3436F" w:rsidRDefault="00E3436F" w:rsidP="00E3436F">
      <w:pPr>
        <w:autoSpaceDE w:val="0"/>
        <w:autoSpaceDN w:val="0"/>
        <w:adjustRightInd w:val="0"/>
        <w:rPr>
          <w:snapToGrid/>
        </w:rPr>
      </w:pPr>
      <w:r w:rsidRPr="002946E3">
        <w:rPr>
          <w:b/>
          <w:snapToGrid/>
        </w:rPr>
        <w:t>b)</w:t>
      </w:r>
      <w:r w:rsidRPr="00E3436F">
        <w:rPr>
          <w:snapToGrid/>
        </w:rPr>
        <w:t xml:space="preserve"> Welche Kraft wirkt bei einem Druck von 3 bar auf eine 2 cm</w:t>
      </w:r>
      <w:r w:rsidR="002946E3">
        <w:rPr>
          <w:snapToGrid/>
        </w:rPr>
        <w:t xml:space="preserve">² </w:t>
      </w:r>
      <w:r w:rsidRPr="00E3436F">
        <w:rPr>
          <w:snapToGrid/>
        </w:rPr>
        <w:t xml:space="preserve">große Fläche? </w:t>
      </w:r>
    </w:p>
    <w:p w14:paraId="2BD059D4" w14:textId="77777777" w:rsidR="00E3436F" w:rsidRDefault="00E3436F" w:rsidP="00E3436F">
      <w:pPr>
        <w:autoSpaceDE w:val="0"/>
        <w:autoSpaceDN w:val="0"/>
        <w:adjustRightInd w:val="0"/>
        <w:rPr>
          <w:snapToGrid/>
        </w:rPr>
      </w:pPr>
      <w:r w:rsidRPr="002946E3">
        <w:rPr>
          <w:b/>
          <w:snapToGrid/>
        </w:rPr>
        <w:t>c)</w:t>
      </w:r>
      <w:r w:rsidRPr="00E3436F">
        <w:rPr>
          <w:snapToGrid/>
        </w:rPr>
        <w:t xml:space="preserve"> Welche Fläche benötigt man, um bei einem Druck von 2 bar eine Kraft von 10 N zu übertragen? </w:t>
      </w:r>
    </w:p>
    <w:p w14:paraId="1A708172" w14:textId="67FDEDC2" w:rsidR="00724759" w:rsidRPr="00724759" w:rsidRDefault="00215B7B" w:rsidP="00724759">
      <w:pPr>
        <w:pStyle w:val="Default"/>
        <w:rPr>
          <w:sz w:val="22"/>
        </w:rPr>
      </w:pPr>
      <w:hyperlink r:id="rId1396" w:anchor="m1106" w:history="1">
        <w:r w:rsidR="00724759" w:rsidRPr="00724759">
          <w:rPr>
            <w:rStyle w:val="Hyperlink"/>
            <w:sz w:val="22"/>
          </w:rPr>
          <w:t>1106.</w:t>
        </w:r>
      </w:hyperlink>
      <w:r w:rsidR="00724759" w:rsidRPr="00724759">
        <w:rPr>
          <w:sz w:val="22"/>
        </w:rPr>
        <w:t xml:space="preserve"> </w:t>
      </w:r>
    </w:p>
    <w:p w14:paraId="75F7574F" w14:textId="6378BF30" w:rsidR="00724759" w:rsidRPr="00724759" w:rsidRDefault="00724759" w:rsidP="00724759">
      <w:pPr>
        <w:autoSpaceDE w:val="0"/>
        <w:autoSpaceDN w:val="0"/>
        <w:adjustRightInd w:val="0"/>
        <w:rPr>
          <w:snapToGrid/>
        </w:rPr>
      </w:pPr>
      <w:r w:rsidRPr="00724759">
        <w:rPr>
          <w:b/>
          <w:snapToGrid/>
        </w:rPr>
        <w:t>a)</w:t>
      </w:r>
      <w:r w:rsidRPr="00724759">
        <w:rPr>
          <w:snapToGrid/>
        </w:rPr>
        <w:t xml:space="preserve"> Welcher Druck ist nötig, um auf einer Fläche von 6 cm</w:t>
      </w:r>
      <w:r>
        <w:rPr>
          <w:snapToGrid/>
        </w:rPr>
        <w:t>²</w:t>
      </w:r>
      <w:r w:rsidRPr="00724759">
        <w:rPr>
          <w:snapToGrid/>
        </w:rPr>
        <w:t xml:space="preserve"> eine Kraft von 300 N zu erzeugen? </w:t>
      </w:r>
    </w:p>
    <w:p w14:paraId="2CDD7114" w14:textId="2BDADF92" w:rsidR="00724759" w:rsidRPr="00724759" w:rsidRDefault="00724759" w:rsidP="00724759">
      <w:pPr>
        <w:autoSpaceDE w:val="0"/>
        <w:autoSpaceDN w:val="0"/>
        <w:adjustRightInd w:val="0"/>
        <w:rPr>
          <w:snapToGrid/>
        </w:rPr>
      </w:pPr>
      <w:r w:rsidRPr="00724759">
        <w:rPr>
          <w:b/>
          <w:snapToGrid/>
        </w:rPr>
        <w:t>b)</w:t>
      </w:r>
      <w:r w:rsidRPr="00724759">
        <w:rPr>
          <w:snapToGrid/>
        </w:rPr>
        <w:t xml:space="preserve"> Welche Kraft wirkt bei einem Druck von 8 bar auf eine 2 cm</w:t>
      </w:r>
      <w:r>
        <w:rPr>
          <w:snapToGrid/>
        </w:rPr>
        <w:t>²</w:t>
      </w:r>
      <w:r w:rsidRPr="00724759">
        <w:rPr>
          <w:snapToGrid/>
        </w:rPr>
        <w:t xml:space="preserve"> große Fläche? </w:t>
      </w:r>
    </w:p>
    <w:p w14:paraId="4647DE03" w14:textId="77777777" w:rsidR="00724759" w:rsidRPr="00724759" w:rsidRDefault="00724759" w:rsidP="00724759">
      <w:pPr>
        <w:autoSpaceDE w:val="0"/>
        <w:autoSpaceDN w:val="0"/>
        <w:adjustRightInd w:val="0"/>
        <w:rPr>
          <w:snapToGrid/>
        </w:rPr>
      </w:pPr>
      <w:r w:rsidRPr="00724759">
        <w:rPr>
          <w:b/>
          <w:snapToGrid/>
        </w:rPr>
        <w:t>c)</w:t>
      </w:r>
      <w:r w:rsidRPr="00724759">
        <w:rPr>
          <w:snapToGrid/>
        </w:rPr>
        <w:t xml:space="preserve"> Welche Fläche benötigt man, um bei einem Druck von 20 bar eine Kraft von 10 N zu übertragen? </w:t>
      </w:r>
    </w:p>
    <w:p w14:paraId="0A3BE0B1" w14:textId="77777777" w:rsidR="000B237D" w:rsidRDefault="000B237D"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27E24A09" w14:textId="77777777" w:rsidTr="00E14754">
        <w:trPr>
          <w:trHeight w:val="397"/>
        </w:trPr>
        <w:tc>
          <w:tcPr>
            <w:tcW w:w="5030" w:type="dxa"/>
            <w:vAlign w:val="center"/>
          </w:tcPr>
          <w:p w14:paraId="3627A41E" w14:textId="77777777" w:rsidR="00E14754" w:rsidRPr="0071784C" w:rsidRDefault="00E14754" w:rsidP="00AD5758">
            <w:pPr>
              <w:pStyle w:val="berschrift4"/>
            </w:pPr>
            <w:bookmarkStart w:id="2244" w:name="t25"/>
            <w:r w:rsidRPr="0071784C">
              <w:t>Schweredruck</w:t>
            </w:r>
            <w:bookmarkEnd w:id="2244"/>
          </w:p>
        </w:tc>
        <w:tc>
          <w:tcPr>
            <w:tcW w:w="5030" w:type="dxa"/>
            <w:vAlign w:val="center"/>
          </w:tcPr>
          <w:p w14:paraId="29CFE71F" w14:textId="77777777" w:rsidR="00E14754" w:rsidRDefault="00215B7B" w:rsidP="00E14754">
            <w:pPr>
              <w:jc w:val="center"/>
              <w:rPr>
                <w:rStyle w:val="Hyperlink"/>
                <w:sz w:val="22"/>
              </w:rPr>
            </w:pPr>
            <w:hyperlink w:anchor="t0" w:history="1">
              <w:r w:rsidR="00E14754">
                <w:rPr>
                  <w:rStyle w:val="Hyperlink"/>
                  <w:sz w:val="22"/>
                </w:rPr>
                <w:t>(zum I</w:t>
              </w:r>
              <w:bookmarkStart w:id="2245" w:name="_Hlt216927663"/>
              <w:r w:rsidR="00E14754">
                <w:rPr>
                  <w:rStyle w:val="Hyperlink"/>
                  <w:sz w:val="22"/>
                </w:rPr>
                <w:t>n</w:t>
              </w:r>
              <w:bookmarkEnd w:id="2245"/>
              <w:r w:rsidR="00E14754">
                <w:rPr>
                  <w:rStyle w:val="Hyperlink"/>
                  <w:sz w:val="22"/>
                </w:rPr>
                <w:t>halt</w:t>
              </w:r>
              <w:bookmarkStart w:id="2246" w:name="_Hlt220978859"/>
              <w:r w:rsidR="00E14754">
                <w:rPr>
                  <w:rStyle w:val="Hyperlink"/>
                  <w:sz w:val="22"/>
                </w:rPr>
                <w:t>s</w:t>
              </w:r>
              <w:bookmarkEnd w:id="2246"/>
              <w:r w:rsidR="00E14754">
                <w:rPr>
                  <w:rStyle w:val="Hyperlink"/>
                  <w:sz w:val="22"/>
                </w:rPr>
                <w:t>verzeichnis )</w:t>
              </w:r>
            </w:hyperlink>
          </w:p>
        </w:tc>
      </w:tr>
      <w:tr w:rsidR="00E14754" w:rsidRPr="0071784C" w14:paraId="1C9C0416" w14:textId="77777777" w:rsidTr="00E14754">
        <w:trPr>
          <w:trHeight w:val="397"/>
        </w:trPr>
        <w:tc>
          <w:tcPr>
            <w:tcW w:w="10060" w:type="dxa"/>
            <w:gridSpan w:val="2"/>
            <w:vAlign w:val="center"/>
          </w:tcPr>
          <w:p w14:paraId="2F3EF078" w14:textId="60468E71" w:rsidR="00E14754" w:rsidRDefault="00215B7B" w:rsidP="00E14754">
            <w:pPr>
              <w:jc w:val="center"/>
              <w:rPr>
                <w:rStyle w:val="Hyperlink"/>
                <w:sz w:val="22"/>
              </w:rPr>
            </w:pPr>
            <w:hyperlink r:id="rId1397" w:anchor="druck" w:history="1">
              <w:r w:rsidR="00E14754" w:rsidRPr="008870D5">
                <w:rPr>
                  <w:rStyle w:val="Hyperlink"/>
                  <w:sz w:val="22"/>
                </w:rPr>
                <w:t>Formeln zum Thema</w:t>
              </w:r>
            </w:hyperlink>
          </w:p>
        </w:tc>
      </w:tr>
    </w:tbl>
    <w:p w14:paraId="28558753"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4181"/>
        <w:gridCol w:w="5597"/>
      </w:tblGrid>
      <w:tr w:rsidR="00E14754" w:rsidRPr="0071784C" w14:paraId="37118C31" w14:textId="77777777" w:rsidTr="00E14754">
        <w:tc>
          <w:tcPr>
            <w:tcW w:w="4181" w:type="dxa"/>
          </w:tcPr>
          <w:p w14:paraId="743551FE" w14:textId="0DD377B2" w:rsidR="00E14754" w:rsidRPr="0071784C" w:rsidRDefault="00215B7B" w:rsidP="00E14754">
            <w:pPr>
              <w:widowControl w:val="0"/>
            </w:pPr>
            <w:hyperlink r:id="rId1398" w:anchor="m313" w:history="1">
              <w:r w:rsidR="00E14754">
                <w:rPr>
                  <w:rStyle w:val="Hyperlink"/>
                  <w:sz w:val="22"/>
                </w:rPr>
                <w:t>3</w:t>
              </w:r>
              <w:bookmarkStart w:id="2247" w:name="_Hlt210000833"/>
              <w:r w:rsidR="00E14754">
                <w:rPr>
                  <w:rStyle w:val="Hyperlink"/>
                  <w:sz w:val="22"/>
                </w:rPr>
                <w:t>1</w:t>
              </w:r>
              <w:bookmarkStart w:id="2248" w:name="_Hlt496413489"/>
              <w:bookmarkEnd w:id="2247"/>
              <w:r w:rsidR="00E14754">
                <w:rPr>
                  <w:rStyle w:val="Hyperlink"/>
                  <w:sz w:val="22"/>
                </w:rPr>
                <w:t>3</w:t>
              </w:r>
              <w:bookmarkEnd w:id="2248"/>
              <w:r w:rsidR="00E14754">
                <w:rPr>
                  <w:rStyle w:val="Hyperlink"/>
                  <w:sz w:val="22"/>
                </w:rPr>
                <w:t>.</w:t>
              </w:r>
            </w:hyperlink>
            <w:r w:rsidR="00E14754" w:rsidRPr="0071784C">
              <w:t xml:space="preserve"> In allen 5 Gefäßen steht die Flüssigkeit gleich hoch. Vergleiche folgende Drücke am Boden der Gefäße miteinander:</w:t>
            </w:r>
            <w:r w:rsidR="00E14754" w:rsidRPr="0071784C">
              <w:br/>
              <w:t>a) p</w:t>
            </w:r>
            <w:r w:rsidR="00E14754" w:rsidRPr="0071784C">
              <w:rPr>
                <w:vertAlign w:val="subscript"/>
              </w:rPr>
              <w:t>1</w:t>
            </w:r>
            <w:r w:rsidR="00E14754" w:rsidRPr="0071784C">
              <w:t>, p</w:t>
            </w:r>
            <w:r w:rsidR="00E14754" w:rsidRPr="0071784C">
              <w:rPr>
                <w:vertAlign w:val="subscript"/>
              </w:rPr>
              <w:t>2</w:t>
            </w:r>
            <w:r w:rsidR="00E14754" w:rsidRPr="0071784C">
              <w:t>, p</w:t>
            </w:r>
            <w:r w:rsidR="00E14754" w:rsidRPr="0071784C">
              <w:rPr>
                <w:vertAlign w:val="subscript"/>
              </w:rPr>
              <w:t>3</w:t>
            </w:r>
            <w:r w:rsidR="00E14754" w:rsidRPr="0071784C">
              <w:t xml:space="preserve"> </w:t>
            </w:r>
            <w:r w:rsidR="00E14754" w:rsidRPr="0071784C">
              <w:br/>
              <w:t>b) p</w:t>
            </w:r>
            <w:r w:rsidR="00E14754" w:rsidRPr="0071784C">
              <w:rPr>
                <w:vertAlign w:val="subscript"/>
              </w:rPr>
              <w:t>1</w:t>
            </w:r>
            <w:r w:rsidR="00E14754" w:rsidRPr="0071784C">
              <w:t>, p</w:t>
            </w:r>
            <w:r w:rsidR="00E14754" w:rsidRPr="0071784C">
              <w:rPr>
                <w:vertAlign w:val="subscript"/>
              </w:rPr>
              <w:t>4</w:t>
            </w:r>
            <w:r w:rsidR="00E14754" w:rsidRPr="0071784C">
              <w:br/>
              <w:t>c) p</w:t>
            </w:r>
            <w:r w:rsidR="00E14754" w:rsidRPr="0071784C">
              <w:rPr>
                <w:vertAlign w:val="subscript"/>
              </w:rPr>
              <w:t>1</w:t>
            </w:r>
            <w:r w:rsidR="00E14754" w:rsidRPr="0071784C">
              <w:t>, p</w:t>
            </w:r>
            <w:r w:rsidR="00E14754" w:rsidRPr="0071784C">
              <w:rPr>
                <w:vertAlign w:val="subscript"/>
              </w:rPr>
              <w:t>5</w:t>
            </w:r>
            <w:r w:rsidR="00E14754" w:rsidRPr="0071784C">
              <w:rPr>
                <w:vertAlign w:val="subscript"/>
              </w:rPr>
              <w:br/>
            </w:r>
            <w:r w:rsidR="00E14754" w:rsidRPr="0071784C">
              <w:t>Vergleiche folgende Kräfte, die auf den Boden der Gefäße wirken:</w:t>
            </w:r>
            <w:r w:rsidR="00E14754" w:rsidRPr="0071784C">
              <w:br/>
              <w:t>a) F</w:t>
            </w:r>
            <w:r w:rsidR="00E14754" w:rsidRPr="0071784C">
              <w:rPr>
                <w:vertAlign w:val="subscript"/>
              </w:rPr>
              <w:t>1</w:t>
            </w:r>
            <w:r w:rsidR="00E14754" w:rsidRPr="0071784C">
              <w:t>, F</w:t>
            </w:r>
            <w:r w:rsidR="00E14754" w:rsidRPr="0071784C">
              <w:rPr>
                <w:vertAlign w:val="subscript"/>
              </w:rPr>
              <w:t>2</w:t>
            </w:r>
            <w:r w:rsidR="00E14754" w:rsidRPr="0071784C">
              <w:t>, F</w:t>
            </w:r>
            <w:r w:rsidR="00E14754" w:rsidRPr="0071784C">
              <w:rPr>
                <w:vertAlign w:val="subscript"/>
              </w:rPr>
              <w:t>3</w:t>
            </w:r>
            <w:r w:rsidR="00E14754" w:rsidRPr="0071784C">
              <w:t xml:space="preserve"> </w:t>
            </w:r>
            <w:r w:rsidR="00E14754" w:rsidRPr="0071784C">
              <w:br/>
              <w:t>b) F</w:t>
            </w:r>
            <w:r w:rsidR="00E14754" w:rsidRPr="0071784C">
              <w:rPr>
                <w:vertAlign w:val="subscript"/>
              </w:rPr>
              <w:t>1</w:t>
            </w:r>
            <w:r w:rsidR="00E14754" w:rsidRPr="0071784C">
              <w:t>, F</w:t>
            </w:r>
            <w:r w:rsidR="00E14754" w:rsidRPr="0071784C">
              <w:rPr>
                <w:vertAlign w:val="subscript"/>
              </w:rPr>
              <w:t>4</w:t>
            </w:r>
            <w:r w:rsidR="00E14754" w:rsidRPr="0071784C">
              <w:br/>
              <w:t>c) F</w:t>
            </w:r>
            <w:r w:rsidR="00E14754" w:rsidRPr="0071784C">
              <w:rPr>
                <w:vertAlign w:val="subscript"/>
              </w:rPr>
              <w:t>1</w:t>
            </w:r>
            <w:r w:rsidR="00E14754" w:rsidRPr="0071784C">
              <w:t>, F</w:t>
            </w:r>
            <w:r w:rsidR="00E14754" w:rsidRPr="0071784C">
              <w:rPr>
                <w:vertAlign w:val="subscript"/>
              </w:rPr>
              <w:t>5</w:t>
            </w:r>
            <w:r w:rsidR="00E14754" w:rsidRPr="0071784C">
              <w:rPr>
                <w:vertAlign w:val="subscript"/>
              </w:rPr>
              <w:br/>
            </w:r>
            <w:r w:rsidR="00E14754" w:rsidRPr="0071784C">
              <w:sym w:font="Symbol" w:char="F02A"/>
            </w:r>
            <w:r w:rsidR="00E14754" w:rsidRPr="0071784C">
              <w:sym w:font="Symbol" w:char="F02A"/>
            </w:r>
          </w:p>
        </w:tc>
        <w:tc>
          <w:tcPr>
            <w:tcW w:w="5597" w:type="dxa"/>
          </w:tcPr>
          <w:p w14:paraId="3C976B1E" w14:textId="77777777" w:rsidR="00E14754" w:rsidRPr="0071784C" w:rsidRDefault="00215B7B" w:rsidP="00E14754">
            <w:r>
              <w:rPr>
                <w:noProof/>
              </w:rPr>
              <w:pict w14:anchorId="5562F062">
                <v:shape id="Bild 313" o:spid="_x0000_i1463" type="#_x0000_t75" alt="m313" style="width:276pt;height:138pt;visibility:visible">
                  <v:imagedata r:id="rId1399" o:title="m313"/>
                </v:shape>
              </w:pict>
            </w:r>
          </w:p>
          <w:p w14:paraId="17F542D4" w14:textId="77777777" w:rsidR="00E14754" w:rsidRPr="0071784C" w:rsidRDefault="00E14754" w:rsidP="00E14754">
            <w:pPr>
              <w:widowControl w:val="0"/>
            </w:pPr>
          </w:p>
        </w:tc>
      </w:tr>
    </w:tbl>
    <w:p w14:paraId="373C1116" w14:textId="77777777" w:rsidR="00E14754" w:rsidRDefault="00E14754" w:rsidP="00E14754"/>
    <w:bookmarkStart w:id="2249" w:name="_Hlt496413496"/>
    <w:p w14:paraId="1668584E" w14:textId="11E58C46" w:rsidR="00E14754" w:rsidRDefault="00E14754" w:rsidP="00E14754">
      <w:r>
        <w:fldChar w:fldCharType="begin"/>
      </w:r>
      <w:r w:rsidR="00626526">
        <w:instrText>HYPERLINK "lsgmech.docx" \l "m314"</w:instrText>
      </w:r>
      <w:r>
        <w:fldChar w:fldCharType="separate"/>
      </w:r>
      <w:r>
        <w:rPr>
          <w:rStyle w:val="Hyperlink"/>
          <w:sz w:val="22"/>
        </w:rPr>
        <w:t>31</w:t>
      </w:r>
      <w:bookmarkStart w:id="2250" w:name="_Hlt24439608"/>
      <w:r>
        <w:rPr>
          <w:rStyle w:val="Hyperlink"/>
          <w:sz w:val="22"/>
        </w:rPr>
        <w:t>4</w:t>
      </w:r>
      <w:bookmarkEnd w:id="2250"/>
      <w:r>
        <w:rPr>
          <w:rStyle w:val="Hyperlink"/>
          <w:sz w:val="22"/>
        </w:rPr>
        <w:t>.</w:t>
      </w:r>
      <w:r>
        <w:fldChar w:fldCharType="end"/>
      </w:r>
      <w:bookmarkEnd w:id="2249"/>
      <w:r>
        <w:t xml:space="preserve"> 1650 führte Otto von Guericke in Magdeburg seien berühmten Versuch mit den beiden Halbkugeln vor. </w:t>
      </w:r>
      <w:r>
        <w:br/>
        <w:t>Beschreibe diesen Versuch.</w:t>
      </w:r>
      <w:r>
        <w:br/>
        <w:t>Was wollte Otto von Guericke damit zeigen?</w:t>
      </w:r>
      <w:r>
        <w:br/>
      </w:r>
      <w:r>
        <w:sym w:font="Symbol" w:char="F02A"/>
      </w:r>
    </w:p>
    <w:p w14:paraId="3C105D9C" w14:textId="04A397B2" w:rsidR="00E14754" w:rsidRDefault="00E14754" w:rsidP="00E14754">
      <w:pPr>
        <w:rPr>
          <w:caps/>
        </w:rPr>
      </w:pPr>
      <w:r>
        <w:rPr>
          <w:color w:val="FF0000"/>
        </w:rPr>
        <w:sym w:font="Symbol" w:char="F02A"/>
      </w:r>
      <w:hyperlink r:id="rId1400" w:anchor="m315" w:history="1">
        <w:r>
          <w:rPr>
            <w:rStyle w:val="Hyperlink"/>
            <w:sz w:val="22"/>
          </w:rPr>
          <w:t>3</w:t>
        </w:r>
        <w:bookmarkStart w:id="2251" w:name="_Hlt24509585"/>
        <w:bookmarkStart w:id="2252" w:name="_Hlt24439709"/>
        <w:bookmarkEnd w:id="2251"/>
        <w:r>
          <w:rPr>
            <w:rStyle w:val="Hyperlink"/>
            <w:sz w:val="22"/>
          </w:rPr>
          <w:t>1</w:t>
        </w:r>
        <w:bookmarkStart w:id="2253" w:name="_Hlt496413499"/>
        <w:bookmarkEnd w:id="2252"/>
        <w:r>
          <w:rPr>
            <w:rStyle w:val="Hyperlink"/>
            <w:sz w:val="22"/>
          </w:rPr>
          <w:t>5</w:t>
        </w:r>
        <w:bookmarkEnd w:id="2253"/>
        <w:r>
          <w:rPr>
            <w:rStyle w:val="Hyperlink"/>
            <w:sz w:val="22"/>
          </w:rPr>
          <w:t>.</w:t>
        </w:r>
      </w:hyperlink>
      <w:r>
        <w:t xml:space="preserve"> Ein Taucher benutzt zur Messung der Tauchtiefe ein Manometer. Dieses Messgerät zeigt einen Druck von 4,5*10</w:t>
      </w:r>
      <w:r>
        <w:rPr>
          <w:vertAlign w:val="superscript"/>
        </w:rPr>
        <w:t>5</w:t>
      </w:r>
      <w:r>
        <w:t xml:space="preserve"> Pa an. Wie tief ist der Taucher unter Wasser? </w:t>
      </w:r>
      <w:r>
        <w:br/>
      </w:r>
      <w:r>
        <w:sym w:font="Symbol" w:char="F02A"/>
      </w:r>
      <w:r>
        <w:sym w:font="Symbol" w:char="F02A"/>
      </w:r>
    </w:p>
    <w:bookmarkStart w:id="2254" w:name="_Hlt496413503"/>
    <w:p w14:paraId="5AE40921" w14:textId="42867DA0" w:rsidR="00E14754" w:rsidRDefault="00E14754" w:rsidP="00E14754">
      <w:r>
        <w:rPr>
          <w:caps/>
        </w:rPr>
        <w:fldChar w:fldCharType="begin"/>
      </w:r>
      <w:r w:rsidR="00626526">
        <w:rPr>
          <w:caps/>
        </w:rPr>
        <w:instrText>HYPERLINK "lsgmech.docx" \l "m316"</w:instrText>
      </w:r>
      <w:r>
        <w:rPr>
          <w:caps/>
        </w:rPr>
        <w:fldChar w:fldCharType="separate"/>
      </w:r>
      <w:r>
        <w:rPr>
          <w:rStyle w:val="Hyperlink"/>
          <w:sz w:val="22"/>
        </w:rPr>
        <w:t>3</w:t>
      </w:r>
      <w:bookmarkStart w:id="2255" w:name="_Hlt24439768"/>
      <w:r>
        <w:rPr>
          <w:rStyle w:val="Hyperlink"/>
          <w:sz w:val="22"/>
        </w:rPr>
        <w:t>1</w:t>
      </w:r>
      <w:bookmarkEnd w:id="2255"/>
      <w:r>
        <w:rPr>
          <w:rStyle w:val="Hyperlink"/>
          <w:sz w:val="22"/>
        </w:rPr>
        <w:t>6.</w:t>
      </w:r>
      <w:r>
        <w:rPr>
          <w:caps/>
        </w:rPr>
        <w:fldChar w:fldCharType="end"/>
      </w:r>
      <w:bookmarkEnd w:id="2254"/>
      <w:r>
        <w:rPr>
          <w:caps/>
        </w:rPr>
        <w:t xml:space="preserve"> W</w:t>
      </w:r>
      <w:r>
        <w:t>arum gibt es keine Tiefseefische in Aquarien?</w:t>
      </w:r>
      <w:r>
        <w:br/>
      </w:r>
      <w:r>
        <w:sym w:font="Symbol" w:char="F02A"/>
      </w:r>
    </w:p>
    <w:bookmarkStart w:id="2256" w:name="_Hlt495962460"/>
    <w:p w14:paraId="793F208F" w14:textId="2D2D47FE" w:rsidR="00E14754" w:rsidRDefault="00E14754" w:rsidP="00E14754">
      <w:r>
        <w:fldChar w:fldCharType="begin"/>
      </w:r>
      <w:r w:rsidR="00626526">
        <w:instrText>HYPERLINK "lsgmech.docx" \l "m317"</w:instrText>
      </w:r>
      <w:r>
        <w:fldChar w:fldCharType="separate"/>
      </w:r>
      <w:r>
        <w:rPr>
          <w:rStyle w:val="Hyperlink"/>
          <w:sz w:val="22"/>
        </w:rPr>
        <w:t>3</w:t>
      </w:r>
      <w:bookmarkStart w:id="2257" w:name="_Hlt24439921"/>
      <w:r>
        <w:rPr>
          <w:rStyle w:val="Hyperlink"/>
          <w:sz w:val="22"/>
        </w:rPr>
        <w:t>1</w:t>
      </w:r>
      <w:bookmarkEnd w:id="2257"/>
      <w:r>
        <w:rPr>
          <w:rStyle w:val="Hyperlink"/>
          <w:sz w:val="22"/>
        </w:rPr>
        <w:t>7.</w:t>
      </w:r>
      <w:r>
        <w:fldChar w:fldCharType="end"/>
      </w:r>
      <w:bookmarkEnd w:id="2256"/>
      <w:r>
        <w:t xml:space="preserve"> Erkläre, warum man mit einer einfachen Saugpumpe Wasser nicht höher als 10 m pumpen kann.</w:t>
      </w:r>
      <w:r>
        <w:br/>
      </w:r>
      <w:r>
        <w:sym w:font="Symbol" w:char="F02A"/>
      </w:r>
    </w:p>
    <w:bookmarkStart w:id="2258" w:name="_Hlt24440540"/>
    <w:p w14:paraId="05D10B88" w14:textId="5E87C4EF" w:rsidR="00E14754" w:rsidRDefault="00E14754" w:rsidP="00E14754">
      <w:r>
        <w:rPr>
          <w:caps/>
        </w:rPr>
        <w:fldChar w:fldCharType="begin"/>
      </w:r>
      <w:r w:rsidR="00626526">
        <w:rPr>
          <w:caps/>
        </w:rPr>
        <w:instrText>HYPERLINK "lsgmech.docx" \l "m321"</w:instrText>
      </w:r>
      <w:r>
        <w:rPr>
          <w:caps/>
        </w:rPr>
        <w:fldChar w:fldCharType="separate"/>
      </w:r>
      <w:r>
        <w:rPr>
          <w:rStyle w:val="Hyperlink"/>
          <w:sz w:val="22"/>
        </w:rPr>
        <w:t>3</w:t>
      </w:r>
      <w:bookmarkStart w:id="2259" w:name="_Hlt24440084"/>
      <w:r>
        <w:rPr>
          <w:rStyle w:val="Hyperlink"/>
          <w:sz w:val="22"/>
        </w:rPr>
        <w:t>2</w:t>
      </w:r>
      <w:bookmarkStart w:id="2260" w:name="_Hlt496017916"/>
      <w:bookmarkEnd w:id="2259"/>
      <w:r>
        <w:rPr>
          <w:rStyle w:val="Hyperlink"/>
          <w:sz w:val="22"/>
        </w:rPr>
        <w:t>1</w:t>
      </w:r>
      <w:bookmarkEnd w:id="2260"/>
      <w:r>
        <w:rPr>
          <w:rStyle w:val="Hyperlink"/>
          <w:sz w:val="22"/>
        </w:rPr>
        <w:t>.</w:t>
      </w:r>
      <w:r>
        <w:rPr>
          <w:caps/>
        </w:rPr>
        <w:fldChar w:fldCharType="end"/>
      </w:r>
      <w:bookmarkEnd w:id="2258"/>
      <w:r>
        <w:rPr>
          <w:caps/>
        </w:rPr>
        <w:t xml:space="preserve"> W</w:t>
      </w:r>
      <w:r>
        <w:t>assertürme werden so hoch angelegt, dass sie die Wohnhäuser überragen. Welchen Sinn haben Wassertürme?</w:t>
      </w:r>
      <w:r>
        <w:br/>
      </w:r>
      <w:r>
        <w:sym w:font="Symbol" w:char="F02A"/>
      </w:r>
    </w:p>
    <w:p w14:paraId="3FB4245E" w14:textId="27A6C444" w:rsidR="00E14754" w:rsidRDefault="00E14754" w:rsidP="00E14754">
      <w:r>
        <w:rPr>
          <w:color w:val="FF0000"/>
        </w:rPr>
        <w:sym w:font="Symbol" w:char="F02A"/>
      </w:r>
      <w:bookmarkStart w:id="2261" w:name="_Hlt54506550"/>
      <w:r>
        <w:fldChar w:fldCharType="begin"/>
      </w:r>
      <w:r w:rsidR="00626526">
        <w:instrText>HYPERLINK "lsgmech.docx" \l "m403"</w:instrText>
      </w:r>
      <w:r>
        <w:fldChar w:fldCharType="separate"/>
      </w:r>
      <w:r>
        <w:rPr>
          <w:rStyle w:val="Hyperlink"/>
          <w:sz w:val="22"/>
        </w:rPr>
        <w:t>4</w:t>
      </w:r>
      <w:bookmarkStart w:id="2262" w:name="_Hlt24446046"/>
      <w:bookmarkStart w:id="2263" w:name="_Hlt24520460"/>
      <w:bookmarkEnd w:id="2262"/>
      <w:r>
        <w:rPr>
          <w:rStyle w:val="Hyperlink"/>
          <w:sz w:val="22"/>
        </w:rPr>
        <w:t>0</w:t>
      </w:r>
      <w:bookmarkEnd w:id="2263"/>
      <w:r>
        <w:rPr>
          <w:rStyle w:val="Hyperlink"/>
          <w:sz w:val="22"/>
        </w:rPr>
        <w:t>3.</w:t>
      </w:r>
      <w:r>
        <w:fldChar w:fldCharType="end"/>
      </w:r>
      <w:bookmarkEnd w:id="2261"/>
      <w:r>
        <w:t xml:space="preserve"> Ein U-Boot hat eine Ausstiegsöffnung mit einem Durchmesser von 0,6 m. Mit welcher Kraft drückt das Wasser in 20 m Tiefe auf den Verschlussdeckel?</w:t>
      </w:r>
      <w:r>
        <w:br/>
      </w:r>
      <w:r>
        <w:sym w:font="Symbol" w:char="F02A"/>
      </w:r>
      <w:r>
        <w:sym w:font="Symbol" w:char="F02A"/>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E14754" w:rsidRPr="0071784C" w14:paraId="15151BB3" w14:textId="77777777" w:rsidTr="00E14754">
        <w:tc>
          <w:tcPr>
            <w:tcW w:w="4886" w:type="dxa"/>
          </w:tcPr>
          <w:p w14:paraId="7CE3FA51" w14:textId="12FF4BB4" w:rsidR="00E14754" w:rsidRPr="0071784C" w:rsidRDefault="00215B7B" w:rsidP="00E14754">
            <w:hyperlink r:id="rId1401" w:anchor="m404" w:history="1">
              <w:r w:rsidR="00E14754">
                <w:rPr>
                  <w:rStyle w:val="Hyperlink"/>
                  <w:sz w:val="22"/>
                </w:rPr>
                <w:t>40</w:t>
              </w:r>
              <w:bookmarkStart w:id="2264" w:name="_Hlt54506491"/>
              <w:r w:rsidR="00E14754">
                <w:rPr>
                  <w:rStyle w:val="Hyperlink"/>
                  <w:sz w:val="22"/>
                </w:rPr>
                <w:t>4</w:t>
              </w:r>
              <w:bookmarkEnd w:id="2264"/>
              <w:r w:rsidR="00E14754">
                <w:rPr>
                  <w:rStyle w:val="Hyperlink"/>
                  <w:sz w:val="22"/>
                </w:rPr>
                <w:t>.</w:t>
              </w:r>
            </w:hyperlink>
            <w:r w:rsidR="00E14754" w:rsidRPr="0071784C">
              <w:t xml:space="preserve">  Ein Taucher taucht in 9 Meter Wassertiefe unter einen Felsvorsprung, so dass nur noch 3 Meter Wasser über ihm sind. Wie ändert sich der Schweredruck?</w:t>
            </w:r>
            <w:r w:rsidR="00E14754" w:rsidRPr="0071784C">
              <w:br/>
              <w:t>a) Der Druck wird größer, denn über dem Taucher liegen jetzt die 3 Meter Wasser und der Felsen.</w:t>
            </w:r>
            <w:r w:rsidR="00E14754" w:rsidRPr="0071784C">
              <w:br/>
              <w:t>b) Der Druck bleibt gleich.</w:t>
            </w:r>
            <w:r w:rsidR="00E14754" w:rsidRPr="0071784C">
              <w:br/>
              <w:t>c) Der Druck wird kleiner, denn über dem Taucher liegen jetzt nur noch 3 Meter Wasser.</w:t>
            </w:r>
            <w:r w:rsidR="00E14754" w:rsidRPr="0071784C">
              <w:br/>
            </w:r>
            <w:r w:rsidR="00E14754" w:rsidRPr="0071784C">
              <w:sym w:font="Symbol" w:char="F02A"/>
            </w:r>
          </w:p>
        </w:tc>
        <w:tc>
          <w:tcPr>
            <w:tcW w:w="4886" w:type="dxa"/>
          </w:tcPr>
          <w:p w14:paraId="51070344" w14:textId="77777777" w:rsidR="00E14754" w:rsidRPr="0071784C" w:rsidRDefault="00215B7B" w:rsidP="00E14754">
            <w:r>
              <w:rPr>
                <w:noProof/>
              </w:rPr>
              <w:pict w14:anchorId="4FACC1C2">
                <v:shape id="Bild 314" o:spid="_x0000_i1464" type="#_x0000_t75" alt="m404" style="width:228pt;height:186pt;visibility:visible">
                  <v:imagedata r:id="rId1402" o:title="m404"/>
                </v:shape>
              </w:pict>
            </w:r>
          </w:p>
        </w:tc>
      </w:tr>
    </w:tbl>
    <w:p w14:paraId="65D46D41" w14:textId="116AF0E6" w:rsidR="00E14754" w:rsidRDefault="00E14754" w:rsidP="00E14754">
      <w:bookmarkStart w:id="2265" w:name="_Hlt94140827"/>
      <w:r>
        <w:rPr>
          <w:color w:val="FF0000"/>
        </w:rPr>
        <w:sym w:font="Symbol" w:char="F02A"/>
      </w:r>
      <w:hyperlink r:id="rId1403" w:anchor="m407" w:history="1">
        <w:r>
          <w:rPr>
            <w:rStyle w:val="Hyperlink"/>
            <w:sz w:val="22"/>
          </w:rPr>
          <w:t>4</w:t>
        </w:r>
        <w:bookmarkStart w:id="2266" w:name="_Hlt94141215"/>
        <w:bookmarkStart w:id="2267" w:name="_Hlt24521618"/>
        <w:bookmarkEnd w:id="2266"/>
        <w:r>
          <w:rPr>
            <w:rStyle w:val="Hyperlink"/>
            <w:sz w:val="22"/>
          </w:rPr>
          <w:t>0</w:t>
        </w:r>
        <w:bookmarkStart w:id="2268" w:name="_Hlt54506513"/>
        <w:bookmarkEnd w:id="2267"/>
        <w:r>
          <w:rPr>
            <w:rStyle w:val="Hyperlink"/>
            <w:sz w:val="22"/>
          </w:rPr>
          <w:t>7</w:t>
        </w:r>
        <w:bookmarkEnd w:id="2268"/>
        <w:r>
          <w:rPr>
            <w:rStyle w:val="Hyperlink"/>
            <w:sz w:val="22"/>
          </w:rPr>
          <w:t>.</w:t>
        </w:r>
      </w:hyperlink>
      <w:bookmarkEnd w:id="2265"/>
      <w:r>
        <w:t xml:space="preserve"> Ein Stausee, der bis zum Rand gefüllt ist, wird von einer 45 m hohen Staumauer abgeschlossen. Die Oberfläche des Sees hat einen Flächeninhalt von 0,8 km². Wie groß ist der Wasserdruck am Fuß der Staumauer?</w:t>
      </w:r>
      <w:r>
        <w:br/>
        <w:t>Wie ändert sich der Druck, wenn die Fläche des Sees durch Baggerarbeiten an den Ufern auf 1 km² vergrößert wird und durch zufließendes Wasser der Füllstand erhalten bleibt?</w:t>
      </w:r>
      <w:r>
        <w:br/>
      </w:r>
      <w:r>
        <w:sym w:font="Symbol" w:char="F02A"/>
      </w:r>
      <w:r>
        <w:br/>
      </w:r>
      <w:r>
        <w:br/>
      </w:r>
      <w:hyperlink r:id="rId1404" w:anchor="m480" w:history="1">
        <w:r>
          <w:rPr>
            <w:rStyle w:val="Hyperlink"/>
            <w:sz w:val="22"/>
          </w:rPr>
          <w:t>4</w:t>
        </w:r>
        <w:bookmarkStart w:id="2269" w:name="_Hlt52541184"/>
        <w:r>
          <w:rPr>
            <w:rStyle w:val="Hyperlink"/>
            <w:sz w:val="22"/>
          </w:rPr>
          <w:t>8</w:t>
        </w:r>
        <w:bookmarkStart w:id="2270" w:name="_Hlt51309595"/>
        <w:bookmarkStart w:id="2271" w:name="_Hlt51309496"/>
        <w:bookmarkEnd w:id="2269"/>
        <w:bookmarkEnd w:id="2270"/>
        <w:r>
          <w:rPr>
            <w:rStyle w:val="Hyperlink"/>
            <w:sz w:val="22"/>
          </w:rPr>
          <w:t>0</w:t>
        </w:r>
        <w:bookmarkEnd w:id="2271"/>
        <w:r>
          <w:rPr>
            <w:rStyle w:val="Hyperlink"/>
            <w:sz w:val="22"/>
          </w:rPr>
          <w:t>.</w:t>
        </w:r>
      </w:hyperlink>
      <w:r>
        <w:t xml:space="preserve"> Begibt man sich in große Höhen, merkt man, dass der Luftdruck recht schnell abnimmt, das Atmen fällt schwerer. Warum aber wird der Luftdruck mit steigender Höhe immer kleiner?</w:t>
      </w:r>
    </w:p>
    <w:p w14:paraId="21703E8A" w14:textId="77777777" w:rsidR="00E14754" w:rsidRDefault="00E14754" w:rsidP="00E14754"/>
    <w:p w14:paraId="6A1C0B7F" w14:textId="0EC50AED" w:rsidR="00E14754" w:rsidRDefault="00E14754" w:rsidP="00E14754">
      <w:r>
        <w:t xml:space="preserve">a) Je weiter man nach oben kommt, </w:t>
      </w:r>
      <w:r w:rsidR="00B92E9F">
        <w:t>umso</w:t>
      </w:r>
      <w:r>
        <w:t xml:space="preserve"> kleiner wird </w:t>
      </w:r>
      <w:r w:rsidR="000D6E81">
        <w:t>die Erdanziehungskraft</w:t>
      </w:r>
      <w:r>
        <w:t xml:space="preserve">  Damit wird die Luft nicht mehr so stark angezogen und der Druck sinkt.</w:t>
      </w:r>
    </w:p>
    <w:p w14:paraId="50F1FF65" w14:textId="77777777" w:rsidR="00E14754" w:rsidRDefault="00E14754" w:rsidP="00E14754">
      <w:r>
        <w:t xml:space="preserve">b) Der Druck entsteht durch die Gewichtskraft der darüber liegenden Luftschichten. Je höher man kommt, </w:t>
      </w:r>
      <w:r w:rsidR="00B92E9F">
        <w:t>umso</w:t>
      </w:r>
      <w:r>
        <w:t xml:space="preserve"> weniger Luft liegt über einem und der Druck sinkt.</w:t>
      </w:r>
    </w:p>
    <w:p w14:paraId="6EDFB3FC" w14:textId="3484D78A" w:rsidR="00E14754" w:rsidRDefault="00E14754" w:rsidP="00E14754">
      <w:r>
        <w:t xml:space="preserve">c) In einem Gas höherer Temperatur ist der Druck größer als in einem Gas niedriger Temperatur. Je höher man kommt, </w:t>
      </w:r>
      <w:r w:rsidR="00803A0C">
        <w:t>umso</w:t>
      </w:r>
      <w:r>
        <w:t xml:space="preserve"> kälter wird es und der Druck sinkt </w:t>
      </w:r>
      <w:r w:rsidR="00B92E9F">
        <w:t>(Gesetz</w:t>
      </w:r>
      <w:r>
        <w:t xml:space="preserve"> von Amontons).</w:t>
      </w:r>
      <w:r>
        <w:br/>
      </w:r>
      <w:r>
        <w:sym w:font="Symbol" w:char="F02A"/>
      </w:r>
      <w:r>
        <w:sym w:font="Symbol" w:char="F02A"/>
      </w:r>
      <w:r>
        <w:br/>
      </w:r>
      <w:r>
        <w:br/>
      </w:r>
      <w:bookmarkStart w:id="2272" w:name="_Hlt71355612"/>
      <w:bookmarkEnd w:id="2272"/>
      <w:r>
        <w:fldChar w:fldCharType="begin"/>
      </w:r>
      <w:r w:rsidR="00626526">
        <w:instrText>HYPERLINK "lsgmech.docx" \l "m499"</w:instrText>
      </w:r>
      <w:r>
        <w:fldChar w:fldCharType="separate"/>
      </w:r>
      <w:r>
        <w:rPr>
          <w:rStyle w:val="Hyperlink"/>
          <w:sz w:val="22"/>
        </w:rPr>
        <w:t>4</w:t>
      </w:r>
      <w:bookmarkStart w:id="2273" w:name="_Hlt71520120"/>
      <w:bookmarkStart w:id="2274" w:name="_Hlt71519769"/>
      <w:bookmarkEnd w:id="2273"/>
      <w:r>
        <w:rPr>
          <w:rStyle w:val="Hyperlink"/>
          <w:sz w:val="22"/>
        </w:rPr>
        <w:t>9</w:t>
      </w:r>
      <w:bookmarkEnd w:id="2274"/>
      <w:r>
        <w:rPr>
          <w:rStyle w:val="Hyperlink"/>
          <w:sz w:val="22"/>
        </w:rPr>
        <w:t>9.</w:t>
      </w:r>
      <w:r>
        <w:fldChar w:fldCharType="end"/>
      </w:r>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6AA007C" w14:textId="77777777" w:rsidTr="00E14754">
        <w:tc>
          <w:tcPr>
            <w:tcW w:w="5030" w:type="dxa"/>
          </w:tcPr>
          <w:p w14:paraId="1708B2C6" w14:textId="77777777" w:rsidR="00E14754" w:rsidRPr="0071784C" w:rsidRDefault="00E14754" w:rsidP="00E14754">
            <w:r>
              <w:t xml:space="preserve">In das Gefäß mit dem seitlichen Ansatz wird solange Wasser gegossen, bis es aus der Öffnung raus läuft. </w:t>
            </w:r>
            <w:r>
              <w:br/>
              <w:t xml:space="preserve"> Nun wird die Wasserz</w:t>
            </w:r>
            <w:bookmarkStart w:id="2275" w:name="_Hlt127947786"/>
            <w:bookmarkEnd w:id="2275"/>
            <w:r>
              <w:t>ufuhr gestoppt. Welcher Zustand stellt sich nun ein?</w:t>
            </w:r>
            <w:r>
              <w:br/>
            </w:r>
          </w:p>
        </w:tc>
        <w:tc>
          <w:tcPr>
            <w:tcW w:w="5030" w:type="dxa"/>
          </w:tcPr>
          <w:p w14:paraId="43BF22E2" w14:textId="77777777" w:rsidR="00E14754" w:rsidRPr="0071784C" w:rsidRDefault="00215B7B" w:rsidP="00E14754">
            <w:r>
              <w:rPr>
                <w:noProof/>
              </w:rPr>
              <w:pict w14:anchorId="3192075E">
                <v:shape id="Bild 315" o:spid="_x0000_i1465" type="#_x0000_t75" alt="m499_1" style="width:246pt;height:132pt;visibility:visible">
                  <v:imagedata r:id="rId1405" o:title="m499_1"/>
                </v:shape>
              </w:pict>
            </w:r>
          </w:p>
        </w:tc>
      </w:tr>
      <w:tr w:rsidR="00E14754" w:rsidRPr="0071784C" w14:paraId="3AB1DE10" w14:textId="77777777" w:rsidTr="00E14754">
        <w:trPr>
          <w:cantSplit/>
        </w:trPr>
        <w:tc>
          <w:tcPr>
            <w:tcW w:w="5030" w:type="dxa"/>
          </w:tcPr>
          <w:p w14:paraId="12E15A5C" w14:textId="77777777" w:rsidR="00E14754" w:rsidRPr="0071784C" w:rsidRDefault="00215B7B" w:rsidP="00E14754">
            <w:r>
              <w:rPr>
                <w:noProof/>
              </w:rPr>
              <w:pict w14:anchorId="4A317D76">
                <v:shape id="Bild 316" o:spid="_x0000_i1466" type="#_x0000_t75" alt="m499_2" style="width:186pt;height:78pt;visibility:visible">
                  <v:imagedata r:id="rId1406" o:title="m499_2"/>
                </v:shape>
              </w:pict>
            </w:r>
          </w:p>
        </w:tc>
        <w:tc>
          <w:tcPr>
            <w:tcW w:w="5030" w:type="dxa"/>
          </w:tcPr>
          <w:p w14:paraId="6A542F92" w14:textId="77777777" w:rsidR="00E14754" w:rsidRPr="0071784C" w:rsidRDefault="00215B7B" w:rsidP="00E14754">
            <w:r>
              <w:rPr>
                <w:noProof/>
              </w:rPr>
              <w:pict w14:anchorId="67A6E950">
                <v:shape id="Bild 317" o:spid="_x0000_i1467" type="#_x0000_t75" alt="m499_3" style="width:186pt;height:78pt;visibility:visible">
                  <v:imagedata r:id="rId1407" o:title="m499_3"/>
                </v:shape>
              </w:pict>
            </w:r>
          </w:p>
        </w:tc>
      </w:tr>
      <w:tr w:rsidR="00E14754" w:rsidRPr="0071784C" w14:paraId="6954B4CA" w14:textId="77777777" w:rsidTr="00E14754">
        <w:trPr>
          <w:cantSplit/>
        </w:trPr>
        <w:tc>
          <w:tcPr>
            <w:tcW w:w="5030" w:type="dxa"/>
          </w:tcPr>
          <w:p w14:paraId="54A0E67A" w14:textId="77777777" w:rsidR="00E14754" w:rsidRPr="0071784C" w:rsidRDefault="00215B7B" w:rsidP="00E14754">
            <w:r>
              <w:rPr>
                <w:noProof/>
              </w:rPr>
              <w:pict w14:anchorId="09518CEA">
                <v:shape id="Bild 318" o:spid="_x0000_i1468" type="#_x0000_t75" alt="m499_4" style="width:186pt;height:78pt;visibility:visible">
                  <v:imagedata r:id="rId1408" o:title="m499_4"/>
                </v:shape>
              </w:pict>
            </w:r>
          </w:p>
        </w:tc>
        <w:tc>
          <w:tcPr>
            <w:tcW w:w="5030" w:type="dxa"/>
          </w:tcPr>
          <w:p w14:paraId="3BB6A7EB" w14:textId="77777777" w:rsidR="00E14754" w:rsidRPr="0071784C" w:rsidRDefault="00E14754" w:rsidP="00E14754"/>
        </w:tc>
      </w:tr>
    </w:tbl>
    <w:p w14:paraId="71A8A217" w14:textId="77777777" w:rsidR="00E14754" w:rsidRDefault="00E14754" w:rsidP="00E14754"/>
    <w:p w14:paraId="6D5F3E18" w14:textId="4EA86B5D" w:rsidR="00E14754" w:rsidRDefault="00215B7B" w:rsidP="00E14754">
      <w:hyperlink r:id="rId1409" w:anchor="m523" w:history="1">
        <w:r w:rsidR="00E14754">
          <w:rPr>
            <w:rStyle w:val="Hyperlink"/>
            <w:sz w:val="22"/>
          </w:rPr>
          <w:t>5</w:t>
        </w:r>
        <w:bookmarkStart w:id="2276" w:name="_Hlt100669675"/>
        <w:r w:rsidR="00E14754">
          <w:rPr>
            <w:rStyle w:val="Hyperlink"/>
            <w:sz w:val="22"/>
          </w:rPr>
          <w:t>2</w:t>
        </w:r>
        <w:bookmarkEnd w:id="2276"/>
        <w:r w:rsidR="00E14754">
          <w:rPr>
            <w:rStyle w:val="Hyperlink"/>
            <w:sz w:val="22"/>
          </w:rPr>
          <w:t>3.</w:t>
        </w:r>
      </w:hyperlink>
      <w:r w:rsidR="00E14754">
        <w:t xml:space="preserve"> Das der Mondstaub aus Stärkepulver (Mondamin) besteht, ist ja kein Geheimnis mehr. :-) Wie würde aber ein Staubsauger dafür auf dem Mond im Vergleich zur Erde funktionieren?</w:t>
      </w:r>
      <w:r w:rsidR="00E14754">
        <w:br/>
        <w:t>a) Er saugt in der gleichen Zeit viel mehr als auf der Erde.</w:t>
      </w:r>
    </w:p>
    <w:p w14:paraId="79DE14BA" w14:textId="77777777" w:rsidR="00E14754" w:rsidRDefault="00E14754" w:rsidP="00E14754">
      <w:r>
        <w:t>b) Er saugt genau so viel wie auf der Erde.</w:t>
      </w:r>
    </w:p>
    <w:p w14:paraId="57CE2711" w14:textId="77777777" w:rsidR="00E14754" w:rsidRDefault="00E14754" w:rsidP="00E14754">
      <w:r>
        <w:t>c) Er saugt etwas weniger als auf der Erde.</w:t>
      </w:r>
    </w:p>
    <w:p w14:paraId="1ABDAEFD" w14:textId="77777777" w:rsidR="00E14754" w:rsidRDefault="00E14754" w:rsidP="00E14754">
      <w:r>
        <w:t>d) Er saugt gar nichts.</w:t>
      </w:r>
    </w:p>
    <w:p w14:paraId="79EEE464" w14:textId="77777777" w:rsidR="00E14754" w:rsidRDefault="00E14754" w:rsidP="00E14754">
      <w:r>
        <w:sym w:font="Symbol" w:char="F02A"/>
      </w:r>
      <w:r>
        <w:sym w:font="Symbol" w:char="F02A"/>
      </w:r>
    </w:p>
    <w:p w14:paraId="5CBCD147" w14:textId="77777777" w:rsidR="00E14754" w:rsidRDefault="00E14754" w:rsidP="00E14754"/>
    <w:p w14:paraId="52B581DC" w14:textId="2E2BB763" w:rsidR="00E14754" w:rsidRDefault="00E14754" w:rsidP="00E14754">
      <w:r>
        <w:rPr>
          <w:color w:val="FF0000"/>
        </w:rPr>
        <w:sym w:font="Symbol" w:char="F02A"/>
      </w:r>
      <w:hyperlink r:id="rId1410" w:anchor="m531" w:history="1">
        <w:r>
          <w:rPr>
            <w:rStyle w:val="Hyperlink"/>
            <w:sz w:val="22"/>
          </w:rPr>
          <w:t>5</w:t>
        </w:r>
        <w:bookmarkStart w:id="2277" w:name="_Hlt100713570"/>
        <w:bookmarkStart w:id="2278" w:name="_Hlt100670128"/>
        <w:bookmarkEnd w:id="2277"/>
        <w:r>
          <w:rPr>
            <w:rStyle w:val="Hyperlink"/>
            <w:sz w:val="22"/>
          </w:rPr>
          <w:t>3</w:t>
        </w:r>
        <w:bookmarkEnd w:id="2278"/>
        <w:r>
          <w:rPr>
            <w:rStyle w:val="Hyperlink"/>
            <w:sz w:val="22"/>
          </w:rPr>
          <w:t>1.</w:t>
        </w:r>
      </w:hyperlink>
      <w:r>
        <w:t xml:space="preserve"> Luft hat auf Meereshöhe eine Dichte von 1,29 g/dm³ und eine Druck von 1 bar. Wie hoch müsste die Erdatmosphäre sein, um diesen Druck zu erzeugen und die Dichte der Luft nach oben nicht abnehmen würde? </w:t>
      </w:r>
      <w:r>
        <w:sym w:font="Symbol" w:char="F02A"/>
      </w:r>
      <w:r>
        <w:sym w:font="Symbol" w:char="F02A"/>
      </w:r>
    </w:p>
    <w:bookmarkStart w:id="2279" w:name="_Hlt150850317"/>
    <w:p w14:paraId="1843B26F" w14:textId="04131E0D" w:rsidR="00E14754" w:rsidRDefault="00E14754" w:rsidP="00E14754">
      <w:r>
        <w:fldChar w:fldCharType="begin"/>
      </w:r>
      <w:r w:rsidR="00B7658B">
        <w:instrText>HYPERLINK "lsgmech.docx" \l "m618"</w:instrText>
      </w:r>
      <w:r>
        <w:fldChar w:fldCharType="separate"/>
      </w:r>
      <w:r>
        <w:rPr>
          <w:rStyle w:val="Hyperlink"/>
          <w:sz w:val="22"/>
        </w:rPr>
        <w:t>6</w:t>
      </w:r>
      <w:bookmarkStart w:id="2280" w:name="_Hlt152724707"/>
      <w:r>
        <w:rPr>
          <w:rStyle w:val="Hyperlink"/>
          <w:sz w:val="22"/>
        </w:rPr>
        <w:t>1</w:t>
      </w:r>
      <w:bookmarkStart w:id="2281" w:name="_Hlt150849970"/>
      <w:bookmarkEnd w:id="2280"/>
      <w:r>
        <w:rPr>
          <w:rStyle w:val="Hyperlink"/>
          <w:sz w:val="22"/>
        </w:rPr>
        <w:t>8</w:t>
      </w:r>
      <w:bookmarkEnd w:id="2281"/>
      <w:r>
        <w:rPr>
          <w:rStyle w:val="Hyperlink"/>
          <w:sz w:val="22"/>
        </w:rPr>
        <w:t>.</w:t>
      </w:r>
      <w:r>
        <w:fldChar w:fldCharType="end"/>
      </w:r>
      <w:bookmarkEnd w:id="2279"/>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05C5780" w14:textId="77777777" w:rsidTr="00E14754">
        <w:tc>
          <w:tcPr>
            <w:tcW w:w="5030" w:type="dxa"/>
          </w:tcPr>
          <w:p w14:paraId="78211A2C" w14:textId="77777777" w:rsidR="00E14754" w:rsidRPr="0071784C" w:rsidRDefault="00215B7B" w:rsidP="00E14754">
            <w:r>
              <w:rPr>
                <w:noProof/>
              </w:rPr>
              <w:pict w14:anchorId="1897A13C">
                <v:shape id="Bild 319" o:spid="_x0000_i1469" type="#_x0000_t75" alt="m618_1" style="width:3in;height:168pt;visibility:visible">
                  <v:imagedata r:id="rId1411" o:title="m618_1"/>
                </v:shape>
              </w:pict>
            </w:r>
          </w:p>
        </w:tc>
        <w:tc>
          <w:tcPr>
            <w:tcW w:w="5030" w:type="dxa"/>
          </w:tcPr>
          <w:p w14:paraId="28F5FFA0" w14:textId="77777777" w:rsidR="00E14754" w:rsidRPr="0071784C" w:rsidRDefault="00215B7B" w:rsidP="00E14754">
            <w:r>
              <w:rPr>
                <w:noProof/>
              </w:rPr>
              <w:pict w14:anchorId="0C11456E">
                <v:shape id="Bild 320" o:spid="_x0000_i1470" type="#_x0000_t75" alt="m618_3" style="width:210pt;height:156pt;visibility:visible">
                  <v:imagedata r:id="rId1412" o:title="m618_3"/>
                </v:shape>
              </w:pict>
            </w:r>
          </w:p>
        </w:tc>
      </w:tr>
      <w:tr w:rsidR="00E14754" w:rsidRPr="0071784C" w14:paraId="4D4DFFB9" w14:textId="77777777" w:rsidTr="00E14754">
        <w:trPr>
          <w:cantSplit/>
        </w:trPr>
        <w:tc>
          <w:tcPr>
            <w:tcW w:w="10060" w:type="dxa"/>
            <w:gridSpan w:val="2"/>
          </w:tcPr>
          <w:p w14:paraId="719569B7" w14:textId="77777777" w:rsidR="00E14754" w:rsidRPr="0071784C" w:rsidRDefault="00E14754" w:rsidP="00E14754">
            <w:r w:rsidRPr="0071784C">
              <w:t>Ein leerer Luftballon wird auf eine empfindliche Waage gelegt, die 2 g anzeigt. Danach wird der Ballon mit einer Luftpumpe prall aufgepumpt, mit seinem eigenen Einfüllstutzen zugeknotet und wieder auf die Waage gelegt. Was zeigt sie jetzt an?</w:t>
            </w:r>
            <w:r w:rsidRPr="0071784C">
              <w:br/>
              <w:t>a) Sie zeigt weniger an.</w:t>
            </w:r>
            <w:r w:rsidRPr="0071784C">
              <w:br/>
              <w:t>b) Sie zeigt wieder 2 g an.</w:t>
            </w:r>
          </w:p>
          <w:p w14:paraId="0C0595BC" w14:textId="77777777" w:rsidR="00E14754" w:rsidRPr="0071784C" w:rsidRDefault="00E14754" w:rsidP="00E14754">
            <w:r w:rsidRPr="0071784C">
              <w:t>c) Sie zeigt mehr an.</w:t>
            </w:r>
          </w:p>
        </w:tc>
      </w:tr>
    </w:tbl>
    <w:p w14:paraId="44583F6A" w14:textId="77777777" w:rsidR="00E14754" w:rsidRDefault="00E14754" w:rsidP="00E14754"/>
    <w:bookmarkStart w:id="2282" w:name="_Hlt203539235"/>
    <w:p w14:paraId="08858BDF" w14:textId="674D8838" w:rsidR="00E14754" w:rsidRDefault="00E14754" w:rsidP="00E14754">
      <w:r>
        <w:fldChar w:fldCharType="begin"/>
      </w:r>
      <w:r w:rsidR="00626526">
        <w:instrText>HYPERLINK "lsgmech.docx" \l "m647"</w:instrText>
      </w:r>
      <w:r>
        <w:fldChar w:fldCharType="separate"/>
      </w:r>
      <w:r>
        <w:rPr>
          <w:rStyle w:val="Hyperlink"/>
          <w:sz w:val="22"/>
        </w:rPr>
        <w:t>6</w:t>
      </w:r>
      <w:bookmarkStart w:id="2283" w:name="_Hlt180194985"/>
      <w:bookmarkStart w:id="2284" w:name="_Hlt180194257"/>
      <w:bookmarkEnd w:id="2283"/>
      <w:r>
        <w:rPr>
          <w:rStyle w:val="Hyperlink"/>
          <w:sz w:val="22"/>
        </w:rPr>
        <w:t>4</w:t>
      </w:r>
      <w:bookmarkStart w:id="2285" w:name="_Hlt187747529"/>
      <w:bookmarkStart w:id="2286" w:name="_Hlt181606563"/>
      <w:bookmarkEnd w:id="2284"/>
      <w:bookmarkEnd w:id="2285"/>
      <w:r>
        <w:rPr>
          <w:rStyle w:val="Hyperlink"/>
          <w:sz w:val="22"/>
        </w:rPr>
        <w:t>7</w:t>
      </w:r>
      <w:bookmarkEnd w:id="2286"/>
      <w:r>
        <w:rPr>
          <w:rStyle w:val="Hyperlink"/>
          <w:sz w:val="22"/>
        </w:rPr>
        <w:t>.</w:t>
      </w:r>
      <w:r>
        <w:fldChar w:fldCharType="end"/>
      </w:r>
      <w:bookmarkEnd w:id="2282"/>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771EAFF5" w14:textId="77777777" w:rsidTr="00E14754">
        <w:tc>
          <w:tcPr>
            <w:tcW w:w="5030" w:type="dxa"/>
            <w:tcBorders>
              <w:top w:val="nil"/>
              <w:left w:val="nil"/>
              <w:bottom w:val="nil"/>
              <w:right w:val="nil"/>
            </w:tcBorders>
          </w:tcPr>
          <w:p w14:paraId="06538CA2" w14:textId="77777777" w:rsidR="00E14754" w:rsidRPr="0071784C" w:rsidRDefault="00E14754" w:rsidP="00E14754">
            <w:r w:rsidRPr="0071784C">
              <w:t>Ein etwa 30 cm langer, durchsichtiger Schlauch wird zu einem U gebogen und Wasser eingefüllt. Das Wasser soll auf beiden Seiten etwa 10 cm hoch stehen.</w:t>
            </w:r>
          </w:p>
          <w:p w14:paraId="4E46D32E" w14:textId="77777777" w:rsidR="00E14754" w:rsidRPr="0071784C" w:rsidRDefault="00E14754" w:rsidP="00E14754"/>
          <w:p w14:paraId="0E206B9F" w14:textId="77777777" w:rsidR="00E14754" w:rsidRPr="0071784C" w:rsidRDefault="00E14754" w:rsidP="00E14754">
            <w:r w:rsidRPr="0071784C">
              <w:t>Jetzt wird auf der rechten Seite vorsichtig grüner Waldmeistersirup eingefüllt, ohne dass sich Wasser und Sirup vermischen. Wie stehen die Flüssigkeitssäulen jetzt?</w:t>
            </w:r>
          </w:p>
          <w:p w14:paraId="0CCD796C" w14:textId="77777777" w:rsidR="00E14754" w:rsidRPr="0071784C" w:rsidRDefault="00E14754" w:rsidP="00E14754">
            <w:r w:rsidRPr="0071784C">
              <w:t>a) Das Wasser steht höher als der Sirup.</w:t>
            </w:r>
          </w:p>
          <w:p w14:paraId="41B7E2BA" w14:textId="77777777" w:rsidR="00E14754" w:rsidRPr="0071784C" w:rsidRDefault="00E14754" w:rsidP="00E14754">
            <w:r w:rsidRPr="0071784C">
              <w:t>b) Der Sirup steht höher als das Wasser.</w:t>
            </w:r>
          </w:p>
          <w:p w14:paraId="4681BFC7" w14:textId="77777777" w:rsidR="00E14754" w:rsidRPr="0071784C" w:rsidRDefault="00E14754" w:rsidP="00E14754">
            <w:r w:rsidRPr="0071784C">
              <w:t>c) Beide Flüssigkeiten stehen gleich hoch.</w:t>
            </w:r>
          </w:p>
        </w:tc>
        <w:tc>
          <w:tcPr>
            <w:tcW w:w="5030" w:type="dxa"/>
            <w:tcBorders>
              <w:top w:val="nil"/>
              <w:left w:val="nil"/>
              <w:bottom w:val="nil"/>
              <w:right w:val="nil"/>
            </w:tcBorders>
          </w:tcPr>
          <w:p w14:paraId="7AA716B2" w14:textId="77777777" w:rsidR="00E14754" w:rsidRPr="0071784C" w:rsidRDefault="00215B7B" w:rsidP="00E14754">
            <w:r>
              <w:rPr>
                <w:noProof/>
              </w:rPr>
              <w:pict w14:anchorId="0DA13D25">
                <v:shape id="Bild 321" o:spid="_x0000_i1471" type="#_x0000_t75" alt="m647_1" style="width:114pt;height:180pt;visibility:visible">
                  <v:imagedata r:id="rId1413" o:title="m647_1"/>
                </v:shape>
              </w:pict>
            </w:r>
          </w:p>
        </w:tc>
      </w:tr>
      <w:bookmarkStart w:id="2287" w:name="_MON_1277279577"/>
      <w:bookmarkEnd w:id="2287"/>
      <w:bookmarkStart w:id="2288" w:name="_MON_1277279502"/>
      <w:bookmarkEnd w:id="2288"/>
      <w:tr w:rsidR="00E14754" w:rsidRPr="0071784C" w14:paraId="1D679BB1" w14:textId="77777777" w:rsidTr="00E14754">
        <w:trPr>
          <w:cantSplit/>
        </w:trPr>
        <w:tc>
          <w:tcPr>
            <w:tcW w:w="10060" w:type="dxa"/>
            <w:gridSpan w:val="2"/>
            <w:tcBorders>
              <w:top w:val="nil"/>
            </w:tcBorders>
          </w:tcPr>
          <w:p w14:paraId="6F514F99" w14:textId="77777777" w:rsidR="00E14754" w:rsidRPr="0071784C" w:rsidRDefault="00E14754" w:rsidP="00E14754">
            <w:r w:rsidRPr="0071784C">
              <w:object w:dxaOrig="8371" w:dyaOrig="3586" w14:anchorId="7DB3600C">
                <v:shape id="_x0000_i1472" type="#_x0000_t75" style="width:420pt;height:180pt" o:ole="" fillcolor="window">
                  <v:imagedata r:id="rId1414" o:title=""/>
                </v:shape>
                <o:OLEObject Type="Embed" ProgID="Word.Picture.8" ShapeID="_x0000_i1472" DrawAspect="Content" ObjectID="_1735305731" r:id="rId1415"/>
              </w:object>
            </w:r>
          </w:p>
        </w:tc>
      </w:tr>
    </w:tbl>
    <w:p w14:paraId="2ACC9990" w14:textId="77777777" w:rsidR="00E14754" w:rsidRDefault="00E14754" w:rsidP="00E14754"/>
    <w:p w14:paraId="062BEF00" w14:textId="5E271A51" w:rsidR="00E14754" w:rsidRDefault="00215B7B" w:rsidP="00E14754">
      <w:hyperlink r:id="rId1416" w:anchor="m688" w:history="1">
        <w:r w:rsidR="00E14754">
          <w:rPr>
            <w:rStyle w:val="Hyperlink"/>
            <w:sz w:val="22"/>
          </w:rPr>
          <w:t>688</w:t>
        </w:r>
      </w:hyperlink>
      <w:r w:rsidR="00E14754">
        <w:t xml:space="preserve">. </w:t>
      </w:r>
    </w:p>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69D28CE8" w14:textId="77777777" w:rsidTr="00E14754">
        <w:tc>
          <w:tcPr>
            <w:tcW w:w="10061" w:type="dxa"/>
          </w:tcPr>
          <w:p w14:paraId="5E7C83A0" w14:textId="77777777" w:rsidR="00E14754" w:rsidRPr="0071784C" w:rsidRDefault="00215B7B" w:rsidP="00E14754">
            <w:r>
              <w:rPr>
                <w:noProof/>
              </w:rPr>
              <w:pict w14:anchorId="6578A19F">
                <v:shape id="Bild 323" o:spid="_x0000_i1473" type="#_x0000_t75" alt="m688" style="width:456pt;height:276pt;visibility:visible">
                  <v:imagedata r:id="rId1417" o:title="m688"/>
                </v:shape>
              </w:pict>
            </w:r>
          </w:p>
        </w:tc>
      </w:tr>
      <w:tr w:rsidR="00E14754" w:rsidRPr="0071784C" w14:paraId="54750AB4" w14:textId="77777777" w:rsidTr="00E14754">
        <w:tc>
          <w:tcPr>
            <w:tcW w:w="10061" w:type="dxa"/>
          </w:tcPr>
          <w:p w14:paraId="4D747CD1" w14:textId="77777777" w:rsidR="00E14754" w:rsidRPr="0071784C" w:rsidRDefault="00E14754" w:rsidP="00E14754">
            <w:r w:rsidRPr="0071784C">
              <w:t>Die beiden Gefäße sind im Durchmesser und in der Gesamthöhe gleich groß. Durch die unterschiedliche Bauweise ist aber im linken Gefäß weniger Wasser als im rechten Gefäß.</w:t>
            </w:r>
          </w:p>
          <w:p w14:paraId="08E54448" w14:textId="77777777" w:rsidR="00E14754" w:rsidRPr="0071784C" w:rsidRDefault="00E14754" w:rsidP="00E14754">
            <w:r w:rsidRPr="0071784C">
              <w:t xml:space="preserve">Die Böden der Gefäße sind nicht fest, sondern werden durch die Konstruktionen aus Faden, Rollen und Gewichten von unten an die Gefäße gedrückt. Das linke Gewicht ist gerade so groß, dass es den Boden dicht an das Gefäß drückt. </w:t>
            </w:r>
          </w:p>
          <w:p w14:paraId="5E793647" w14:textId="77777777" w:rsidR="00E14754" w:rsidRPr="0071784C" w:rsidRDefault="00E14754" w:rsidP="00E14754">
            <w:r w:rsidRPr="0071784C">
              <w:t>Wie groß muss das rechte Gewicht sein, damit es ebenfalls gerade den Boden dicht andrückt.</w:t>
            </w:r>
          </w:p>
          <w:p w14:paraId="6B241D81" w14:textId="77777777" w:rsidR="00E14754" w:rsidRPr="0071784C" w:rsidRDefault="00E14754" w:rsidP="00E14754">
            <w:r w:rsidRPr="0071784C">
              <w:t>a) Es muss kleiner sein als das linke Gewicht.</w:t>
            </w:r>
          </w:p>
          <w:p w14:paraId="638CC44A" w14:textId="77777777" w:rsidR="00E14754" w:rsidRPr="0071784C" w:rsidRDefault="00E14754" w:rsidP="00E14754">
            <w:r w:rsidRPr="0071784C">
              <w:t>b) Es muss genau so groß wie das linke Gewicht sein.</w:t>
            </w:r>
          </w:p>
          <w:p w14:paraId="2A53306A" w14:textId="77777777" w:rsidR="00E14754" w:rsidRPr="0071784C" w:rsidRDefault="00E14754" w:rsidP="00E14754">
            <w:r w:rsidRPr="0071784C">
              <w:t>c) Es muss größer als das linke Gewicht sein.</w:t>
            </w:r>
          </w:p>
        </w:tc>
      </w:tr>
    </w:tbl>
    <w:p w14:paraId="29287E13" w14:textId="77777777" w:rsidR="00E14754" w:rsidRDefault="00E14754" w:rsidP="00E14754"/>
    <w:p w14:paraId="11795AD9" w14:textId="1D298EF6" w:rsidR="00E14754" w:rsidRDefault="00215B7B" w:rsidP="00E14754">
      <w:hyperlink r:id="rId1418" w:anchor="m697" w:history="1">
        <w:r w:rsidR="00E14754">
          <w:rPr>
            <w:rStyle w:val="Hyperlink"/>
            <w:sz w:val="22"/>
          </w:rPr>
          <w:t>6</w:t>
        </w:r>
        <w:bookmarkStart w:id="2289" w:name="_Hlt213721813"/>
        <w:bookmarkStart w:id="2290" w:name="_Hlt213721370"/>
        <w:bookmarkEnd w:id="2289"/>
        <w:r w:rsidR="00E14754">
          <w:rPr>
            <w:rStyle w:val="Hyperlink"/>
            <w:sz w:val="22"/>
          </w:rPr>
          <w:t>9</w:t>
        </w:r>
        <w:bookmarkEnd w:id="2290"/>
        <w:r w:rsidR="00E14754">
          <w:rPr>
            <w:rStyle w:val="Hyperlink"/>
            <w:sz w:val="22"/>
          </w:rPr>
          <w:t>7</w:t>
        </w:r>
      </w:hyperlink>
      <w:r w:rsidR="00E14754">
        <w:t>.</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55EE811" w14:textId="77777777" w:rsidTr="00E14754">
        <w:tc>
          <w:tcPr>
            <w:tcW w:w="5030" w:type="dxa"/>
          </w:tcPr>
          <w:p w14:paraId="779EF64B" w14:textId="77777777" w:rsidR="00E14754" w:rsidRPr="0071784C" w:rsidRDefault="00E14754" w:rsidP="00E14754">
            <w:r w:rsidRPr="0071784C">
              <w:t>Das Diagramm zeigt den Luftdruck in Abhängigkeit von der Höhe über dem Erdboden.</w:t>
            </w:r>
          </w:p>
          <w:p w14:paraId="285B95AE" w14:textId="77777777" w:rsidR="00E14754" w:rsidRPr="0071784C" w:rsidRDefault="00E14754" w:rsidP="00E14754">
            <w:r w:rsidRPr="0071784C">
              <w:t xml:space="preserve">Ermittle aus dem Diagramm den Druckunterschied, wenn man sich von einer Höhe von 12 km auf 8 km bzw. von 4 km auf Meereshöhe herunterbewegt. </w:t>
            </w:r>
          </w:p>
          <w:p w14:paraId="5C8A068E" w14:textId="77777777" w:rsidR="00E14754" w:rsidRPr="0071784C" w:rsidRDefault="00E14754" w:rsidP="00E14754">
            <w:r w:rsidRPr="0071784C">
              <w:t>Vergleich die Werte.</w:t>
            </w:r>
          </w:p>
          <w:p w14:paraId="362A6754" w14:textId="77777777" w:rsidR="00E14754" w:rsidRPr="0071784C" w:rsidRDefault="00E14754" w:rsidP="00E14754">
            <w:r w:rsidRPr="0071784C">
              <w:t>Welche Schlussfolgerung lässt sich daraus über die Gleichmäßigkeit der Abnahme des Luftdrucks ziehen?</w:t>
            </w:r>
          </w:p>
          <w:p w14:paraId="13CAD104" w14:textId="77777777" w:rsidR="00E14754" w:rsidRPr="0071784C" w:rsidRDefault="00E14754" w:rsidP="00E14754"/>
        </w:tc>
        <w:tc>
          <w:tcPr>
            <w:tcW w:w="5030" w:type="dxa"/>
          </w:tcPr>
          <w:p w14:paraId="66C15593" w14:textId="77777777" w:rsidR="00E14754" w:rsidRPr="0071784C" w:rsidRDefault="00E14754" w:rsidP="00E14754"/>
          <w:p w14:paraId="21FCE16A" w14:textId="77777777" w:rsidR="00E14754" w:rsidRPr="0071784C" w:rsidRDefault="00215B7B" w:rsidP="00E14754">
            <w:r>
              <w:rPr>
                <w:noProof/>
              </w:rPr>
              <w:pict w14:anchorId="5FDD34F0">
                <v:shape id="Bild 324" o:spid="_x0000_i1474" type="#_x0000_t75" alt="m697" style="width:246pt;height:3in;visibility:visible">
                  <v:imagedata r:id="rId1419" o:title="m697"/>
                </v:shape>
              </w:pict>
            </w:r>
          </w:p>
          <w:p w14:paraId="7D606064" w14:textId="77777777" w:rsidR="00E14754" w:rsidRPr="0071784C" w:rsidRDefault="00E14754" w:rsidP="00E14754"/>
        </w:tc>
      </w:tr>
    </w:tbl>
    <w:p w14:paraId="54F9CB3C" w14:textId="77777777" w:rsidR="00E14754" w:rsidRDefault="00E14754" w:rsidP="00E14754"/>
    <w:bookmarkStart w:id="2291" w:name="_Hlt216929173"/>
    <w:p w14:paraId="0DF6AEC4" w14:textId="0B9043CD" w:rsidR="00E14754" w:rsidRDefault="00E14754" w:rsidP="00E14754">
      <w:r>
        <w:fldChar w:fldCharType="begin"/>
      </w:r>
      <w:r w:rsidR="00626526">
        <w:instrText>HYPERLINK "lsgmech.docx" \l "m704"</w:instrText>
      </w:r>
      <w:r>
        <w:fldChar w:fldCharType="separate"/>
      </w:r>
      <w:r>
        <w:rPr>
          <w:rStyle w:val="Hyperlink"/>
          <w:sz w:val="22"/>
        </w:rPr>
        <w:t>704.</w:t>
      </w:r>
      <w:r>
        <w:fldChar w:fldCharType="end"/>
      </w:r>
      <w:bookmarkEnd w:id="2291"/>
      <w:r>
        <w:t xml:space="preserve"> Erkläre, warum große Passagierflugzeuge eine abgeschlossene Passagierkabine haben müssen.</w:t>
      </w:r>
    </w:p>
    <w:p w14:paraId="4B9B533E" w14:textId="77777777" w:rsidR="00E14754" w:rsidRDefault="00E14754" w:rsidP="00E14754"/>
    <w:p w14:paraId="20D55AA6" w14:textId="5E5E3EAB" w:rsidR="00E14754" w:rsidRDefault="00215B7B" w:rsidP="00E14754">
      <w:hyperlink r:id="rId1420" w:anchor="m706" w:history="1">
        <w:r w:rsidR="00E14754">
          <w:rPr>
            <w:rStyle w:val="Hyperlink"/>
            <w:sz w:val="22"/>
          </w:rPr>
          <w:t>7</w:t>
        </w:r>
        <w:bookmarkStart w:id="2292" w:name="_Hlt216929676"/>
        <w:r w:rsidR="00E14754">
          <w:rPr>
            <w:rStyle w:val="Hyperlink"/>
            <w:sz w:val="22"/>
          </w:rPr>
          <w:t>0</w:t>
        </w:r>
        <w:bookmarkEnd w:id="2292"/>
        <w:r w:rsidR="00E14754">
          <w:rPr>
            <w:rStyle w:val="Hyperlink"/>
            <w:sz w:val="22"/>
          </w:rPr>
          <w:t>6.</w:t>
        </w:r>
      </w:hyperlink>
      <w:r w:rsidR="00E14754">
        <w:t xml:space="preserve"> Tolle Idee zum Kindergeburtstag am See: Ein Gartenschlauch wird an einem Schwimmring angebunden, so dass die eine Öffnung aus dem Wasser rankt. Das andere Ende kann in den Mund genommen und damit getaucht werden.</w:t>
      </w:r>
    </w:p>
    <w:p w14:paraId="34036613" w14:textId="77777777" w:rsidR="00E14754" w:rsidRDefault="00E14754" w:rsidP="00E14754">
      <w:r>
        <w:t>Geht aber nicht. Warum?</w:t>
      </w:r>
    </w:p>
    <w:p w14:paraId="016FC398" w14:textId="77777777" w:rsidR="00E14754" w:rsidRDefault="00E14754" w:rsidP="00E14754"/>
    <w:tbl>
      <w:tblPr>
        <w:tblW w:w="0" w:type="auto"/>
        <w:tblLook w:val="01E0" w:firstRow="1" w:lastRow="1" w:firstColumn="1" w:lastColumn="1" w:noHBand="0" w:noVBand="0"/>
      </w:tblPr>
      <w:tblGrid>
        <w:gridCol w:w="5030"/>
        <w:gridCol w:w="5031"/>
      </w:tblGrid>
      <w:tr w:rsidR="00F47408" w:rsidRPr="0071784C" w14:paraId="501321E2" w14:textId="77777777" w:rsidTr="00290065">
        <w:tc>
          <w:tcPr>
            <w:tcW w:w="5030" w:type="dxa"/>
            <w:shd w:val="clear" w:color="auto" w:fill="auto"/>
          </w:tcPr>
          <w:bookmarkStart w:id="2293" w:name="_Hlk305328708"/>
          <w:p w14:paraId="37AF45C8" w14:textId="0081FECD" w:rsidR="00F47408" w:rsidRPr="0071784C" w:rsidRDefault="008E4721" w:rsidP="00E14754">
            <w:r w:rsidRPr="0071784C">
              <w:fldChar w:fldCharType="begin"/>
            </w:r>
            <w:r w:rsidR="00626526">
              <w:instrText>HYPERLINK "lsgmech.docx" \l "m824"</w:instrText>
            </w:r>
            <w:r w:rsidRPr="0071784C">
              <w:fldChar w:fldCharType="separate"/>
            </w:r>
            <w:r w:rsidR="00F47408" w:rsidRPr="00290065">
              <w:rPr>
                <w:rStyle w:val="Hyperlink"/>
                <w:sz w:val="22"/>
              </w:rPr>
              <w:t>824.</w:t>
            </w:r>
            <w:r w:rsidRPr="0071784C">
              <w:fldChar w:fldCharType="end"/>
            </w:r>
            <w:r w:rsidR="00F47408" w:rsidRPr="0071784C">
              <w:t xml:space="preserve"> Zwei Gläser sind zur gleichen Höhe mit Flüssigkeit gefüllt. Im rechten Glas (blau) ist eine konzentrierte Kochsalzlösung und im linken Glas (rot) Leitungswasser. </w:t>
            </w:r>
          </w:p>
          <w:p w14:paraId="5A14DFE6" w14:textId="77777777" w:rsidR="00F47408" w:rsidRPr="0071784C" w:rsidRDefault="00F47408" w:rsidP="00E14754">
            <w:r w:rsidRPr="0071784C">
              <w:t xml:space="preserve">In beide Gläser taucht jeweils ein Trinkröhrchen, die über den blauen Verteiler zusammengeschlossen sind. Am offenen Ende des Verteilers wird etwas gesaugt, so dass die Flüssigkeiten in den Röhrchen nach oben steigen. </w:t>
            </w:r>
            <w:r w:rsidR="001F07E5" w:rsidRPr="0071784C">
              <w:t>Wie verhalten sich die Steighöhen?</w:t>
            </w:r>
          </w:p>
          <w:p w14:paraId="6DDE627A" w14:textId="77777777" w:rsidR="001F07E5" w:rsidRPr="0071784C" w:rsidRDefault="001F07E5" w:rsidP="00E14754">
            <w:r w:rsidRPr="0071784C">
              <w:t>a) Das Leitungswasser steigt höher als das Salzwasser.</w:t>
            </w:r>
          </w:p>
          <w:p w14:paraId="0774E00E" w14:textId="77777777" w:rsidR="00F47408" w:rsidRPr="0071784C" w:rsidRDefault="001F07E5" w:rsidP="00E14754">
            <w:r w:rsidRPr="0071784C">
              <w:t>b) Beide steigen gleich hoch.</w:t>
            </w:r>
          </w:p>
          <w:p w14:paraId="29C424C5" w14:textId="77777777" w:rsidR="001F07E5" w:rsidRPr="0071784C" w:rsidRDefault="001F07E5" w:rsidP="00E14754">
            <w:r w:rsidRPr="0071784C">
              <w:t>c) Das Salzwasser steigt höher als das Leitungswasser.</w:t>
            </w:r>
          </w:p>
          <w:bookmarkEnd w:id="2293"/>
          <w:p w14:paraId="64C36F6F" w14:textId="77777777" w:rsidR="001F07E5" w:rsidRPr="0071784C" w:rsidRDefault="001F07E5" w:rsidP="00E14754"/>
          <w:p w14:paraId="3896D54F" w14:textId="77777777" w:rsidR="00F47408" w:rsidRPr="0071784C" w:rsidRDefault="00F47408" w:rsidP="00E14754"/>
        </w:tc>
        <w:tc>
          <w:tcPr>
            <w:tcW w:w="5031" w:type="dxa"/>
            <w:shd w:val="clear" w:color="auto" w:fill="auto"/>
          </w:tcPr>
          <w:p w14:paraId="0D820554" w14:textId="77777777" w:rsidR="00F47408" w:rsidRPr="0071784C" w:rsidRDefault="00215B7B" w:rsidP="00E14754">
            <w:r>
              <w:rPr>
                <w:noProof/>
              </w:rPr>
              <w:pict w14:anchorId="4444D5C5">
                <v:shape id="Bild 325" o:spid="_x0000_i1475" type="#_x0000_t75" alt="a824" style="width:204pt;height:180pt;visibility:visible">
                  <v:imagedata r:id="rId1421" o:title="a824"/>
                </v:shape>
              </w:pict>
            </w:r>
          </w:p>
        </w:tc>
      </w:tr>
    </w:tbl>
    <w:p w14:paraId="0907C80D" w14:textId="77777777" w:rsidR="00F47408" w:rsidRDefault="00F47408" w:rsidP="00E14754"/>
    <w:tbl>
      <w:tblPr>
        <w:tblW w:w="0" w:type="auto"/>
        <w:tblLook w:val="01E0" w:firstRow="1" w:lastRow="1" w:firstColumn="1" w:lastColumn="1" w:noHBand="0" w:noVBand="0"/>
      </w:tblPr>
      <w:tblGrid>
        <w:gridCol w:w="5003"/>
        <w:gridCol w:w="5134"/>
      </w:tblGrid>
      <w:tr w:rsidR="00BE5565" w:rsidRPr="0071784C" w14:paraId="77E0CE82" w14:textId="77777777" w:rsidTr="00290065">
        <w:tc>
          <w:tcPr>
            <w:tcW w:w="5030" w:type="dxa"/>
            <w:shd w:val="clear" w:color="auto" w:fill="auto"/>
          </w:tcPr>
          <w:p w14:paraId="0A925240" w14:textId="60971503" w:rsidR="00BE5565" w:rsidRPr="0071784C" w:rsidRDefault="00215B7B" w:rsidP="00290065">
            <w:pPr>
              <w:widowControl w:val="0"/>
            </w:pPr>
            <w:hyperlink r:id="rId1422" w:anchor="m889" w:history="1">
              <w:r w:rsidR="00BE5565" w:rsidRPr="00290065">
                <w:rPr>
                  <w:rStyle w:val="Hyperlink"/>
                  <w:sz w:val="22"/>
                </w:rPr>
                <w:t>889.</w:t>
              </w:r>
            </w:hyperlink>
            <w:r w:rsidR="00BE5565" w:rsidRPr="0071784C">
              <w:t xml:space="preserve"> </w:t>
            </w:r>
            <w:bookmarkStart w:id="2294" w:name="_Hlk387165312"/>
            <w:r w:rsidR="00BE5565" w:rsidRPr="0071784C">
              <w:t>In zwei dünnwandigen Flaschen befinden sich kurz über dem Boden in gleicher Höhe zwei gleich große Löcher. In der einen Flasche ist Wasser (blau), in der anderen Brennspiritus (rot). Die Flüssigkeiten stehen in beiden Flaschen gleich hoch und die Löcher sind noch verschlossen.</w:t>
            </w:r>
          </w:p>
          <w:p w14:paraId="2A6A0538" w14:textId="77777777" w:rsidR="00BE5565" w:rsidRPr="0071784C" w:rsidRDefault="00BE5565" w:rsidP="00290065">
            <w:pPr>
              <w:widowControl w:val="0"/>
            </w:pPr>
            <w:r w:rsidRPr="0071784C">
              <w:t>Dann werden die beiden Löcher zum selben Zeitpunkt geöffnet und die Flüssigkeiten spritzen heraus. Wie weit spritzt der Brennspiritus im Vergleich zum Wasser?</w:t>
            </w:r>
          </w:p>
          <w:p w14:paraId="4056F003" w14:textId="77777777" w:rsidR="00BE5565" w:rsidRPr="0071784C" w:rsidRDefault="00BE5565" w:rsidP="00290065">
            <w:pPr>
              <w:widowControl w:val="0"/>
            </w:pPr>
            <w:r w:rsidRPr="0071784C">
              <w:t>a) Deutlich kürzer.</w:t>
            </w:r>
          </w:p>
          <w:p w14:paraId="6242858B" w14:textId="77777777" w:rsidR="00BE5565" w:rsidRPr="0071784C" w:rsidRDefault="00BE5565" w:rsidP="00290065">
            <w:pPr>
              <w:widowControl w:val="0"/>
            </w:pPr>
            <w:r w:rsidRPr="0071784C">
              <w:t>b) Etwa genau so weit.</w:t>
            </w:r>
          </w:p>
          <w:p w14:paraId="2D0A1943" w14:textId="77777777" w:rsidR="00BE5565" w:rsidRPr="0071784C" w:rsidRDefault="00BE5565" w:rsidP="00290065">
            <w:pPr>
              <w:widowControl w:val="0"/>
            </w:pPr>
            <w:r w:rsidRPr="0071784C">
              <w:t>c) Deutlich weiter.</w:t>
            </w:r>
            <w:bookmarkEnd w:id="2294"/>
          </w:p>
          <w:p w14:paraId="7777EB2A" w14:textId="77777777" w:rsidR="00BE5565" w:rsidRPr="0071784C" w:rsidRDefault="00BE5565" w:rsidP="00E14754"/>
        </w:tc>
        <w:tc>
          <w:tcPr>
            <w:tcW w:w="5031" w:type="dxa"/>
            <w:shd w:val="clear" w:color="auto" w:fill="auto"/>
          </w:tcPr>
          <w:p w14:paraId="4E85A391" w14:textId="77777777" w:rsidR="00BE5565" w:rsidRPr="0071784C" w:rsidRDefault="00215B7B" w:rsidP="00E14754">
            <w:r>
              <w:rPr>
                <w:noProof/>
              </w:rPr>
              <w:pict w14:anchorId="1FC9C6B4">
                <v:shape id="Bild 326" o:spid="_x0000_i1476" type="#_x0000_t75" alt="m889" style="width:246pt;height:168pt;visibility:visible">
                  <v:imagedata r:id="rId1423" o:title="m889"/>
                </v:shape>
              </w:pict>
            </w:r>
          </w:p>
        </w:tc>
      </w:tr>
    </w:tbl>
    <w:p w14:paraId="065F5375" w14:textId="77777777" w:rsidR="00F47408" w:rsidRDefault="00F47408" w:rsidP="00E14754"/>
    <w:p w14:paraId="1211574B" w14:textId="77777777" w:rsidR="00E14754" w:rsidRDefault="00E14754" w:rsidP="00E14754"/>
    <w:tbl>
      <w:tblPr>
        <w:tblW w:w="0" w:type="auto"/>
        <w:tblLook w:val="01E0" w:firstRow="1" w:lastRow="1" w:firstColumn="1" w:lastColumn="1" w:noHBand="0" w:noVBand="0"/>
      </w:tblPr>
      <w:tblGrid>
        <w:gridCol w:w="5000"/>
        <w:gridCol w:w="5137"/>
      </w:tblGrid>
      <w:tr w:rsidR="009B7305" w:rsidRPr="0071784C" w14:paraId="59791712" w14:textId="77777777" w:rsidTr="00290065">
        <w:tc>
          <w:tcPr>
            <w:tcW w:w="5030" w:type="dxa"/>
            <w:shd w:val="clear" w:color="auto" w:fill="auto"/>
          </w:tcPr>
          <w:p w14:paraId="3E4E9D08" w14:textId="1F0E0DB3" w:rsidR="009B7305" w:rsidRPr="0071784C" w:rsidRDefault="00215B7B" w:rsidP="009B7305">
            <w:hyperlink r:id="rId1424" w:anchor="m906" w:history="1">
              <w:r w:rsidR="009B7305" w:rsidRPr="00290065">
                <w:rPr>
                  <w:rStyle w:val="Hyperlink"/>
                  <w:sz w:val="22"/>
                </w:rPr>
                <w:t>906.</w:t>
              </w:r>
            </w:hyperlink>
            <w:r w:rsidR="009B7305" w:rsidRPr="0071784C">
              <w:t xml:space="preserve"> Bohrt man am unteren Ende einer offenen Flasche ein kleines Loch, spritzt das Wasser umso weiter heraus, je höher der Wasserstand in der Flasche ist.</w:t>
            </w:r>
          </w:p>
          <w:p w14:paraId="68EB0C01" w14:textId="77777777" w:rsidR="009B7305" w:rsidRPr="0071784C" w:rsidRDefault="009B7305" w:rsidP="009B7305">
            <w:r w:rsidRPr="0071784C">
              <w:t>Die Flasche wird nun mit einem Deckel zugeschraubt, in dem ein Strohhalm luftdicht eingeklebt wurde. Der Strohhalm reicht in das Wasser bis etwa 10 cm über das Loch hinein.</w:t>
            </w:r>
          </w:p>
          <w:p w14:paraId="1C3862E0" w14:textId="77777777" w:rsidR="009B7305" w:rsidRPr="0071784C" w:rsidRDefault="009B7305" w:rsidP="009B7305">
            <w:r w:rsidRPr="0071784C">
              <w:t>Wie ändert sich die Spritzweite des Wassers, wenn der Wasserspiegel in der Flasche noch über der unteren Öffnung des Strohhalms ist?</w:t>
            </w:r>
          </w:p>
          <w:p w14:paraId="3A35DD0E" w14:textId="77777777" w:rsidR="009B7305" w:rsidRPr="0071784C" w:rsidRDefault="009B7305" w:rsidP="009B7305">
            <w:r w:rsidRPr="0071784C">
              <w:t>a) Die Spritzweite sinkt mit fallender Wasserhöhe.</w:t>
            </w:r>
          </w:p>
          <w:p w14:paraId="3F6E25F9" w14:textId="77777777" w:rsidR="009B7305" w:rsidRPr="0071784C" w:rsidRDefault="009B7305" w:rsidP="009B7305">
            <w:r w:rsidRPr="0071784C">
              <w:t>b) Die Spritzweite ändert sich nicht.</w:t>
            </w:r>
          </w:p>
          <w:p w14:paraId="7FB38AA9" w14:textId="77777777" w:rsidR="009B7305" w:rsidRPr="0071784C" w:rsidRDefault="009B7305" w:rsidP="009B7305">
            <w:r w:rsidRPr="0071784C">
              <w:t>c) Die Spritzweite steigt mit fallender Wasserhöhe.</w:t>
            </w:r>
          </w:p>
          <w:p w14:paraId="25DB60FE" w14:textId="77777777" w:rsidR="009B7305" w:rsidRPr="0071784C" w:rsidRDefault="009B7305" w:rsidP="00E14754"/>
        </w:tc>
        <w:tc>
          <w:tcPr>
            <w:tcW w:w="5031" w:type="dxa"/>
            <w:shd w:val="clear" w:color="auto" w:fill="auto"/>
          </w:tcPr>
          <w:p w14:paraId="6C24C3D1" w14:textId="77777777" w:rsidR="009B7305" w:rsidRPr="0071784C" w:rsidRDefault="00215B7B" w:rsidP="00E14754">
            <w:r>
              <w:rPr>
                <w:noProof/>
              </w:rPr>
              <w:pict w14:anchorId="1AD89C98">
                <v:shape id="Bild 327" o:spid="_x0000_i1477" type="#_x0000_t75" alt="m906" style="width:246pt;height:180pt;visibility:visible">
                  <v:imagedata r:id="rId1425" o:title="m906"/>
                </v:shape>
              </w:pict>
            </w:r>
          </w:p>
        </w:tc>
      </w:tr>
    </w:tbl>
    <w:p w14:paraId="1576E7FB" w14:textId="77777777" w:rsidR="009B7305" w:rsidRDefault="009B7305" w:rsidP="00E14754"/>
    <w:p w14:paraId="0DAE44E1" w14:textId="79305E4C" w:rsidR="00DC6D59" w:rsidRPr="00DC6D59" w:rsidRDefault="00215B7B" w:rsidP="00DC6D59">
      <w:hyperlink r:id="rId1426" w:anchor="m917" w:history="1">
        <w:r w:rsidR="00723FFA" w:rsidRPr="002F2BCC">
          <w:rPr>
            <w:rStyle w:val="Hyperlink"/>
            <w:sz w:val="22"/>
          </w:rPr>
          <w:t>917.</w:t>
        </w:r>
      </w:hyperlink>
      <w:r w:rsidR="00723FFA">
        <w:t xml:space="preserve"> </w:t>
      </w:r>
      <w:r w:rsidR="00DC6D59" w:rsidRPr="00DC6D59">
        <w:t xml:space="preserve">Zwei Luftballons sollen mit Wasser befüllt werden. Dazu wird der blaue Ballon an einem kurzen Schlauch (etwa 10 cm) und der rote Luftballon an einem langen Schlauch (etwa 1 m) befestigt. Das Wasser wird aus einer Kanne über einen Trichter </w:t>
      </w:r>
      <w:r w:rsidR="002F2BCC">
        <w:t xml:space="preserve">solange </w:t>
      </w:r>
      <w:r w:rsidR="00DC6D59" w:rsidRPr="00DC6D59">
        <w:t>eingefüllt</w:t>
      </w:r>
      <w:r w:rsidR="002F2BCC">
        <w:t>,</w:t>
      </w:r>
      <w:r w:rsidR="00DC6D59" w:rsidRPr="00DC6D59">
        <w:t xml:space="preserve"> bis nichts mehr rein geht.</w:t>
      </w:r>
    </w:p>
    <w:p w14:paraId="71952428" w14:textId="77777777" w:rsidR="00DC6D59" w:rsidRPr="00DC6D59" w:rsidRDefault="00DC6D59" w:rsidP="00DC6D59"/>
    <w:p w14:paraId="01990A1F" w14:textId="77777777" w:rsidR="00DC6D59" w:rsidRPr="00DC6D59" w:rsidRDefault="00DC6D59" w:rsidP="00DC6D59">
      <w:r w:rsidRPr="00DC6D59">
        <w:t>Wie viel Wasser geht in den roten Ballon?</w:t>
      </w:r>
    </w:p>
    <w:p w14:paraId="6725F6D7" w14:textId="77777777" w:rsidR="00DC6D59" w:rsidRPr="00DC6D59" w:rsidRDefault="00DC6D59" w:rsidP="00DC6D59"/>
    <w:p w14:paraId="367B7D0F" w14:textId="77777777" w:rsidR="00DC6D59" w:rsidRPr="00DC6D59" w:rsidRDefault="00DC6D59" w:rsidP="00DC6D59">
      <w:r w:rsidRPr="00DC6D59">
        <w:t>a) Deutlich weniger als in den blauen Ballon.</w:t>
      </w:r>
    </w:p>
    <w:p w14:paraId="3A797D6B" w14:textId="77777777" w:rsidR="00DC6D59" w:rsidRPr="00DC6D59" w:rsidRDefault="00DC6D59" w:rsidP="00DC6D59">
      <w:r w:rsidRPr="00DC6D59">
        <w:t>b) Etwa genau so viel wie in den blauen Ballon.</w:t>
      </w:r>
    </w:p>
    <w:p w14:paraId="61CD4AF6" w14:textId="77777777" w:rsidR="00723FFA" w:rsidRDefault="00DC6D59" w:rsidP="00DC6D59">
      <w:r w:rsidRPr="00DC6D59">
        <w:t>c) Deutlich mehr als in den blauen Ballon.</w:t>
      </w:r>
    </w:p>
    <w:tbl>
      <w:tblPr>
        <w:tblW w:w="0" w:type="auto"/>
        <w:tblLook w:val="01E0" w:firstRow="1" w:lastRow="1" w:firstColumn="1" w:lastColumn="1" w:noHBand="0" w:noVBand="0"/>
      </w:tblPr>
      <w:tblGrid>
        <w:gridCol w:w="5030"/>
        <w:gridCol w:w="5031"/>
      </w:tblGrid>
      <w:tr w:rsidR="00DC6D59" w:rsidRPr="0071784C" w14:paraId="705CC420" w14:textId="77777777" w:rsidTr="00290065">
        <w:tc>
          <w:tcPr>
            <w:tcW w:w="5030" w:type="dxa"/>
            <w:shd w:val="clear" w:color="auto" w:fill="auto"/>
          </w:tcPr>
          <w:p w14:paraId="1BC19816" w14:textId="77777777" w:rsidR="00DC6D59" w:rsidRPr="0071784C" w:rsidRDefault="00215B7B" w:rsidP="00DC6D59">
            <w:r>
              <w:rPr>
                <w:noProof/>
              </w:rPr>
              <w:pict w14:anchorId="02FC255A">
                <v:shape id="Bild 328" o:spid="_x0000_i1478" type="#_x0000_t75" alt="m917_1" style="width:240pt;height:180pt;visibility:visible">
                  <v:imagedata r:id="rId1427" o:title="m917_1"/>
                </v:shape>
              </w:pict>
            </w:r>
          </w:p>
        </w:tc>
        <w:tc>
          <w:tcPr>
            <w:tcW w:w="5031" w:type="dxa"/>
            <w:shd w:val="clear" w:color="auto" w:fill="auto"/>
          </w:tcPr>
          <w:p w14:paraId="6CF439DD" w14:textId="77777777" w:rsidR="00DC6D59" w:rsidRPr="0071784C" w:rsidRDefault="00215B7B" w:rsidP="00DC6D59">
            <w:r>
              <w:rPr>
                <w:noProof/>
              </w:rPr>
              <w:pict w14:anchorId="1E318EAB">
                <v:shape id="Bild 329" o:spid="_x0000_i1479" type="#_x0000_t75" alt="m917_2" style="width:240pt;height:180pt;visibility:visible">
                  <v:imagedata r:id="rId1428" o:title="m917_2"/>
                </v:shape>
              </w:pict>
            </w:r>
          </w:p>
        </w:tc>
      </w:tr>
      <w:tr w:rsidR="00DC6D59" w:rsidRPr="0071784C" w14:paraId="71B17F20" w14:textId="77777777" w:rsidTr="00290065">
        <w:tc>
          <w:tcPr>
            <w:tcW w:w="5030" w:type="dxa"/>
            <w:shd w:val="clear" w:color="auto" w:fill="auto"/>
          </w:tcPr>
          <w:p w14:paraId="31DCEEBF" w14:textId="77777777" w:rsidR="00DC6D59" w:rsidRPr="0071784C" w:rsidRDefault="00215B7B" w:rsidP="00DC6D59">
            <w:r>
              <w:rPr>
                <w:noProof/>
              </w:rPr>
              <w:pict w14:anchorId="6E3AE699">
                <v:shape id="Bild 330" o:spid="_x0000_i1480" type="#_x0000_t75" alt="m917_3" style="width:240pt;height:180pt;visibility:visible">
                  <v:imagedata r:id="rId1429" o:title="m917_3"/>
                </v:shape>
              </w:pict>
            </w:r>
          </w:p>
        </w:tc>
        <w:tc>
          <w:tcPr>
            <w:tcW w:w="5031" w:type="dxa"/>
            <w:shd w:val="clear" w:color="auto" w:fill="auto"/>
          </w:tcPr>
          <w:p w14:paraId="03BFD741" w14:textId="77777777" w:rsidR="00DC6D59" w:rsidRPr="0071784C" w:rsidRDefault="00DC6D59" w:rsidP="00DC6D59"/>
        </w:tc>
      </w:tr>
    </w:tbl>
    <w:p w14:paraId="4166D667" w14:textId="77777777" w:rsidR="00DC6D59" w:rsidRPr="00DC6D59" w:rsidRDefault="00DC6D59" w:rsidP="00DC6D59"/>
    <w:p w14:paraId="213BF6ED" w14:textId="77777777" w:rsidR="009B7305" w:rsidRDefault="009B7305" w:rsidP="00E14754"/>
    <w:p w14:paraId="147C9CD8" w14:textId="4F9E7462" w:rsidR="004E7FC0" w:rsidRDefault="00215B7B" w:rsidP="00E14754">
      <w:hyperlink r:id="rId1430" w:anchor="m935" w:history="1">
        <w:r w:rsidR="004E7FC0" w:rsidRPr="006F6E28">
          <w:rPr>
            <w:rStyle w:val="Hyperlink"/>
            <w:sz w:val="22"/>
          </w:rPr>
          <w:t>935.</w:t>
        </w:r>
      </w:hyperlink>
      <w:r w:rsidR="004E7FC0">
        <w:t xml:space="preserve"> Ein bekannter Versuch sieht so aus: Ein randvoll mit Wasser gefülltes Glas wird mit einer Postkarte oder ähnlichem zugedeckt, das Glas mit festgehaltener Karte </w:t>
      </w:r>
      <w:r w:rsidR="00A72160">
        <w:t xml:space="preserve">um 180° </w:t>
      </w:r>
      <w:r w:rsidR="004E7FC0">
        <w:t xml:space="preserve">rumgedreht und die Postkarte losgelassen. Der allseitig wirkende Luftdruck drückt die </w:t>
      </w:r>
      <w:r w:rsidR="00A72160">
        <w:t>K</w:t>
      </w:r>
      <w:r w:rsidR="004E7FC0">
        <w:t>arte an das Glas und nichts läuft raus.</w:t>
      </w:r>
    </w:p>
    <w:p w14:paraId="0B99CD88" w14:textId="77777777" w:rsidR="004E7FC0" w:rsidRDefault="004E7FC0" w:rsidP="00E14754">
      <w:r>
        <w:t xml:space="preserve">Der Versuch wird nun etwas verändert: Über das Glas wird zuerst eine Mullbinde gelegt und dann die </w:t>
      </w:r>
      <w:r w:rsidR="00C51BA3">
        <w:t>K</w:t>
      </w:r>
      <w:r>
        <w:t xml:space="preserve">arte daraufgelegt. Nun wird das Ganze wieder </w:t>
      </w:r>
      <w:r w:rsidR="00A72160">
        <w:t xml:space="preserve">um 180° </w:t>
      </w:r>
      <w:r>
        <w:t xml:space="preserve">rumgedreht und die Karte langsam und vorsichtig </w:t>
      </w:r>
      <w:r w:rsidR="00C51BA3">
        <w:t>nach unten weggenommen.</w:t>
      </w:r>
      <w:r>
        <w:t xml:space="preserve"> Was ist zu beobachten?</w:t>
      </w:r>
    </w:p>
    <w:p w14:paraId="266EA3B0" w14:textId="77777777" w:rsidR="004E7FC0" w:rsidRDefault="004E7FC0" w:rsidP="00E14754">
      <w:r>
        <w:t>a) Das Wasser läuft sofort aus dem Glas raus.</w:t>
      </w:r>
    </w:p>
    <w:p w14:paraId="7D8A6323" w14:textId="77777777" w:rsidR="004E7FC0" w:rsidRDefault="004E7FC0" w:rsidP="00E14754">
      <w:r>
        <w:t xml:space="preserve">b) Das Wasser tropft langsam durch die </w:t>
      </w:r>
      <w:r w:rsidR="00C51BA3">
        <w:t>gesamte Mullb</w:t>
      </w:r>
      <w:r>
        <w:t>inde hindurch.</w:t>
      </w:r>
    </w:p>
    <w:p w14:paraId="410A2B81" w14:textId="77777777" w:rsidR="004E7FC0" w:rsidRDefault="004E7FC0" w:rsidP="00E14754">
      <w:r>
        <w:t>c) Die Mullbinde hält das Wasser zurück, es läuft nichts heraus.</w:t>
      </w:r>
    </w:p>
    <w:p w14:paraId="3E33BC05" w14:textId="77777777" w:rsidR="00AA0B31" w:rsidRDefault="00AA0B31"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3224"/>
      </w:tblGrid>
      <w:tr w:rsidR="00AA0B31" w:rsidRPr="0071784C" w14:paraId="4473E6CD" w14:textId="77777777" w:rsidTr="00850670">
        <w:tc>
          <w:tcPr>
            <w:tcW w:w="6062" w:type="dxa"/>
            <w:tcBorders>
              <w:top w:val="nil"/>
              <w:left w:val="nil"/>
              <w:bottom w:val="nil"/>
              <w:right w:val="nil"/>
            </w:tcBorders>
            <w:shd w:val="clear" w:color="auto" w:fill="auto"/>
          </w:tcPr>
          <w:p w14:paraId="61C0E295" w14:textId="0CE3A74D" w:rsidR="00AA0B31" w:rsidRPr="0071784C" w:rsidRDefault="00215B7B" w:rsidP="00850670">
            <w:pPr>
              <w:pStyle w:val="berschrift1"/>
              <w:rPr>
                <w:b w:val="0"/>
                <w:sz w:val="22"/>
              </w:rPr>
            </w:pPr>
            <w:hyperlink r:id="rId1431" w:anchor="m951" w:history="1">
              <w:r w:rsidR="00C521CD" w:rsidRPr="00945FDE">
                <w:rPr>
                  <w:rStyle w:val="Hyperlink"/>
                  <w:b w:val="0"/>
                  <w:sz w:val="22"/>
                </w:rPr>
                <w:t>951.</w:t>
              </w:r>
            </w:hyperlink>
            <w:r w:rsidR="00C521CD" w:rsidRPr="0071784C">
              <w:rPr>
                <w:rStyle w:val="a-size-large"/>
                <w:b w:val="0"/>
                <w:sz w:val="22"/>
              </w:rPr>
              <w:t xml:space="preserve"> </w:t>
            </w:r>
            <w:r w:rsidR="00AA0B31" w:rsidRPr="0071784C">
              <w:rPr>
                <w:rStyle w:val="a-size-large"/>
                <w:b w:val="0"/>
                <w:sz w:val="22"/>
              </w:rPr>
              <w:t xml:space="preserve">Das Smartphone Samsung Galaxy Xcover 3 ist wasserdicht und verträgt laut Herstellerangaben einen Druck von </w:t>
            </w:r>
            <w:r w:rsidR="00AA0B31" w:rsidRPr="0071784C">
              <w:rPr>
                <w:b w:val="0"/>
                <w:sz w:val="22"/>
              </w:rPr>
              <w:t>15 kPa. Bis zu welcher Wassertiefe darf es maximal eintauchen? (5)</w:t>
            </w:r>
          </w:p>
          <w:p w14:paraId="3FC15501" w14:textId="77777777" w:rsidR="00AA0B31" w:rsidRPr="0071784C" w:rsidRDefault="00AA0B31" w:rsidP="00850670"/>
          <w:p w14:paraId="76E6F043" w14:textId="77777777" w:rsidR="00AA0B31" w:rsidRPr="0071784C" w:rsidRDefault="00AA0B31" w:rsidP="00850670">
            <w:pPr>
              <w:rPr>
                <w:b/>
              </w:rPr>
            </w:pPr>
          </w:p>
        </w:tc>
        <w:tc>
          <w:tcPr>
            <w:tcW w:w="3224" w:type="dxa"/>
            <w:tcBorders>
              <w:top w:val="nil"/>
              <w:left w:val="nil"/>
              <w:bottom w:val="nil"/>
              <w:right w:val="nil"/>
            </w:tcBorders>
            <w:shd w:val="clear" w:color="auto" w:fill="auto"/>
          </w:tcPr>
          <w:p w14:paraId="149C1F92" w14:textId="77777777" w:rsidR="00AA0B31" w:rsidRPr="0071784C" w:rsidRDefault="00215B7B" w:rsidP="00850670">
            <w:r>
              <w:rPr>
                <w:noProof/>
              </w:rPr>
              <w:pict w14:anchorId="64AD806E">
                <v:shape id="Bild 331" o:spid="_x0000_i1481" type="#_x0000_t75" alt="m951" style="width:138pt;height:2in;visibility:visible">
                  <v:imagedata r:id="rId1432" o:title="m951"/>
                </v:shape>
              </w:pict>
            </w:r>
          </w:p>
        </w:tc>
      </w:tr>
    </w:tbl>
    <w:p w14:paraId="2D6A1A3E" w14:textId="77777777" w:rsidR="00AA0B31" w:rsidRDefault="00AA0B31" w:rsidP="00E14754"/>
    <w:p w14:paraId="5A7D9935" w14:textId="77777777" w:rsidR="004E7FC0" w:rsidRDefault="004E7FC0" w:rsidP="00E14754"/>
    <w:p w14:paraId="1F6B7A8C" w14:textId="77777777" w:rsidR="004E7FC0" w:rsidRDefault="004E7FC0"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65B73CC" w14:textId="77777777" w:rsidTr="00E14754">
        <w:trPr>
          <w:trHeight w:val="397"/>
        </w:trPr>
        <w:tc>
          <w:tcPr>
            <w:tcW w:w="5030" w:type="dxa"/>
            <w:vAlign w:val="center"/>
          </w:tcPr>
          <w:p w14:paraId="7948FCBC" w14:textId="77777777" w:rsidR="00E14754" w:rsidRPr="0071784C" w:rsidRDefault="00E14754" w:rsidP="00AD5758">
            <w:pPr>
              <w:pStyle w:val="berschrift4"/>
            </w:pPr>
            <w:bookmarkStart w:id="2295" w:name="t18"/>
            <w:bookmarkEnd w:id="2295"/>
            <w:r w:rsidRPr="0071784C">
              <w:t>Auftrieb</w:t>
            </w:r>
          </w:p>
        </w:tc>
        <w:tc>
          <w:tcPr>
            <w:tcW w:w="5030" w:type="dxa"/>
            <w:vAlign w:val="center"/>
          </w:tcPr>
          <w:p w14:paraId="0014BB20" w14:textId="77777777" w:rsidR="00E14754" w:rsidRDefault="00215B7B" w:rsidP="00E14754">
            <w:pPr>
              <w:jc w:val="center"/>
              <w:rPr>
                <w:rStyle w:val="Hyperlink"/>
                <w:sz w:val="22"/>
              </w:rPr>
            </w:pPr>
            <w:hyperlink w:anchor="t0" w:history="1">
              <w:r w:rsidR="00E14754">
                <w:rPr>
                  <w:rStyle w:val="Hyperlink"/>
                  <w:sz w:val="22"/>
                </w:rPr>
                <w:t>(z</w:t>
              </w:r>
              <w:bookmarkStart w:id="2296" w:name="_Hlt3266483"/>
              <w:r w:rsidR="00E14754">
                <w:rPr>
                  <w:rStyle w:val="Hyperlink"/>
                  <w:sz w:val="22"/>
                </w:rPr>
                <w:t>u</w:t>
              </w:r>
              <w:bookmarkStart w:id="2297" w:name="_Hlt496414081"/>
              <w:bookmarkEnd w:id="2296"/>
              <w:r w:rsidR="00E14754">
                <w:rPr>
                  <w:rStyle w:val="Hyperlink"/>
                  <w:sz w:val="22"/>
                </w:rPr>
                <w:t>m</w:t>
              </w:r>
              <w:bookmarkEnd w:id="2297"/>
              <w:r w:rsidR="00E14754">
                <w:rPr>
                  <w:rStyle w:val="Hyperlink"/>
                  <w:sz w:val="22"/>
                </w:rPr>
                <w:t xml:space="preserve"> </w:t>
              </w:r>
              <w:bookmarkStart w:id="2298" w:name="_Hlt496018001"/>
              <w:r w:rsidR="00E14754">
                <w:rPr>
                  <w:rStyle w:val="Hyperlink"/>
                  <w:sz w:val="22"/>
                </w:rPr>
                <w:t>I</w:t>
              </w:r>
              <w:bookmarkStart w:id="2299" w:name="_Hlt513361895"/>
              <w:bookmarkEnd w:id="2298"/>
              <w:r w:rsidR="00E14754">
                <w:rPr>
                  <w:rStyle w:val="Hyperlink"/>
                  <w:sz w:val="22"/>
                </w:rPr>
                <w:t>n</w:t>
              </w:r>
              <w:bookmarkStart w:id="2300" w:name="_Hlt85781746"/>
              <w:bookmarkEnd w:id="2299"/>
              <w:r w:rsidR="00E14754">
                <w:rPr>
                  <w:rStyle w:val="Hyperlink"/>
                  <w:sz w:val="22"/>
                </w:rPr>
                <w:t>h</w:t>
              </w:r>
              <w:bookmarkStart w:id="2301" w:name="_Hlt501287224"/>
              <w:bookmarkEnd w:id="2300"/>
              <w:r w:rsidR="00E14754">
                <w:rPr>
                  <w:rStyle w:val="Hyperlink"/>
                  <w:sz w:val="22"/>
                </w:rPr>
                <w:t>a</w:t>
              </w:r>
              <w:bookmarkStart w:id="2302" w:name="_Hlt85948233"/>
              <w:bookmarkEnd w:id="2301"/>
              <w:r w:rsidR="00E14754">
                <w:rPr>
                  <w:rStyle w:val="Hyperlink"/>
                  <w:sz w:val="22"/>
                </w:rPr>
                <w:t>l</w:t>
              </w:r>
              <w:bookmarkEnd w:id="2302"/>
              <w:r w:rsidR="00E14754">
                <w:rPr>
                  <w:rStyle w:val="Hyperlink"/>
                  <w:sz w:val="22"/>
                </w:rPr>
                <w:t>t</w:t>
              </w:r>
              <w:bookmarkStart w:id="2303" w:name="_Hlt496353980"/>
              <w:r w:rsidR="00E14754">
                <w:rPr>
                  <w:rStyle w:val="Hyperlink"/>
                  <w:sz w:val="22"/>
                </w:rPr>
                <w:t>s</w:t>
              </w:r>
              <w:bookmarkStart w:id="2304" w:name="_Hlt100669687"/>
              <w:bookmarkEnd w:id="2303"/>
              <w:r w:rsidR="00E14754">
                <w:rPr>
                  <w:rStyle w:val="Hyperlink"/>
                  <w:sz w:val="22"/>
                </w:rPr>
                <w:t>v</w:t>
              </w:r>
              <w:bookmarkStart w:id="2305" w:name="_Hlt86313749"/>
              <w:bookmarkEnd w:id="2304"/>
              <w:r w:rsidR="00E14754">
                <w:rPr>
                  <w:rStyle w:val="Hyperlink"/>
                  <w:sz w:val="22"/>
                </w:rPr>
                <w:t>e</w:t>
              </w:r>
              <w:bookmarkEnd w:id="2305"/>
              <w:r w:rsidR="00E14754">
                <w:rPr>
                  <w:rStyle w:val="Hyperlink"/>
                  <w:sz w:val="22"/>
                </w:rPr>
                <w:t>r</w:t>
              </w:r>
              <w:bookmarkStart w:id="2306" w:name="_Hlt501286125"/>
              <w:r w:rsidR="00E14754">
                <w:rPr>
                  <w:rStyle w:val="Hyperlink"/>
                  <w:sz w:val="22"/>
                </w:rPr>
                <w:t>z</w:t>
              </w:r>
              <w:bookmarkEnd w:id="2306"/>
              <w:r w:rsidR="00E14754">
                <w:rPr>
                  <w:rStyle w:val="Hyperlink"/>
                  <w:sz w:val="22"/>
                </w:rPr>
                <w:t>eichnis )</w:t>
              </w:r>
            </w:hyperlink>
          </w:p>
        </w:tc>
      </w:tr>
      <w:tr w:rsidR="00E14754" w:rsidRPr="0071784C" w14:paraId="6834AE9D" w14:textId="77777777" w:rsidTr="00E14754">
        <w:trPr>
          <w:trHeight w:val="397"/>
        </w:trPr>
        <w:tc>
          <w:tcPr>
            <w:tcW w:w="10060" w:type="dxa"/>
            <w:gridSpan w:val="2"/>
            <w:vAlign w:val="center"/>
          </w:tcPr>
          <w:p w14:paraId="6D76234A" w14:textId="1495E455" w:rsidR="00E14754" w:rsidRDefault="00215B7B" w:rsidP="00E14754">
            <w:pPr>
              <w:jc w:val="center"/>
              <w:rPr>
                <w:rStyle w:val="Hyperlink"/>
                <w:sz w:val="22"/>
              </w:rPr>
            </w:pPr>
            <w:hyperlink r:id="rId1433" w:anchor="druck" w:history="1">
              <w:r w:rsidR="00E14754" w:rsidRPr="008870D5">
                <w:rPr>
                  <w:rStyle w:val="Hyperlink"/>
                  <w:sz w:val="22"/>
                </w:rPr>
                <w:t>Formeln zum Thema</w:t>
              </w:r>
            </w:hyperlink>
          </w:p>
        </w:tc>
      </w:tr>
    </w:tbl>
    <w:bookmarkStart w:id="2307" w:name="_Hlt496017833"/>
    <w:p w14:paraId="481BAA0E" w14:textId="02368724" w:rsidR="00E14754" w:rsidRDefault="00E14754" w:rsidP="00E14754">
      <w:r>
        <w:fldChar w:fldCharType="begin"/>
      </w:r>
      <w:r w:rsidR="00626526">
        <w:instrText>HYPERLINK "lsgmech.docx" \l "m318"</w:instrText>
      </w:r>
      <w:r>
        <w:fldChar w:fldCharType="separate"/>
      </w:r>
      <w:r>
        <w:rPr>
          <w:rStyle w:val="Hyperlink"/>
          <w:sz w:val="22"/>
        </w:rPr>
        <w:t>3</w:t>
      </w:r>
      <w:bookmarkStart w:id="2308" w:name="_Hlt213630876"/>
      <w:r>
        <w:rPr>
          <w:rStyle w:val="Hyperlink"/>
          <w:sz w:val="22"/>
        </w:rPr>
        <w:t>1</w:t>
      </w:r>
      <w:bookmarkStart w:id="2309" w:name="_Hlt87608990"/>
      <w:bookmarkStart w:id="2310" w:name="_Hlt87608361"/>
      <w:bookmarkEnd w:id="2308"/>
      <w:bookmarkEnd w:id="2309"/>
      <w:r>
        <w:rPr>
          <w:rStyle w:val="Hyperlink"/>
          <w:sz w:val="22"/>
        </w:rPr>
        <w:t>8</w:t>
      </w:r>
      <w:bookmarkEnd w:id="2310"/>
      <w:r>
        <w:rPr>
          <w:rStyle w:val="Hyperlink"/>
          <w:sz w:val="22"/>
        </w:rPr>
        <w:t>.</w:t>
      </w:r>
      <w:r>
        <w:fldChar w:fldCharType="end"/>
      </w:r>
      <w:bookmarkEnd w:id="2307"/>
      <w:r>
        <w:t xml:space="preserve"> Schreibe das Archimedische Gesetz auf.</w:t>
      </w:r>
      <w:r>
        <w:br/>
      </w:r>
      <w:r>
        <w:sym w:font="Symbol" w:char="F02A"/>
      </w:r>
    </w:p>
    <w:p w14:paraId="6857BFF0" w14:textId="55653C90" w:rsidR="00E14754" w:rsidRDefault="00215B7B" w:rsidP="00E14754">
      <w:hyperlink r:id="rId1434" w:anchor="m319" w:history="1">
        <w:r w:rsidR="00E14754">
          <w:rPr>
            <w:rStyle w:val="Hyperlink"/>
            <w:sz w:val="22"/>
          </w:rPr>
          <w:t>3</w:t>
        </w:r>
        <w:bookmarkStart w:id="2311" w:name="_Hlt496413514"/>
        <w:r w:rsidR="00E14754">
          <w:rPr>
            <w:rStyle w:val="Hyperlink"/>
            <w:sz w:val="22"/>
          </w:rPr>
          <w:t>1</w:t>
        </w:r>
        <w:bookmarkEnd w:id="2311"/>
        <w:r w:rsidR="00E14754">
          <w:rPr>
            <w:rStyle w:val="Hyperlink"/>
            <w:sz w:val="22"/>
          </w:rPr>
          <w:t>9.</w:t>
        </w:r>
      </w:hyperlink>
      <w:r w:rsidR="00E14754">
        <w:t xml:space="preserve"> Warum und wie ändert sich der Tiefgang eines Schiffes, wenn es von der Nordsee (Salzwasser) in den Hamburger Hafen (Süßwasser) fährt?</w:t>
      </w:r>
      <w:r w:rsidR="00E14754">
        <w:br/>
      </w:r>
      <w:r w:rsidR="00E14754">
        <w:sym w:font="Symbol" w:char="F02A"/>
      </w:r>
    </w:p>
    <w:bookmarkStart w:id="2312" w:name="_Hlt496413525"/>
    <w:p w14:paraId="096B46C3" w14:textId="00265D86" w:rsidR="00E14754" w:rsidRDefault="00E14754" w:rsidP="00E14754">
      <w:r>
        <w:fldChar w:fldCharType="begin"/>
      </w:r>
      <w:r w:rsidR="00626526">
        <w:instrText>HYPERLINK "lsgmech.docx" \l "m320"</w:instrText>
      </w:r>
      <w:r>
        <w:fldChar w:fldCharType="separate"/>
      </w:r>
      <w:r>
        <w:rPr>
          <w:rStyle w:val="Hyperlink"/>
          <w:sz w:val="22"/>
        </w:rPr>
        <w:t>3</w:t>
      </w:r>
      <w:bookmarkStart w:id="2313" w:name="_Hlt26255891"/>
      <w:r>
        <w:rPr>
          <w:rStyle w:val="Hyperlink"/>
          <w:sz w:val="22"/>
        </w:rPr>
        <w:t>2</w:t>
      </w:r>
      <w:bookmarkStart w:id="2314" w:name="_Hlt26255866"/>
      <w:bookmarkEnd w:id="2313"/>
      <w:r>
        <w:rPr>
          <w:rStyle w:val="Hyperlink"/>
          <w:sz w:val="22"/>
        </w:rPr>
        <w:t>0</w:t>
      </w:r>
      <w:bookmarkEnd w:id="2314"/>
      <w:r>
        <w:rPr>
          <w:rStyle w:val="Hyperlink"/>
          <w:sz w:val="22"/>
        </w:rPr>
        <w:t>.</w:t>
      </w:r>
      <w:r>
        <w:fldChar w:fldCharType="end"/>
      </w:r>
      <w:bookmarkEnd w:id="2312"/>
      <w:r>
        <w:t xml:space="preserve"> U-Boote haben Seitentanks, die geflutet oder mit Druckluft wieder leer gepumpt werden können. Beschreibe, wie U-Boote </w:t>
      </w:r>
      <w:r>
        <w:br/>
        <w:t xml:space="preserve">a) untertauchen, </w:t>
      </w:r>
      <w:r>
        <w:br/>
        <w:t xml:space="preserve">b) auftauchen oder </w:t>
      </w:r>
      <w:r>
        <w:br/>
        <w:t xml:space="preserve">c) im Wasser schweben können. </w:t>
      </w:r>
      <w:r>
        <w:br/>
        <w:t>Vergleiche dabei auch die Gewichtskraft mit der Auftriebskraft.</w:t>
      </w:r>
      <w:r>
        <w:br/>
      </w:r>
      <w:r>
        <w:sym w:font="Symbol" w:char="F02A"/>
      </w:r>
    </w:p>
    <w:bookmarkStart w:id="2315" w:name="_Hlt496017969"/>
    <w:p w14:paraId="738661E1" w14:textId="7DDF3B6C" w:rsidR="00E14754" w:rsidRDefault="00E14754" w:rsidP="00E14754">
      <w:r>
        <w:fldChar w:fldCharType="begin"/>
      </w:r>
      <w:r w:rsidR="00626526">
        <w:instrText>HYPERLINK "lsgmech.docx" \l "m322"</w:instrText>
      </w:r>
      <w:r>
        <w:fldChar w:fldCharType="separate"/>
      </w:r>
      <w:r>
        <w:rPr>
          <w:rStyle w:val="Hyperlink"/>
          <w:sz w:val="22"/>
        </w:rPr>
        <w:t>32</w:t>
      </w:r>
      <w:bookmarkStart w:id="2316" w:name="_Hlt496413529"/>
      <w:r>
        <w:rPr>
          <w:rStyle w:val="Hyperlink"/>
          <w:sz w:val="22"/>
        </w:rPr>
        <w:t>2</w:t>
      </w:r>
      <w:bookmarkEnd w:id="2316"/>
      <w:r>
        <w:rPr>
          <w:rStyle w:val="Hyperlink"/>
          <w:sz w:val="22"/>
        </w:rPr>
        <w:t>.</w:t>
      </w:r>
      <w:r>
        <w:fldChar w:fldCharType="end"/>
      </w:r>
      <w:bookmarkEnd w:id="2315"/>
      <w:r>
        <w:t xml:space="preserve"> Eine Schnecke kriecht an einem Grashalm in die Höhe; der Halm biegt sich. Eine gleich schwere Wasserschnecke kriecht unter Wasser am dünnen Stängel einer Wasserpflanze hinauf; der Stängel biegt sich nicht, obwohl er keine größere Festigkeit besitzt als der Grashalm. Woher kommt der Unterschied?</w:t>
      </w:r>
      <w:r>
        <w:br/>
      </w:r>
      <w:r>
        <w:sym w:font="Symbol" w:char="F02A"/>
      </w:r>
    </w:p>
    <w:bookmarkStart w:id="2317" w:name="_Hlt26255959"/>
    <w:p w14:paraId="0565FA0A" w14:textId="718C25F8" w:rsidR="00E14754" w:rsidRDefault="00E14754" w:rsidP="00E14754">
      <w:pPr>
        <w:widowControl w:val="0"/>
      </w:pPr>
      <w:r>
        <w:fldChar w:fldCharType="begin"/>
      </w:r>
      <w:r w:rsidR="00626526">
        <w:instrText>HYPERLINK "lsgmech.docx" \l "m323"</w:instrText>
      </w:r>
      <w:r>
        <w:fldChar w:fldCharType="separate"/>
      </w:r>
      <w:r>
        <w:rPr>
          <w:rStyle w:val="Hyperlink"/>
          <w:sz w:val="22"/>
        </w:rPr>
        <w:t>3</w:t>
      </w:r>
      <w:bookmarkStart w:id="2318" w:name="_Hlt496017973"/>
      <w:r>
        <w:rPr>
          <w:rStyle w:val="Hyperlink"/>
          <w:sz w:val="22"/>
        </w:rPr>
        <w:t>2</w:t>
      </w:r>
      <w:bookmarkStart w:id="2319" w:name="_Hlt496413534"/>
      <w:bookmarkEnd w:id="2318"/>
      <w:r>
        <w:rPr>
          <w:rStyle w:val="Hyperlink"/>
          <w:sz w:val="22"/>
        </w:rPr>
        <w:t>3</w:t>
      </w:r>
      <w:bookmarkEnd w:id="2319"/>
      <w:r>
        <w:rPr>
          <w:rStyle w:val="Hyperlink"/>
          <w:sz w:val="22"/>
        </w:rPr>
        <w:t>.</w:t>
      </w:r>
      <w:r>
        <w:fldChar w:fldCharType="end"/>
      </w:r>
      <w:bookmarkEnd w:id="2317"/>
      <w:r>
        <w:t xml:space="preserve"> Heißluftballons steigen auf, wenn die Luft im Innern der Hülle stark erwärmt wird. </w:t>
      </w:r>
      <w:r>
        <w:br/>
        <w:t xml:space="preserve">a) Erklären, warum der Ballon beim Erwärmen der Luft aufsteigt, </w:t>
      </w:r>
      <w:r>
        <w:br/>
        <w:t xml:space="preserve">b) Was muss der Ballonfahrer machen, um in einer bestimmten Höhe über dem Erdboden zu schweben?  </w:t>
      </w:r>
      <w:r>
        <w:br/>
        <w:t>Vergleiche dabei auch die Gewichtskraft mit der Auftriebskraft.</w:t>
      </w:r>
      <w:r>
        <w:br/>
      </w:r>
      <w:r>
        <w:sym w:font="Symbol" w:char="F02A"/>
      </w:r>
      <w:r>
        <w:sym w:font="Symbol" w:char="F02A"/>
      </w:r>
    </w:p>
    <w:p w14:paraId="34360A81" w14:textId="27D1362F" w:rsidR="00E14754" w:rsidRDefault="00215B7B" w:rsidP="00E14754">
      <w:pPr>
        <w:widowControl w:val="0"/>
      </w:pPr>
      <w:hyperlink r:id="rId1435" w:anchor="m364" w:history="1">
        <w:r w:rsidR="00E14754">
          <w:rPr>
            <w:rStyle w:val="Hyperlink"/>
            <w:sz w:val="22"/>
          </w:rPr>
          <w:t>3</w:t>
        </w:r>
        <w:bookmarkStart w:id="2320" w:name="_Hlt496360706"/>
        <w:r w:rsidR="00E14754">
          <w:rPr>
            <w:rStyle w:val="Hyperlink"/>
            <w:sz w:val="22"/>
          </w:rPr>
          <w:t>6</w:t>
        </w:r>
        <w:bookmarkEnd w:id="2320"/>
        <w:r w:rsidR="00E14754">
          <w:rPr>
            <w:rStyle w:val="Hyperlink"/>
            <w:sz w:val="22"/>
          </w:rPr>
          <w:t>4.</w:t>
        </w:r>
      </w:hyperlink>
      <w:r w:rsidR="00E14754">
        <w:t xml:space="preserve"> Zum Bau des Grundpfeilers einer Brücke wird ein Betonquader mittels eines Schwimmkastens (Ponton) herangebracht. Der Schwimmkasten mit der Masse 15 kg hat die Grundfläche 1m x 0,5m und eine Höhe von 50 cm. Der Betonquader hat die Abmaße 50cm x 60cm x 30cm. Die Dichte von Beton in 2 kg/dm³. Wie tief taucht der Schwimmkasten ein?</w:t>
      </w:r>
      <w:r w:rsidR="00E14754">
        <w:br/>
      </w:r>
      <w:r w:rsidR="00E14754">
        <w:sym w:font="Symbol" w:char="F02A"/>
      </w:r>
      <w:r w:rsidR="00E14754">
        <w:sym w:font="Symbol" w:char="F02A"/>
      </w:r>
      <w:r w:rsidR="00E14754">
        <w:sym w:font="Symbol" w:char="F02A"/>
      </w:r>
    </w:p>
    <w:p w14:paraId="183DCB89" w14:textId="201862B2" w:rsidR="00E14754" w:rsidRDefault="00215B7B" w:rsidP="00E14754">
      <w:hyperlink r:id="rId1436" w:anchor="m405" w:history="1">
        <w:r w:rsidR="00E14754">
          <w:rPr>
            <w:rStyle w:val="Hyperlink"/>
            <w:sz w:val="22"/>
          </w:rPr>
          <w:t>4</w:t>
        </w:r>
        <w:bookmarkStart w:id="2321" w:name="_Hlt26256045"/>
        <w:r w:rsidR="00E14754">
          <w:rPr>
            <w:rStyle w:val="Hyperlink"/>
            <w:sz w:val="22"/>
          </w:rPr>
          <w:t>0</w:t>
        </w:r>
        <w:bookmarkEnd w:id="2321"/>
        <w:r w:rsidR="00E14754">
          <w:rPr>
            <w:rStyle w:val="Hyperlink"/>
            <w:sz w:val="22"/>
          </w:rPr>
          <w:t>5.</w:t>
        </w:r>
      </w:hyperlink>
      <w:r w:rsidR="00E14754">
        <w:t xml:space="preserve"> Aus einem Boot, welches auf einem Teich schwimmt, wird ein Stein ins Wasser geworfen. Wie verändert sich der Wasserspiegel im Teich?</w:t>
      </w:r>
      <w:r w:rsidR="00E14754">
        <w:br/>
        <w:t>a) Er sinkt.</w:t>
      </w:r>
      <w:r w:rsidR="00E14754">
        <w:br/>
        <w:t>b) Er bleibt gleich.</w:t>
      </w:r>
      <w:r w:rsidR="00E14754">
        <w:br/>
        <w:t>c) Er steigt.</w:t>
      </w:r>
      <w:r w:rsidR="00E14754">
        <w:br/>
      </w:r>
      <w:r w:rsidR="00E14754">
        <w:sym w:font="Symbol" w:char="F02A"/>
      </w:r>
      <w:r w:rsidR="00E14754">
        <w:sym w:font="Symbol" w:char="F02A"/>
      </w:r>
    </w:p>
    <w:bookmarkStart w:id="2322" w:name="_Hlt128038151"/>
    <w:p w14:paraId="15B603FD" w14:textId="301171DA" w:rsidR="00E14754" w:rsidRDefault="00E14754" w:rsidP="00E14754">
      <w:r>
        <w:fldChar w:fldCharType="begin"/>
      </w:r>
      <w:r w:rsidR="00626526">
        <w:instrText>HYPERLINK "lsgmech.docx" \l "m406"</w:instrText>
      </w:r>
      <w:r>
        <w:fldChar w:fldCharType="separate"/>
      </w:r>
      <w:r>
        <w:rPr>
          <w:rStyle w:val="Hyperlink"/>
          <w:sz w:val="22"/>
        </w:rPr>
        <w:t>4</w:t>
      </w:r>
      <w:bookmarkStart w:id="2323" w:name="_Hlt26256152"/>
      <w:r>
        <w:rPr>
          <w:rStyle w:val="Hyperlink"/>
          <w:sz w:val="22"/>
        </w:rPr>
        <w:t>0</w:t>
      </w:r>
      <w:bookmarkEnd w:id="2323"/>
      <w:r>
        <w:rPr>
          <w:rStyle w:val="Hyperlink"/>
          <w:sz w:val="22"/>
        </w:rPr>
        <w:t>6.</w:t>
      </w:r>
      <w:r>
        <w:fldChar w:fldCharType="end"/>
      </w:r>
      <w:bookmarkEnd w:id="2322"/>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EA26A1B" w14:textId="77777777" w:rsidTr="00E14754">
        <w:tc>
          <w:tcPr>
            <w:tcW w:w="5030" w:type="dxa"/>
          </w:tcPr>
          <w:p w14:paraId="02C3C3C0" w14:textId="77777777" w:rsidR="00E14754" w:rsidRPr="0071784C" w:rsidRDefault="00E14754" w:rsidP="00E14754">
            <w:r w:rsidRPr="0071784C">
              <w:t>Zwei gleich große Bechergläser sind bis zum Rand mir Wasser gefüllt, wobei in dem einen  Glas ein Stück Holz schwimmt. Vergleiche das Gewicht der gefüllten Gläser.</w:t>
            </w:r>
            <w:r w:rsidRPr="0071784C">
              <w:br/>
              <w:t>a) Das ohne Holz ist schwerer.</w:t>
            </w:r>
            <w:r w:rsidRPr="0071784C">
              <w:br/>
              <w:t>b) Beide sind gleich schwer.</w:t>
            </w:r>
            <w:r w:rsidRPr="0071784C">
              <w:br/>
              <w:t>c) Das mit Holz ist schwerer.</w:t>
            </w:r>
            <w:r w:rsidRPr="0071784C">
              <w:br/>
            </w:r>
            <w:r w:rsidRPr="0071784C">
              <w:sym w:font="Symbol" w:char="F02A"/>
            </w:r>
            <w:r w:rsidRPr="0071784C">
              <w:sym w:font="Symbol" w:char="F02A"/>
            </w:r>
          </w:p>
          <w:p w14:paraId="2B395120" w14:textId="77777777" w:rsidR="00E14754" w:rsidRPr="0071784C" w:rsidRDefault="00E14754" w:rsidP="00E14754"/>
        </w:tc>
        <w:tc>
          <w:tcPr>
            <w:tcW w:w="5030" w:type="dxa"/>
          </w:tcPr>
          <w:p w14:paraId="50EA1131" w14:textId="77777777" w:rsidR="00E14754" w:rsidRPr="0071784C" w:rsidRDefault="00215B7B" w:rsidP="00E14754">
            <w:r>
              <w:rPr>
                <w:noProof/>
              </w:rPr>
              <w:pict w14:anchorId="6F24D7BF">
                <v:shape id="Bild 332" o:spid="_x0000_i1482" type="#_x0000_t75" alt="m406" style="width:246pt;height:222pt;visibility:visible">
                  <v:imagedata r:id="rId1437" o:title="m406"/>
                </v:shape>
              </w:pict>
            </w:r>
          </w:p>
        </w:tc>
      </w:tr>
    </w:tbl>
    <w:p w14:paraId="77CD5776" w14:textId="77777777" w:rsidR="00E14754" w:rsidRDefault="00E14754" w:rsidP="00E14754"/>
    <w:p w14:paraId="1BA138EA" w14:textId="77777777" w:rsidR="00E14754" w:rsidRDefault="00E14754" w:rsidP="00E14754"/>
    <w:p w14:paraId="131123FB" w14:textId="628F144A" w:rsidR="00E14754" w:rsidRDefault="00215B7B" w:rsidP="00E14754">
      <w:pPr>
        <w:widowControl w:val="0"/>
      </w:pPr>
      <w:hyperlink r:id="rId1438" w:anchor="m409" w:history="1">
        <w:r w:rsidR="00E14754">
          <w:rPr>
            <w:rStyle w:val="Hyperlink"/>
            <w:sz w:val="22"/>
          </w:rPr>
          <w:t>409.</w:t>
        </w:r>
      </w:hyperlink>
      <w:r w:rsidR="00E14754">
        <w:t xml:space="preserve"> Ein Glas ist bis zum Rand voll mit Wasser. Auf dem Wasser schwimmt ein </w:t>
      </w:r>
      <w:bookmarkStart w:id="2324" w:name="_Hlt128122908"/>
      <w:r w:rsidR="00E14754">
        <w:t>Eisstück</w:t>
      </w:r>
      <w:bookmarkEnd w:id="2324"/>
      <w:r w:rsidR="00E14754">
        <w:t>, in dem eine Eisenkugel eingefroren ist. Was passiert, wenn das Eis vollständig schmilzt und die Kugel im Wasser versinkt?</w:t>
      </w:r>
      <w:r w:rsidR="00E14754">
        <w:br/>
        <w:t>a) Der Wasserspiegel sinkt.</w:t>
      </w:r>
      <w:r w:rsidR="00E14754">
        <w:br/>
        <w:t>b) Der Wasserspiegel bleibt gleich.</w:t>
      </w:r>
      <w:r w:rsidR="00E14754">
        <w:br/>
        <w:t>c) Das Wasser läuft über.</w:t>
      </w:r>
      <w:r w:rsidR="00E14754">
        <w:br/>
      </w:r>
      <w:r w:rsidR="00E14754">
        <w:sym w:font="Symbol" w:char="F02A"/>
      </w:r>
      <w:r w:rsidR="00E14754">
        <w:sym w:font="Symbol" w:char="F02A"/>
      </w:r>
    </w:p>
    <w:p w14:paraId="139E05CA" w14:textId="260A3B9E" w:rsidR="00E14754" w:rsidRDefault="00215B7B" w:rsidP="00E14754">
      <w:hyperlink r:id="rId1439" w:anchor="m410" w:history="1">
        <w:r w:rsidR="00E14754">
          <w:rPr>
            <w:rStyle w:val="Hyperlink"/>
            <w:sz w:val="22"/>
          </w:rPr>
          <w:t>4</w:t>
        </w:r>
        <w:bookmarkStart w:id="2325" w:name="_Hlt128637735"/>
        <w:r w:rsidR="00E14754">
          <w:rPr>
            <w:rStyle w:val="Hyperlink"/>
            <w:sz w:val="22"/>
          </w:rPr>
          <w:t>1</w:t>
        </w:r>
        <w:bookmarkEnd w:id="2325"/>
        <w:r w:rsidR="00E14754">
          <w:rPr>
            <w:rStyle w:val="Hyperlink"/>
            <w:sz w:val="22"/>
          </w:rPr>
          <w:t>0.</w:t>
        </w:r>
      </w:hyperlink>
      <w:r w:rsidR="00E14754">
        <w:t xml:space="preserve"> Ein Aräometer ist ein Messgerät zur Bestimmung der Dichte einer Flüssigkeit. An Hand der Eintauchtiefe kann man die Dichte ablesen: je tiefer es eintaucht, </w:t>
      </w:r>
      <w:r w:rsidR="009812AD">
        <w:t>umso</w:t>
      </w:r>
      <w:r w:rsidR="00E14754">
        <w:t xml:space="preserve"> kleiner ist die Dichte. Wie ändert sich die Anzeige, wenn man das Aräometer mit samt der Flüssigkeit von der Erde auf den Mond schafft?</w:t>
      </w:r>
      <w:r w:rsidR="00E14754">
        <w:br/>
        <w:t>a) es zeigt eine kleinere Dichte an</w:t>
      </w:r>
      <w:r w:rsidR="00E14754">
        <w:br/>
        <w:t>b) es zeigt die gleiche Dichte an</w:t>
      </w:r>
      <w:r w:rsidR="00E14754">
        <w:br/>
        <w:t>c) es zeigt eine größere Dichte an</w:t>
      </w:r>
      <w:r w:rsidR="00E14754">
        <w:br/>
      </w:r>
      <w:r w:rsidR="00E14754">
        <w:sym w:font="Symbol" w:char="F02A"/>
      </w:r>
    </w:p>
    <w:p w14:paraId="3050D34D" w14:textId="719DE2FA" w:rsidR="00E14754" w:rsidRDefault="00215B7B" w:rsidP="00E14754">
      <w:hyperlink r:id="rId1440" w:anchor="m411" w:history="1">
        <w:r w:rsidR="00E14754">
          <w:rPr>
            <w:rStyle w:val="Hyperlink"/>
            <w:sz w:val="22"/>
          </w:rPr>
          <w:t>411.</w:t>
        </w:r>
      </w:hyperlink>
      <w:r w:rsidR="00E14754">
        <w:t xml:space="preserve"> Ein Ziegelstein mit den Maßen 24 cm x 12 cm x 7 cm wird ins Wasser geworfen. Um wie viel verringert sich durch den Auftrieb scheinbar seine Gewichtskraft? (Dichte Ziegelstein </w:t>
      </w:r>
      <w:r w:rsidR="00E14754">
        <w:sym w:font="Symbol" w:char="F072"/>
      </w:r>
      <w:r w:rsidR="00E14754">
        <w:t xml:space="preserve"> = 1,4 g/cm³) </w:t>
      </w:r>
      <w:r w:rsidR="00E14754">
        <w:rPr>
          <w:color w:val="FF0000"/>
        </w:rPr>
        <w:t>(6)</w:t>
      </w:r>
      <w:r w:rsidR="00E14754">
        <w:rPr>
          <w:color w:val="FF0000"/>
        </w:rPr>
        <w:br/>
      </w:r>
      <w:r w:rsidR="00E14754">
        <w:sym w:font="Symbol" w:char="F02A"/>
      </w:r>
      <w:r w:rsidR="00E14754">
        <w:sym w:font="Symbol" w:char="F02A"/>
      </w:r>
    </w:p>
    <w:p w14:paraId="27C6FE4D" w14:textId="51199511" w:rsidR="00E14754" w:rsidRDefault="00215B7B" w:rsidP="00E14754">
      <w:hyperlink r:id="rId1441" w:anchor="m412" w:history="1">
        <w:r w:rsidR="00E14754">
          <w:rPr>
            <w:rStyle w:val="Hyperlink"/>
            <w:sz w:val="22"/>
          </w:rPr>
          <w:t>4</w:t>
        </w:r>
        <w:bookmarkStart w:id="2326" w:name="_Hlt3266488"/>
        <w:r w:rsidR="00E14754">
          <w:rPr>
            <w:rStyle w:val="Hyperlink"/>
            <w:sz w:val="22"/>
          </w:rPr>
          <w:t>1</w:t>
        </w:r>
        <w:bookmarkEnd w:id="2326"/>
        <w:r w:rsidR="00E14754">
          <w:rPr>
            <w:rStyle w:val="Hyperlink"/>
            <w:sz w:val="22"/>
          </w:rPr>
          <w:t>2.</w:t>
        </w:r>
      </w:hyperlink>
      <w:r w:rsidR="00E14754">
        <w:t xml:space="preserve"> Ein Ziegelstein mit den Maßen 24 cm x 12 cm x 7 cm wird ins Wasser geworfen. Welche Kraft muss man aufbringen, um den Stein unter Wasser anzuheben? (Dichte Ziegelstein </w:t>
      </w:r>
      <w:r w:rsidR="00E14754">
        <w:sym w:font="Symbol" w:char="F072"/>
      </w:r>
      <w:r w:rsidR="00E14754">
        <w:t xml:space="preserve"> = 1,4 g/cm³) </w:t>
      </w:r>
      <w:r w:rsidR="00E14754">
        <w:rPr>
          <w:color w:val="FF0000"/>
        </w:rPr>
        <w:t>(7)</w:t>
      </w:r>
      <w:r w:rsidR="00E14754">
        <w:rPr>
          <w:color w:val="FF0000"/>
        </w:rPr>
        <w:br/>
      </w:r>
      <w:r w:rsidR="00E14754">
        <w:sym w:font="Symbol" w:char="F02A"/>
      </w:r>
      <w:r w:rsidR="00E14754">
        <w:sym w:font="Symbol" w:char="F02A"/>
      </w:r>
    </w:p>
    <w:p w14:paraId="181694D6" w14:textId="5D789DF1" w:rsidR="00E14754" w:rsidRDefault="00E14754" w:rsidP="00E14754">
      <w:pPr>
        <w:widowControl w:val="0"/>
      </w:pPr>
      <w:r>
        <w:rPr>
          <w:color w:val="FF0000"/>
        </w:rPr>
        <w:sym w:font="Symbol" w:char="F02A"/>
      </w:r>
      <w:hyperlink r:id="rId1442" w:anchor="m443" w:history="1">
        <w:r>
          <w:rPr>
            <w:rStyle w:val="Hyperlink"/>
            <w:sz w:val="22"/>
          </w:rPr>
          <w:t>4</w:t>
        </w:r>
        <w:bookmarkStart w:id="2327" w:name="_Hlt54498785"/>
        <w:r>
          <w:rPr>
            <w:rStyle w:val="Hyperlink"/>
            <w:sz w:val="22"/>
          </w:rPr>
          <w:t>4</w:t>
        </w:r>
        <w:bookmarkEnd w:id="2327"/>
        <w:r>
          <w:rPr>
            <w:rStyle w:val="Hyperlink"/>
            <w:sz w:val="22"/>
          </w:rPr>
          <w:t>3.</w:t>
        </w:r>
      </w:hyperlink>
      <w:r>
        <w:t xml:space="preserve"> Wie groß ist die Wandstärke einer Hohlkugel aus Aluminium mit Radius r=30mm, die in Wasser schwimmt und dabei zur Hälfte herausragt?</w:t>
      </w:r>
      <w:r>
        <w:br/>
      </w:r>
      <w:r>
        <w:sym w:font="Symbol" w:char="F02A"/>
      </w:r>
      <w:r>
        <w:sym w:font="Symbol" w:char="F02A"/>
      </w:r>
      <w:r>
        <w:sym w:font="Symbol" w:char="F02A"/>
      </w:r>
    </w:p>
    <w:p w14:paraId="35588672" w14:textId="77500E8C" w:rsidR="007D00C9" w:rsidRDefault="00410395" w:rsidP="00E14754">
      <w:pPr>
        <w:suppressAutoHyphens/>
      </w:pPr>
      <w:bookmarkStart w:id="2328" w:name="_Hlt18994888"/>
      <w:r>
        <w:rPr>
          <w:color w:val="FF0000"/>
        </w:rPr>
        <w:sym w:font="Symbol" w:char="F02A"/>
      </w:r>
      <w:hyperlink r:id="rId1443" w:anchor="m450" w:history="1">
        <w:r w:rsidR="00E14754">
          <w:rPr>
            <w:rStyle w:val="Hyperlink"/>
            <w:sz w:val="22"/>
          </w:rPr>
          <w:t>4</w:t>
        </w:r>
        <w:bookmarkStart w:id="2329" w:name="_Hlt26256234"/>
        <w:r w:rsidR="00E14754">
          <w:rPr>
            <w:rStyle w:val="Hyperlink"/>
            <w:sz w:val="22"/>
          </w:rPr>
          <w:t>5</w:t>
        </w:r>
        <w:bookmarkStart w:id="2330" w:name="_Hlt26259511"/>
        <w:bookmarkEnd w:id="2329"/>
        <w:r w:rsidR="00E14754">
          <w:rPr>
            <w:rStyle w:val="Hyperlink"/>
            <w:sz w:val="22"/>
          </w:rPr>
          <w:t>0</w:t>
        </w:r>
        <w:bookmarkEnd w:id="2330"/>
        <w:r w:rsidR="00E14754">
          <w:rPr>
            <w:rStyle w:val="Hyperlink"/>
            <w:sz w:val="22"/>
          </w:rPr>
          <w:t>.</w:t>
        </w:r>
      </w:hyperlink>
      <w:bookmarkEnd w:id="2328"/>
      <w:r w:rsidR="00E14754">
        <w:t xml:space="preserve"> Ein in Wasser schwimmender Holzkörper </w:t>
      </w:r>
      <w:r w:rsidR="00882BE7">
        <w:t xml:space="preserve">von 300 kg </w:t>
      </w:r>
      <w:r w:rsidR="00E14754">
        <w:t>soll versenkt werden. Wie viel Kg Steine sind mindestens notwendig, um ein Wiederaufsteigen zu verhindern?</w:t>
      </w:r>
    </w:p>
    <w:p w14:paraId="202A9FCE" w14:textId="77777777" w:rsidR="00882BE7" w:rsidRDefault="00882BE7" w:rsidP="00E14754">
      <w:pPr>
        <w:suppressAutoHyphens/>
      </w:pPr>
      <w:r>
        <w:t xml:space="preserve">Bekannt sind die Dichten der Stoffe: </w:t>
      </w:r>
    </w:p>
    <w:p w14:paraId="1E4153E4" w14:textId="77777777" w:rsidR="00882BE7" w:rsidRPr="00882BE7" w:rsidRDefault="00882BE7" w:rsidP="00E14754">
      <w:pPr>
        <w:suppressAutoHyphens/>
        <w:rPr>
          <w:vertAlign w:val="superscript"/>
        </w:rPr>
      </w:pPr>
      <w:r w:rsidRPr="00882BE7">
        <w:rPr>
          <w:position w:val="-90"/>
          <w:vertAlign w:val="superscript"/>
        </w:rPr>
        <w:object w:dxaOrig="1660" w:dyaOrig="1939" w14:anchorId="7375A7C7">
          <v:shape id="_x0000_i1483" type="#_x0000_t75" style="width:84pt;height:96pt" o:ole="">
            <v:imagedata r:id="rId1444" o:title=""/>
          </v:shape>
          <o:OLEObject Type="Embed" ProgID="Equation.DSMT4" ShapeID="_x0000_i1483" DrawAspect="Content" ObjectID="_1735305732" r:id="rId1445"/>
        </w:object>
      </w:r>
    </w:p>
    <w:p w14:paraId="4B3C1231" w14:textId="1CB1F631" w:rsidR="00E14754" w:rsidRDefault="00E14754" w:rsidP="00E14754">
      <w:r>
        <w:sym w:font="Symbol" w:char="F02A"/>
      </w:r>
      <w:r>
        <w:sym w:font="Symbol" w:char="F02A"/>
      </w:r>
      <w:r>
        <w:sym w:font="Symbol" w:char="F02A"/>
      </w:r>
      <w:bookmarkStart w:id="2331" w:name="_Hlt10244669"/>
      <w:bookmarkEnd w:id="2331"/>
      <w:r>
        <w:br/>
      </w:r>
      <w:bookmarkStart w:id="2332" w:name="_Hlt19333531"/>
      <w:r>
        <w:fldChar w:fldCharType="begin"/>
      </w:r>
      <w:r w:rsidR="00626526">
        <w:instrText>HYPERLINK "lsgmech.docx" \l "m451"</w:instrText>
      </w:r>
      <w:r>
        <w:fldChar w:fldCharType="separate"/>
      </w:r>
      <w:r>
        <w:rPr>
          <w:rStyle w:val="Hyperlink"/>
          <w:sz w:val="22"/>
        </w:rPr>
        <w:t>4</w:t>
      </w:r>
      <w:bookmarkStart w:id="2333" w:name="_Hlt19775031"/>
      <w:r>
        <w:rPr>
          <w:rStyle w:val="Hyperlink"/>
          <w:sz w:val="22"/>
        </w:rPr>
        <w:t>5</w:t>
      </w:r>
      <w:bookmarkStart w:id="2334" w:name="_Hlt27281124"/>
      <w:bookmarkEnd w:id="2333"/>
      <w:r>
        <w:rPr>
          <w:rStyle w:val="Hyperlink"/>
          <w:sz w:val="22"/>
        </w:rPr>
        <w:t>1</w:t>
      </w:r>
      <w:bookmarkEnd w:id="2334"/>
      <w:r>
        <w:rPr>
          <w:rStyle w:val="Hyperlink"/>
          <w:sz w:val="22"/>
        </w:rPr>
        <w:t>.</w:t>
      </w:r>
      <w:r>
        <w:fldChar w:fldCharType="end"/>
      </w:r>
      <w:bookmarkEnd w:id="2332"/>
      <w:r>
        <w:t xml:space="preserve"> Im Keller einer Schule steht ein Tank, der randvoll mit 60 000 l Heizöl gefüllt ist. Bei einem Hochwasser wird der Keller bis zur Decke mit Wasser überflutet. Der Öltank reist sich aus der Verankerung los und steigt nach oben. Mit welcher Kraft drückt er von unten an die Kellerdecke. Welcher Masse würde das entsprechen, wenn man die Kraft als Gewichtskraft eines Körpers annimmt? (Das Öl hat eine Dichte von 0,8 g/cm³, die Masse des Öltanks wird vernachlässigt)</w:t>
      </w:r>
      <w:r>
        <w:br/>
      </w:r>
      <w:r>
        <w:sym w:font="Symbol" w:char="F02A"/>
      </w:r>
      <w:r>
        <w:sym w:font="Symbol" w:char="F02A"/>
      </w:r>
      <w:r>
        <w:sym w:font="Symbol" w:char="F02A"/>
      </w:r>
    </w:p>
    <w:p w14:paraId="5A92BCC3" w14:textId="3179771B" w:rsidR="00E14754" w:rsidRDefault="00E14754" w:rsidP="00E14754">
      <w:r>
        <w:rPr>
          <w:color w:val="FF0000"/>
        </w:rPr>
        <w:sym w:font="Symbol" w:char="F02A"/>
      </w:r>
      <w:hyperlink r:id="rId1446" w:anchor="m455" w:history="1">
        <w:r>
          <w:rPr>
            <w:rStyle w:val="Hyperlink"/>
            <w:sz w:val="22"/>
          </w:rPr>
          <w:t>4</w:t>
        </w:r>
        <w:bookmarkStart w:id="2335" w:name="_Hlt27281712"/>
        <w:bookmarkStart w:id="2336" w:name="_Hlt27281460"/>
        <w:bookmarkEnd w:id="2335"/>
        <w:r>
          <w:rPr>
            <w:rStyle w:val="Hyperlink"/>
            <w:sz w:val="22"/>
          </w:rPr>
          <w:t>5</w:t>
        </w:r>
        <w:bookmarkStart w:id="2337" w:name="_Hlt82910147"/>
        <w:bookmarkEnd w:id="2336"/>
        <w:r>
          <w:rPr>
            <w:rStyle w:val="Hyperlink"/>
            <w:sz w:val="22"/>
          </w:rPr>
          <w:t>5</w:t>
        </w:r>
        <w:bookmarkEnd w:id="2337"/>
        <w:r>
          <w:rPr>
            <w:rStyle w:val="Hyperlink"/>
            <w:sz w:val="22"/>
          </w:rPr>
          <w:t>.</w:t>
        </w:r>
      </w:hyperlink>
      <w:r>
        <w:t xml:space="preserve"> Ein Schiff befindet sich auf hoher See, wobei die Dichte des Meerwassers 1,03 g/cm³ beträgt. Das Schiff fährt dann in den Hafen ein. Die Dichte des Hafenwassers beträgt lediglich 1,00 g/cm³. Nachdem das Schiff 600 Tonnen Last abgeladen hat, liegt es genauso tief im Wasser, wie auf hoher See. Welche Masse hat das Schiff ohne die Ladung?</w:t>
      </w:r>
      <w:r>
        <w:br/>
      </w:r>
      <w:r>
        <w:sym w:font="Symbol" w:char="F02A"/>
      </w:r>
      <w:r>
        <w:sym w:font="Symbol" w:char="F02A"/>
      </w:r>
    </w:p>
    <w:bookmarkStart w:id="2338" w:name="_Hlt82910687"/>
    <w:bookmarkStart w:id="2339" w:name="_Hlt82910234"/>
    <w:bookmarkEnd w:id="2338"/>
    <w:p w14:paraId="4A60724F" w14:textId="688E398D" w:rsidR="00E14754" w:rsidRDefault="00E14754" w:rsidP="00E14754">
      <w:r>
        <w:fldChar w:fldCharType="begin"/>
      </w:r>
      <w:r w:rsidR="00626526">
        <w:instrText>HYPERLINK "lsgmech.docx" \l "m510"</w:instrText>
      </w:r>
      <w:r>
        <w:fldChar w:fldCharType="separate"/>
      </w:r>
      <w:r>
        <w:rPr>
          <w:rStyle w:val="Hyperlink"/>
          <w:sz w:val="22"/>
        </w:rPr>
        <w:t>5</w:t>
      </w:r>
      <w:bookmarkStart w:id="2340" w:name="_Hlt85586662"/>
      <w:bookmarkStart w:id="2341" w:name="_Hlt85586219"/>
      <w:bookmarkEnd w:id="2340"/>
      <w:r>
        <w:rPr>
          <w:rStyle w:val="Hyperlink"/>
          <w:sz w:val="22"/>
        </w:rPr>
        <w:t>1</w:t>
      </w:r>
      <w:bookmarkStart w:id="2342" w:name="_Hlt125338352"/>
      <w:bookmarkEnd w:id="2341"/>
      <w:r>
        <w:rPr>
          <w:rStyle w:val="Hyperlink"/>
          <w:sz w:val="22"/>
        </w:rPr>
        <w:t>0</w:t>
      </w:r>
      <w:bookmarkEnd w:id="2342"/>
      <w:r>
        <w:rPr>
          <w:rStyle w:val="Hyperlink"/>
          <w:sz w:val="22"/>
        </w:rPr>
        <w:t>.</w:t>
      </w:r>
      <w:r>
        <w:fldChar w:fldCharType="end"/>
      </w:r>
      <w:bookmarkEnd w:id="2339"/>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6478E74C" w14:textId="77777777" w:rsidTr="00E14754">
        <w:tc>
          <w:tcPr>
            <w:tcW w:w="5030" w:type="dxa"/>
            <w:tcBorders>
              <w:top w:val="nil"/>
              <w:left w:val="nil"/>
              <w:bottom w:val="nil"/>
              <w:right w:val="nil"/>
            </w:tcBorders>
          </w:tcPr>
          <w:p w14:paraId="710E28FF" w14:textId="77777777" w:rsidR="00E14754" w:rsidRPr="0071784C" w:rsidRDefault="00E14754" w:rsidP="00E14754">
            <w:r w:rsidRPr="0071784C">
              <w:t>Auf einer Balkenwaage liegen zwei Körper, die die gleichen Massen, aber unterschiedliche Größen haben. (z.B. Eisen und Blei) Die Waage ist im Gleichgewicht.</w:t>
            </w:r>
            <w:bookmarkStart w:id="2343" w:name="_Hlt115854275"/>
            <w:bookmarkEnd w:id="2343"/>
            <w:r w:rsidRPr="0071784C">
              <w:br/>
              <w:t>Was zeigt die Waage an, wenn man sie vollständig unter Wasser taucht?</w:t>
            </w:r>
          </w:p>
          <w:p w14:paraId="4747B8D8" w14:textId="77777777" w:rsidR="00E14754" w:rsidRPr="0071784C" w:rsidRDefault="00E14754" w:rsidP="00E14754">
            <w:r w:rsidRPr="0071784C">
              <w:sym w:font="Symbol" w:char="F02A"/>
            </w:r>
            <w:r w:rsidRPr="0071784C">
              <w:sym w:font="Symbol" w:char="F02A"/>
            </w:r>
          </w:p>
        </w:tc>
        <w:tc>
          <w:tcPr>
            <w:tcW w:w="5030" w:type="dxa"/>
            <w:tcBorders>
              <w:top w:val="nil"/>
              <w:left w:val="nil"/>
              <w:bottom w:val="nil"/>
              <w:right w:val="nil"/>
            </w:tcBorders>
          </w:tcPr>
          <w:p w14:paraId="258B1A33" w14:textId="77777777" w:rsidR="00E14754" w:rsidRPr="0071784C" w:rsidRDefault="00215B7B" w:rsidP="00E14754">
            <w:r>
              <w:rPr>
                <w:noProof/>
              </w:rPr>
              <w:pict w14:anchorId="03B284FE">
                <v:shape id="Bild 334" o:spid="_x0000_i1484" type="#_x0000_t75" alt="m510_1" style="width:245.25pt;height:240pt;visibility:visible">
                  <v:imagedata r:id="rId1447" o:title="m510_1"/>
                </v:shape>
              </w:pict>
            </w:r>
          </w:p>
        </w:tc>
      </w:tr>
      <w:tr w:rsidR="00E14754" w:rsidRPr="0071784C" w14:paraId="3765E459" w14:textId="77777777" w:rsidTr="00E14754">
        <w:tc>
          <w:tcPr>
            <w:tcW w:w="5030" w:type="dxa"/>
            <w:tcBorders>
              <w:top w:val="nil"/>
              <w:left w:val="nil"/>
              <w:bottom w:val="nil"/>
              <w:right w:val="nil"/>
            </w:tcBorders>
          </w:tcPr>
          <w:p w14:paraId="0D4E4779" w14:textId="77777777" w:rsidR="00E14754" w:rsidRPr="0071784C" w:rsidRDefault="00E14754" w:rsidP="00E14754">
            <w:r w:rsidRPr="0071784C">
              <w:t>a) Wie Waage bleibt im Gleichgewicht.</w:t>
            </w:r>
          </w:p>
          <w:p w14:paraId="0F189FE9" w14:textId="77777777" w:rsidR="00E14754" w:rsidRPr="0071784C" w:rsidRDefault="00215B7B" w:rsidP="00E14754">
            <w:r>
              <w:rPr>
                <w:noProof/>
              </w:rPr>
              <w:pict w14:anchorId="72A4B5F3">
                <v:shape id="Bild 335" o:spid="_x0000_i1485" type="#_x0000_t75" alt="m510_2" style="width:246pt;height:192pt;visibility:visible">
                  <v:imagedata r:id="rId1448" o:title="m510_2"/>
                </v:shape>
              </w:pict>
            </w:r>
          </w:p>
        </w:tc>
        <w:tc>
          <w:tcPr>
            <w:tcW w:w="5030" w:type="dxa"/>
            <w:tcBorders>
              <w:top w:val="nil"/>
              <w:left w:val="nil"/>
              <w:bottom w:val="nil"/>
              <w:right w:val="nil"/>
            </w:tcBorders>
          </w:tcPr>
          <w:p w14:paraId="3EBB74E7" w14:textId="77777777" w:rsidR="00E14754" w:rsidRPr="0071784C" w:rsidRDefault="00E14754" w:rsidP="00E14754">
            <w:r w:rsidRPr="0071784C">
              <w:t>b) Die Waage neigt sich, das Eisen geht nach unten.</w:t>
            </w:r>
          </w:p>
          <w:p w14:paraId="388091CB" w14:textId="77777777" w:rsidR="00E14754" w:rsidRPr="0071784C" w:rsidRDefault="00215B7B" w:rsidP="00E14754">
            <w:r>
              <w:rPr>
                <w:noProof/>
              </w:rPr>
              <w:pict w14:anchorId="33E51587">
                <v:shape id="Bild 336" o:spid="_x0000_i1486" type="#_x0000_t75" alt="m510_3" style="width:246pt;height:180pt;visibility:visible">
                  <v:imagedata r:id="rId1449" o:title="m510_3"/>
                </v:shape>
              </w:pict>
            </w:r>
          </w:p>
        </w:tc>
      </w:tr>
      <w:tr w:rsidR="00E14754" w:rsidRPr="0071784C" w14:paraId="2189DD0D" w14:textId="77777777" w:rsidTr="00E14754">
        <w:tc>
          <w:tcPr>
            <w:tcW w:w="5030" w:type="dxa"/>
            <w:tcBorders>
              <w:top w:val="nil"/>
              <w:left w:val="nil"/>
              <w:bottom w:val="nil"/>
              <w:right w:val="nil"/>
            </w:tcBorders>
          </w:tcPr>
          <w:p w14:paraId="5AF60EBC" w14:textId="77777777" w:rsidR="00E14754" w:rsidRPr="0071784C" w:rsidRDefault="00E14754" w:rsidP="00E14754">
            <w:r w:rsidRPr="0071784C">
              <w:t>c) Die Waage neigt sich, das Blei geht nach unten.</w:t>
            </w:r>
          </w:p>
          <w:p w14:paraId="2CA02B6C" w14:textId="77777777" w:rsidR="00E14754" w:rsidRPr="0071784C" w:rsidRDefault="00215B7B" w:rsidP="00E14754">
            <w:r>
              <w:rPr>
                <w:noProof/>
              </w:rPr>
              <w:pict w14:anchorId="7677A565">
                <v:shape id="Bild 337" o:spid="_x0000_i1487" type="#_x0000_t75" alt="m510_4" style="width:246pt;height:180pt;visibility:visible">
                  <v:imagedata r:id="rId1450" o:title="m510_4"/>
                </v:shape>
              </w:pict>
            </w:r>
          </w:p>
        </w:tc>
        <w:tc>
          <w:tcPr>
            <w:tcW w:w="5030" w:type="dxa"/>
            <w:tcBorders>
              <w:top w:val="nil"/>
              <w:left w:val="nil"/>
              <w:bottom w:val="nil"/>
              <w:right w:val="nil"/>
            </w:tcBorders>
          </w:tcPr>
          <w:p w14:paraId="17AEA202" w14:textId="77777777" w:rsidR="00E14754" w:rsidRPr="0071784C" w:rsidRDefault="00E14754" w:rsidP="00E14754"/>
        </w:tc>
      </w:tr>
    </w:tbl>
    <w:p w14:paraId="40F209A6" w14:textId="77777777" w:rsidR="00542FC8" w:rsidRDefault="00542FC8" w:rsidP="00E14754">
      <w:pPr>
        <w:rPr>
          <w:color w:val="FF0000"/>
        </w:rPr>
      </w:pPr>
    </w:p>
    <w:p w14:paraId="2068FB8D" w14:textId="16C4DD7A" w:rsidR="00E14754" w:rsidRDefault="00E14754" w:rsidP="00E14754">
      <w:pPr>
        <w:rPr>
          <w:rStyle w:val="Hyperlink"/>
          <w:sz w:val="22"/>
        </w:rPr>
      </w:pPr>
      <w:r>
        <w:rPr>
          <w:color w:val="FF0000"/>
        </w:rPr>
        <w:sym w:font="Symbol" w:char="F02A"/>
      </w:r>
      <w:r>
        <w:fldChar w:fldCharType="begin"/>
      </w:r>
      <w:r w:rsidR="00626526">
        <w:instrText>HYPERLINK "lsgmech.docx" \l "m515"</w:instrText>
      </w:r>
      <w:r>
        <w:fldChar w:fldCharType="separate"/>
      </w:r>
      <w:r>
        <w:rPr>
          <w:rStyle w:val="Hyperlink"/>
          <w:sz w:val="22"/>
        </w:rPr>
        <w:t>5</w:t>
      </w:r>
      <w:bookmarkStart w:id="2344" w:name="_Hlt85847077"/>
      <w:r>
        <w:rPr>
          <w:rStyle w:val="Hyperlink"/>
          <w:sz w:val="22"/>
        </w:rPr>
        <w:t>1</w:t>
      </w:r>
      <w:bookmarkEnd w:id="2344"/>
      <w:r>
        <w:rPr>
          <w:rStyle w:val="Hyperlink"/>
          <w:sz w:val="22"/>
        </w:rPr>
        <w:t>5.</w:t>
      </w:r>
    </w:p>
    <w:p w14:paraId="76870651" w14:textId="77777777" w:rsidR="00E14754" w:rsidRDefault="00E14754" w:rsidP="00E14754">
      <w:r>
        <w:fldChar w:fldCharType="end"/>
      </w:r>
      <w:r>
        <w:t xml:space="preserve">Ein Kind (m =30 kg) will so viele Luftballons kaufen, das es abheben kann. Wie viele kugelrunde Ballons voll Helium mit dem Radius von 0,3m muss es mindestens </w:t>
      </w:r>
      <w:r w:rsidR="004F693F">
        <w:t xml:space="preserve">kaufen? </w:t>
      </w:r>
      <w:r>
        <w:t>Die Masse eines leeren Ballons beträgt 2 g, die Dichte von Luft 1,29 kg/m³ und die Dichte von Helium 0,178 kg/m³.</w:t>
      </w:r>
    </w:p>
    <w:p w14:paraId="350A572C" w14:textId="77777777" w:rsidR="00E14754" w:rsidRDefault="00E14754" w:rsidP="00E14754">
      <w:r>
        <w:sym w:font="Symbol" w:char="F02A"/>
      </w:r>
      <w:r>
        <w:sym w:font="Symbol" w:char="F02A"/>
      </w:r>
      <w:r>
        <w:sym w:font="Symbol" w:char="F02A"/>
      </w:r>
    </w:p>
    <w:p w14:paraId="68BF15AA" w14:textId="77777777" w:rsidR="00E14754" w:rsidRDefault="00E14754" w:rsidP="00E14754"/>
    <w:p w14:paraId="05AEFD11" w14:textId="1BDB0693" w:rsidR="00E14754" w:rsidRDefault="00E14754" w:rsidP="00E14754">
      <w:r>
        <w:rPr>
          <w:color w:val="FF0000"/>
        </w:rPr>
        <w:sym w:font="Symbol" w:char="F02A"/>
      </w:r>
      <w:hyperlink r:id="rId1451" w:anchor="m516" w:history="1">
        <w:r>
          <w:rPr>
            <w:rStyle w:val="Hyperlink"/>
            <w:sz w:val="22"/>
          </w:rPr>
          <w:t>5</w:t>
        </w:r>
        <w:bookmarkStart w:id="2345" w:name="_Hlt85948203"/>
        <w:bookmarkStart w:id="2346" w:name="_Hlt103605699"/>
        <w:bookmarkEnd w:id="2345"/>
        <w:r>
          <w:rPr>
            <w:rStyle w:val="Hyperlink"/>
            <w:sz w:val="22"/>
          </w:rPr>
          <w:t>1</w:t>
        </w:r>
        <w:bookmarkEnd w:id="2346"/>
        <w:r>
          <w:rPr>
            <w:rStyle w:val="Hyperlink"/>
            <w:sz w:val="22"/>
          </w:rPr>
          <w:t>6.</w:t>
        </w:r>
      </w:hyperlink>
    </w:p>
    <w:p w14:paraId="252F34A4" w14:textId="77777777" w:rsidR="00E14754" w:rsidRDefault="00E14754" w:rsidP="00E14754">
      <w:r>
        <w:t xml:space="preserve">Ein Heißluftballon hat ein Volumen von 2700 m³. Die Luft im Ballon wird bei einem Druck von 1013 hPa von 0°C auf 40°C erwärmt. </w:t>
      </w:r>
      <w:r>
        <w:br/>
        <w:t xml:space="preserve">a) Wie viel Luft entweicht. </w:t>
      </w:r>
      <w:r>
        <w:br/>
        <w:t>b) Wie groß darf die Masse von Ballon, Gondel und Ballonfahrer gerade noch sein, damit der Ballon abhebt?</w:t>
      </w:r>
    </w:p>
    <w:p w14:paraId="1F034BA6" w14:textId="77777777" w:rsidR="00E14754" w:rsidRDefault="00E14754" w:rsidP="00E14754">
      <w:r>
        <w:sym w:font="Symbol" w:char="F02A"/>
      </w:r>
      <w:r>
        <w:sym w:font="Symbol" w:char="F02A"/>
      </w:r>
      <w:r>
        <w:sym w:font="Symbol" w:char="F02A"/>
      </w:r>
    </w:p>
    <w:p w14:paraId="5C79F180" w14:textId="3C97FEFC" w:rsidR="00E14754" w:rsidRDefault="00215B7B" w:rsidP="00E14754">
      <w:hyperlink r:id="rId1452" w:anchor="m546" w:history="1">
        <w:r w:rsidR="00E14754">
          <w:rPr>
            <w:rStyle w:val="Hyperlink"/>
            <w:sz w:val="22"/>
          </w:rPr>
          <w:t>5</w:t>
        </w:r>
        <w:bookmarkStart w:id="2347" w:name="_Hlt103605768"/>
        <w:r w:rsidR="00E14754">
          <w:rPr>
            <w:rStyle w:val="Hyperlink"/>
            <w:sz w:val="22"/>
          </w:rPr>
          <w:t>4</w:t>
        </w:r>
        <w:bookmarkEnd w:id="2347"/>
        <w:r w:rsidR="00E14754">
          <w:rPr>
            <w:rStyle w:val="Hyperlink"/>
            <w:sz w:val="22"/>
          </w:rPr>
          <w:t>6.</w:t>
        </w:r>
      </w:hyperlink>
    </w:p>
    <w:p w14:paraId="4D329F4E" w14:textId="77777777" w:rsidR="00E14754" w:rsidRDefault="00E14754" w:rsidP="00E14754">
      <w:r>
        <w:t>Ein Eiswürfel wird in Wasser geworfen und ein Stück festes Fett in das flüssige Fett der Friteuse. Was ist zu beobachten?</w:t>
      </w:r>
    </w:p>
    <w:p w14:paraId="2A164B14" w14:textId="77777777" w:rsidR="005F450C" w:rsidRDefault="00E14754" w:rsidP="00E14754">
      <w:r>
        <w:t xml:space="preserve">a) Eis und Fett gehen in ihrer Flüssigkeit unter.  </w:t>
      </w:r>
    </w:p>
    <w:p w14:paraId="344B0CA4" w14:textId="77777777" w:rsidR="005F450C" w:rsidRDefault="00E14754" w:rsidP="00E14754">
      <w:r>
        <w:t xml:space="preserve">b) Das Eis schwimmt im Wasser und das Fett geht im flüssigen Fett unter.  </w:t>
      </w:r>
    </w:p>
    <w:p w14:paraId="3E30C945" w14:textId="77777777" w:rsidR="005F450C" w:rsidRDefault="00E14754" w:rsidP="00E14754">
      <w:r>
        <w:t xml:space="preserve">c) Das Fett schwimmt auf dem flüssigen Fett und das Eis geht im Wasser unter.  </w:t>
      </w:r>
    </w:p>
    <w:p w14:paraId="70A61FCD" w14:textId="77777777" w:rsidR="00E14754" w:rsidRDefault="00E14754" w:rsidP="00E14754">
      <w:r>
        <w:t>d) Eis und Butter schwimmen auf ihrer Flüssigkeit.</w:t>
      </w:r>
    </w:p>
    <w:p w14:paraId="301EDD1B" w14:textId="77777777" w:rsidR="00E14754" w:rsidRDefault="00E14754" w:rsidP="00E14754">
      <w:r>
        <w:sym w:font="Symbol" w:char="F02A"/>
      </w:r>
      <w:r>
        <w:sym w:font="Symbol" w:char="F02A"/>
      </w:r>
    </w:p>
    <w:p w14:paraId="2B15225C" w14:textId="77777777" w:rsidR="00E14754" w:rsidRDefault="00E14754" w:rsidP="00E14754"/>
    <w:p w14:paraId="64D3FD2F" w14:textId="2E1DCB43" w:rsidR="00E14754" w:rsidRDefault="00215B7B" w:rsidP="00E14754">
      <w:hyperlink r:id="rId1453" w:anchor="m605" w:history="1">
        <w:r w:rsidR="00E14754">
          <w:rPr>
            <w:rStyle w:val="Hyperlink"/>
            <w:sz w:val="22"/>
          </w:rPr>
          <w:t>6</w:t>
        </w:r>
        <w:bookmarkStart w:id="2348" w:name="_Hlt129836385"/>
        <w:r w:rsidR="00E14754">
          <w:rPr>
            <w:rStyle w:val="Hyperlink"/>
            <w:sz w:val="22"/>
          </w:rPr>
          <w:t>0</w:t>
        </w:r>
        <w:bookmarkEnd w:id="2348"/>
        <w:r w:rsidR="00E14754">
          <w:rPr>
            <w:rStyle w:val="Hyperlink"/>
            <w:sz w:val="22"/>
          </w:rPr>
          <w:t>5.</w:t>
        </w:r>
      </w:hyperlink>
      <w:r w:rsidR="00E14754">
        <w:t xml:space="preserve"> Zwei gleich große Körper aus Styropor und Aluminium werden durch eine dünne Schicht Klebstoff (die vernachlässigt werden kann) verbunden und ins Wasser geworfen. Was passiert mit diesem Körper? (Dichte Styropor 0,02 g/cm³, Dichte Aluminium 2,7 g/cm³)</w:t>
      </w:r>
      <w:r w:rsidR="00E14754">
        <w:br/>
      </w:r>
      <w:r w:rsidR="00E14754">
        <w:br/>
        <w:t>a) Er geht unter.</w:t>
      </w:r>
    </w:p>
    <w:p w14:paraId="33A4E524" w14:textId="77777777" w:rsidR="00E14754" w:rsidRDefault="00E14754" w:rsidP="00E14754">
      <w:r>
        <w:t>b) Er schwebt im Wasser.</w:t>
      </w:r>
    </w:p>
    <w:p w14:paraId="57F77396" w14:textId="77777777" w:rsidR="00E14754" w:rsidRDefault="00E14754" w:rsidP="00E14754">
      <w:r>
        <w:t>c) Er schwimmt auf dem Wasser.</w:t>
      </w:r>
    </w:p>
    <w:p w14:paraId="4B1A35B5" w14:textId="77777777" w:rsidR="00E14754" w:rsidRDefault="00E14754" w:rsidP="00E14754"/>
    <w:p w14:paraId="478B3007" w14:textId="480B8848" w:rsidR="00E14754" w:rsidRDefault="00215B7B" w:rsidP="00E14754">
      <w:hyperlink r:id="rId1454" w:anchor="m607" w:history="1">
        <w:r w:rsidR="00E14754">
          <w:rPr>
            <w:rStyle w:val="Hyperlink"/>
            <w:sz w:val="22"/>
          </w:rPr>
          <w:t>6</w:t>
        </w:r>
        <w:bookmarkStart w:id="2349" w:name="_Hlt131819749"/>
        <w:bookmarkStart w:id="2350" w:name="_Hlt131819486"/>
        <w:bookmarkEnd w:id="2349"/>
        <w:r w:rsidR="00E14754">
          <w:rPr>
            <w:rStyle w:val="Hyperlink"/>
            <w:sz w:val="22"/>
          </w:rPr>
          <w:t>0</w:t>
        </w:r>
        <w:bookmarkEnd w:id="2350"/>
        <w:r w:rsidR="00E14754">
          <w:rPr>
            <w:rStyle w:val="Hyperlink"/>
            <w:sz w:val="22"/>
          </w:rPr>
          <w:t>7.</w:t>
        </w:r>
      </w:hyperlink>
      <w:r w:rsidR="00E14754">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65C9203" w14:textId="77777777" w:rsidTr="00E14754">
        <w:tc>
          <w:tcPr>
            <w:tcW w:w="5030" w:type="dxa"/>
          </w:tcPr>
          <w:p w14:paraId="41BE5D20" w14:textId="77777777" w:rsidR="00E14754" w:rsidRPr="0071784C" w:rsidRDefault="00E14754" w:rsidP="00E14754">
            <w:r w:rsidRPr="0071784C">
              <w:t xml:space="preserve">Ein Junge steht auf einer Seite einer Balkenwaage zusammen mit einem leeren Eimer. In den Händen hält er eine Schnur, an der über </w:t>
            </w:r>
            <w:r w:rsidR="00AD1B14" w:rsidRPr="0071784C">
              <w:t>eine feste</w:t>
            </w:r>
            <w:r w:rsidRPr="0071784C">
              <w:t xml:space="preserve"> Rolle ein Stein befestigt ist. Dieser Stein hängt an der anderen Seite der Waage direkt über einem randvoll mit Wasser gefüllten weiteren Eimer. Alles Wasser, was aus dem Eimer herausläuft, wird von einer Rinne aufgefangen und in den Eimer auf des Jungen Seite geleitet. Die Waage ist im Gleichgewicht.</w:t>
            </w:r>
          </w:p>
          <w:p w14:paraId="3F0773A2" w14:textId="77777777" w:rsidR="00E14754" w:rsidRPr="0071784C" w:rsidRDefault="00E14754" w:rsidP="00E14754">
            <w:r w:rsidRPr="0071784C">
              <w:t>Wie verhält sich die Waage, wenn der Junge den Stein ins Wasser absenkt und alles überlaufende Wasser in den Eimer auf der Seite des Jungen geflossen ist?</w:t>
            </w:r>
          </w:p>
          <w:p w14:paraId="1BEBF3FB" w14:textId="77777777" w:rsidR="00E14754" w:rsidRPr="0071784C" w:rsidRDefault="00E14754" w:rsidP="00E14754">
            <w:r w:rsidRPr="0071784C">
              <w:t>a) Sie neigt sich zur Seite des Jungen.</w:t>
            </w:r>
          </w:p>
          <w:p w14:paraId="45FBADC3" w14:textId="77777777" w:rsidR="00E14754" w:rsidRPr="0071784C" w:rsidRDefault="00E14754" w:rsidP="00E14754">
            <w:r w:rsidRPr="0071784C">
              <w:t>b) Sie bleibt im Gleichgewicht.</w:t>
            </w:r>
          </w:p>
          <w:p w14:paraId="6345F9EA" w14:textId="77777777" w:rsidR="00E14754" w:rsidRPr="0071784C" w:rsidRDefault="00E14754" w:rsidP="00E14754">
            <w:r w:rsidRPr="0071784C">
              <w:t>c) Sie neigt sich zur Seite mit dem Stein, der im Eimer ist.</w:t>
            </w:r>
          </w:p>
          <w:p w14:paraId="0E916B50" w14:textId="77777777" w:rsidR="00E14754" w:rsidRPr="0071784C" w:rsidRDefault="00E14754" w:rsidP="00E14754"/>
          <w:p w14:paraId="7BCEA5B7" w14:textId="77777777" w:rsidR="00E14754" w:rsidRPr="0071784C" w:rsidRDefault="00E14754" w:rsidP="00E14754"/>
        </w:tc>
        <w:tc>
          <w:tcPr>
            <w:tcW w:w="5030" w:type="dxa"/>
          </w:tcPr>
          <w:p w14:paraId="41B84C86" w14:textId="77777777" w:rsidR="00E14754" w:rsidRPr="0071784C" w:rsidRDefault="00215B7B" w:rsidP="00E14754">
            <w:r>
              <w:rPr>
                <w:noProof/>
              </w:rPr>
              <w:pict w14:anchorId="67110D39">
                <v:shape id="Bild 338" o:spid="_x0000_i1488" type="#_x0000_t75" alt="m607" style="width:246pt;height:2in;visibility:visible">
                  <v:imagedata r:id="rId1455" o:title="m607"/>
                </v:shape>
              </w:pict>
            </w:r>
          </w:p>
        </w:tc>
      </w:tr>
    </w:tbl>
    <w:p w14:paraId="385A550E" w14:textId="77777777" w:rsidR="00E14754" w:rsidRDefault="00E14754" w:rsidP="00E14754"/>
    <w:p w14:paraId="7C7DDD5D" w14:textId="7D77FBCF" w:rsidR="00E14754" w:rsidRDefault="00E14754" w:rsidP="00E14754">
      <w:r>
        <w:rPr>
          <w:color w:val="FF0000"/>
        </w:rPr>
        <w:sym w:font="Symbol" w:char="F02A"/>
      </w:r>
      <w:hyperlink r:id="rId1456" w:anchor="m614" w:history="1">
        <w:r>
          <w:rPr>
            <w:rStyle w:val="Hyperlink"/>
            <w:sz w:val="22"/>
          </w:rPr>
          <w:t>6</w:t>
        </w:r>
        <w:bookmarkStart w:id="2351" w:name="_Hlt149446187"/>
        <w:bookmarkStart w:id="2352" w:name="_Hlt149436601"/>
        <w:bookmarkEnd w:id="2351"/>
        <w:r>
          <w:rPr>
            <w:rStyle w:val="Hyperlink"/>
            <w:sz w:val="22"/>
          </w:rPr>
          <w:t>1</w:t>
        </w:r>
        <w:bookmarkEnd w:id="2352"/>
        <w:r>
          <w:rPr>
            <w:rStyle w:val="Hyperlink"/>
            <w:sz w:val="22"/>
          </w:rPr>
          <w:t>4.</w:t>
        </w:r>
      </w:hyperlink>
    </w:p>
    <w:p w14:paraId="03A22C7A" w14:textId="77777777" w:rsidR="00E14754" w:rsidRDefault="00E14754" w:rsidP="00E14754">
      <w:r>
        <w:t>In einem Eiswürfel von 2 cm Kantenlänge ist eine Messingkugel eingefroren. Wird der Eiswürfel samt Messingkugel ins Wasser getaucht, ragt das Eis noch genau einen Millimeter aus dem Wasser.</w:t>
      </w:r>
    </w:p>
    <w:p w14:paraId="7F91092D" w14:textId="77777777" w:rsidR="00E14754" w:rsidRDefault="00E14754" w:rsidP="00E14754">
      <w:r>
        <w:t>Welche Masse hat die Messingkugel?</w:t>
      </w:r>
    </w:p>
    <w:p w14:paraId="7A1A00C6" w14:textId="77777777" w:rsidR="00E14754" w:rsidRDefault="00E14754" w:rsidP="00E14754">
      <w:r>
        <w:t>(Dichte Messing: 8,5 g/cm³, Dichte Eis: 0,9 g/cm³, Dichte Wasser 1 g/cm³)</w:t>
      </w:r>
    </w:p>
    <w:p w14:paraId="529CAED4" w14:textId="77777777" w:rsidR="00E14754" w:rsidRDefault="00E14754" w:rsidP="00E14754">
      <w:r>
        <w:sym w:font="Symbol" w:char="F02A"/>
      </w:r>
      <w:r>
        <w:sym w:font="Symbol" w:char="F02A"/>
      </w:r>
      <w:r>
        <w:sym w:font="Symbol" w:char="F02A"/>
      </w:r>
    </w:p>
    <w:p w14:paraId="5FEBE171" w14:textId="77777777" w:rsidR="00E14754" w:rsidRDefault="00E14754" w:rsidP="00E14754"/>
    <w:p w14:paraId="77349180" w14:textId="7F04233D" w:rsidR="00E14754" w:rsidRDefault="00E14754" w:rsidP="00E14754">
      <w:r>
        <w:rPr>
          <w:color w:val="FF0000"/>
        </w:rPr>
        <w:sym w:font="Symbol" w:char="F02A"/>
      </w:r>
      <w:hyperlink r:id="rId1457" w:anchor="m633" w:history="1">
        <w:r>
          <w:rPr>
            <w:rStyle w:val="Hyperlink"/>
            <w:sz w:val="22"/>
          </w:rPr>
          <w:t>6</w:t>
        </w:r>
        <w:bookmarkStart w:id="2353" w:name="_Hlt163366604"/>
        <w:r>
          <w:rPr>
            <w:rStyle w:val="Hyperlink"/>
            <w:sz w:val="22"/>
          </w:rPr>
          <w:t>3</w:t>
        </w:r>
        <w:bookmarkEnd w:id="2353"/>
        <w:r>
          <w:rPr>
            <w:rStyle w:val="Hyperlink"/>
            <w:sz w:val="22"/>
          </w:rPr>
          <w:t>3.</w:t>
        </w:r>
      </w:hyperlink>
      <w:r>
        <w:t xml:space="preserve"> Ein zylindrisches Becherglas hat die lichte Weite von 3,0 cm (Innendurchmesser). Es ist mit Wasser gefüllt. Berechnen Sie, um wie viel mm der Wasserspiegel ansteigt, wenn ein Holzwürfel mit 2 cm Kantenlänge hinein geworfen wird.</w:t>
      </w:r>
    </w:p>
    <w:p w14:paraId="36BED975" w14:textId="77777777" w:rsidR="00E14754" w:rsidRDefault="00E14754" w:rsidP="00E14754">
      <w:r>
        <w:t>(</w:t>
      </w:r>
      <w:r>
        <w:rPr>
          <w:position w:val="-22"/>
        </w:rPr>
        <w:object w:dxaOrig="2320" w:dyaOrig="580" w14:anchorId="14353587">
          <v:shape id="_x0000_i1489" type="#_x0000_t75" style="width:114pt;height:30pt" o:ole="" fillcolor="window">
            <v:imagedata r:id="rId1458" o:title=""/>
          </v:shape>
          <o:OLEObject Type="Embed" ProgID="Equation.DSMT4" ShapeID="_x0000_i1489" DrawAspect="Content" ObjectID="_1735305733" r:id="rId1459"/>
        </w:object>
      </w:r>
      <w:r>
        <w:t>)</w:t>
      </w:r>
    </w:p>
    <w:p w14:paraId="52A91E04" w14:textId="77777777" w:rsidR="00E14754" w:rsidRDefault="00E14754" w:rsidP="00E14754">
      <w:r>
        <w:t xml:space="preserve"> </w:t>
      </w:r>
      <w:r>
        <w:sym w:font="Symbol" w:char="F02A"/>
      </w:r>
      <w:r>
        <w:sym w:font="Symbol" w:char="F02A"/>
      </w:r>
      <w:r>
        <w:sym w:font="Symbol" w:char="F02A"/>
      </w:r>
    </w:p>
    <w:bookmarkStart w:id="2354" w:name="_Hlt212520420"/>
    <w:bookmarkStart w:id="2355" w:name="_Hlt212520265"/>
    <w:bookmarkEnd w:id="2354"/>
    <w:p w14:paraId="3CF1685A" w14:textId="19713F67" w:rsidR="00E14754" w:rsidRDefault="00E14754" w:rsidP="00E14754">
      <w:r>
        <w:fldChar w:fldCharType="begin"/>
      </w:r>
      <w:r w:rsidR="00626526">
        <w:instrText>HYPERLINK "lsgmech.docx" \l "m691"</w:instrText>
      </w:r>
      <w:r>
        <w:fldChar w:fldCharType="separate"/>
      </w:r>
      <w:r>
        <w:rPr>
          <w:rStyle w:val="Hyperlink"/>
          <w:sz w:val="22"/>
        </w:rPr>
        <w:t>6</w:t>
      </w:r>
      <w:bookmarkStart w:id="2356" w:name="_Hlt213026703"/>
      <w:r>
        <w:rPr>
          <w:rStyle w:val="Hyperlink"/>
          <w:sz w:val="22"/>
        </w:rPr>
        <w:t>9</w:t>
      </w:r>
      <w:bookmarkEnd w:id="2356"/>
      <w:r>
        <w:rPr>
          <w:rStyle w:val="Hyperlink"/>
          <w:sz w:val="22"/>
        </w:rPr>
        <w:t>1.</w:t>
      </w:r>
      <w:r>
        <w:fldChar w:fldCharType="end"/>
      </w:r>
      <w:bookmarkEnd w:id="2355"/>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8EA1420" w14:textId="77777777" w:rsidTr="00E14754">
        <w:tc>
          <w:tcPr>
            <w:tcW w:w="5030" w:type="dxa"/>
          </w:tcPr>
          <w:p w14:paraId="143D29ED" w14:textId="77777777" w:rsidR="00E14754" w:rsidRPr="0071784C" w:rsidRDefault="00E14754" w:rsidP="00E14754">
            <w:r w:rsidRPr="0071784C">
              <w:t xml:space="preserve">Alle Handelsschiffe sind auf jeder Seite auf halber Schiffslänge mit einer Freibordmarke ausgestattet. Sie zeigt an, wie weit ein Schiff maximal beladen werden darf. </w:t>
            </w:r>
          </w:p>
          <w:p w14:paraId="097E2BCA" w14:textId="77777777" w:rsidR="00E14754" w:rsidRPr="0071784C" w:rsidRDefault="00E14754" w:rsidP="00E14754">
            <w:r w:rsidRPr="0071784C">
              <w:t>Dabei bedeutet:</w:t>
            </w:r>
          </w:p>
          <w:p w14:paraId="48628AD2" w14:textId="77777777" w:rsidR="00E14754" w:rsidRPr="0071784C" w:rsidRDefault="00E14754" w:rsidP="00E14754">
            <w:r w:rsidRPr="0071784C">
              <w:t>FT Frischwasser Tropen</w:t>
            </w:r>
          </w:p>
          <w:p w14:paraId="07747B1A" w14:textId="77777777" w:rsidR="00E14754" w:rsidRPr="0071784C" w:rsidRDefault="00E14754" w:rsidP="00E14754">
            <w:r w:rsidRPr="0071784C">
              <w:t>F Frischwasser</w:t>
            </w:r>
          </w:p>
          <w:p w14:paraId="1AA33BA3" w14:textId="77777777" w:rsidR="00E14754" w:rsidRPr="0071784C" w:rsidRDefault="00E14754" w:rsidP="00E14754">
            <w:r w:rsidRPr="0071784C">
              <w:t>T Tropen</w:t>
            </w:r>
          </w:p>
          <w:p w14:paraId="03338F9F" w14:textId="77777777" w:rsidR="00E14754" w:rsidRPr="0071784C" w:rsidRDefault="00E14754" w:rsidP="00E14754">
            <w:r w:rsidRPr="0071784C">
              <w:t>S  Sommerseewasser</w:t>
            </w:r>
          </w:p>
          <w:p w14:paraId="6C196B19" w14:textId="77777777" w:rsidR="00E14754" w:rsidRPr="0071784C" w:rsidRDefault="00E14754" w:rsidP="00E14754">
            <w:r w:rsidRPr="0071784C">
              <w:t>W Winterseewasser</w:t>
            </w:r>
          </w:p>
          <w:p w14:paraId="262EA1F6" w14:textId="77777777" w:rsidR="00E14754" w:rsidRPr="0071784C" w:rsidRDefault="00E14754" w:rsidP="00E14754">
            <w:r w:rsidRPr="0071784C">
              <w:t>WNA Winter Nord Atlantik</w:t>
            </w:r>
          </w:p>
          <w:p w14:paraId="660818EE" w14:textId="77777777" w:rsidR="00E14754" w:rsidRPr="0071784C" w:rsidRDefault="00E14754" w:rsidP="00E14754"/>
          <w:p w14:paraId="5FB15600" w14:textId="77777777" w:rsidR="00E14754" w:rsidRPr="0071784C" w:rsidRDefault="00E14754" w:rsidP="00E14754">
            <w:r w:rsidRPr="0071784C">
              <w:t xml:space="preserve">Erkläre, warum für unterschiedliche Gebiete und Jahreszeiten unterschiedliche Eintauchtiefen angegeben werden. </w:t>
            </w:r>
          </w:p>
        </w:tc>
        <w:tc>
          <w:tcPr>
            <w:tcW w:w="5030" w:type="dxa"/>
          </w:tcPr>
          <w:p w14:paraId="313D1B49" w14:textId="77777777" w:rsidR="00E14754" w:rsidRPr="0071784C" w:rsidRDefault="00E14754" w:rsidP="00E14754"/>
          <w:p w14:paraId="104C9ED5" w14:textId="77777777" w:rsidR="00E14754" w:rsidRPr="0071784C" w:rsidRDefault="00215B7B" w:rsidP="00E14754">
            <w:r>
              <w:rPr>
                <w:noProof/>
              </w:rPr>
              <w:pict w14:anchorId="58532C25">
                <v:shape id="Bild 340" o:spid="_x0000_i1490" type="#_x0000_t75" alt="m691" style="width:120pt;height:66pt;visibility:visible">
                  <v:imagedata r:id="rId1460" o:title="m691"/>
                </v:shape>
              </w:pict>
            </w:r>
          </w:p>
          <w:p w14:paraId="667606A7" w14:textId="77777777" w:rsidR="00E14754" w:rsidRPr="0071784C" w:rsidRDefault="00E14754" w:rsidP="00E14754"/>
        </w:tc>
      </w:tr>
    </w:tbl>
    <w:p w14:paraId="2712F933" w14:textId="77777777" w:rsidR="00E14754" w:rsidRDefault="00E14754" w:rsidP="00E14754"/>
    <w:p w14:paraId="1DEEF0BF" w14:textId="4BA3A49A" w:rsidR="00E14754" w:rsidRDefault="00E14754" w:rsidP="00E14754">
      <w:r>
        <w:rPr>
          <w:color w:val="FF0000"/>
        </w:rPr>
        <w:sym w:font="Symbol" w:char="F02A"/>
      </w:r>
      <w:bookmarkStart w:id="2357" w:name="_Hlt213408679"/>
      <w:r>
        <w:fldChar w:fldCharType="begin"/>
      </w:r>
      <w:r w:rsidR="00626526">
        <w:instrText>HYPERLINK "lsgmech.docx" \l "m692"</w:instrText>
      </w:r>
      <w:r>
        <w:fldChar w:fldCharType="separate"/>
      </w:r>
      <w:r>
        <w:rPr>
          <w:rStyle w:val="Hyperlink"/>
          <w:sz w:val="22"/>
        </w:rPr>
        <w:t>6</w:t>
      </w:r>
      <w:bookmarkStart w:id="2358" w:name="_Hlt213026995"/>
      <w:r>
        <w:rPr>
          <w:rStyle w:val="Hyperlink"/>
          <w:sz w:val="22"/>
        </w:rPr>
        <w:t>9</w:t>
      </w:r>
      <w:bookmarkStart w:id="2359" w:name="_Hlt213408750"/>
      <w:bookmarkEnd w:id="2358"/>
      <w:r>
        <w:rPr>
          <w:rStyle w:val="Hyperlink"/>
          <w:sz w:val="22"/>
        </w:rPr>
        <w:t>2</w:t>
      </w:r>
      <w:bookmarkEnd w:id="2359"/>
      <w:r>
        <w:rPr>
          <w:rStyle w:val="Hyperlink"/>
          <w:sz w:val="22"/>
        </w:rPr>
        <w:t>.</w:t>
      </w:r>
      <w:r>
        <w:fldChar w:fldCharType="end"/>
      </w:r>
      <w:bookmarkEnd w:id="2357"/>
    </w:p>
    <w:p w14:paraId="72969358" w14:textId="77777777" w:rsidR="00E14754" w:rsidRDefault="00E14754" w:rsidP="00E14754">
      <w:r>
        <w:t>Ein Holzstück schwimmt auf einer Salzlösung mit einer Dichte von  1100kg/m³. Dabei ragen 30% des Holzvolumens aus der Lösung.</w:t>
      </w:r>
    </w:p>
    <w:p w14:paraId="159F8D82" w14:textId="77777777" w:rsidR="00E14754" w:rsidRDefault="00E14754" w:rsidP="00E14754">
      <w:r>
        <w:t>Welche Dichte hat das Holzstück?</w:t>
      </w:r>
    </w:p>
    <w:p w14:paraId="2504757E" w14:textId="77777777" w:rsidR="00E14754" w:rsidRDefault="00E14754" w:rsidP="00E14754">
      <w:r>
        <w:sym w:font="Symbol" w:char="F02A"/>
      </w:r>
      <w:r>
        <w:sym w:font="Symbol" w:char="F02A"/>
      </w:r>
      <w:r>
        <w:sym w:font="Symbol" w:char="F02A"/>
      </w:r>
    </w:p>
    <w:p w14:paraId="371C1E44" w14:textId="77777777" w:rsidR="00E14754" w:rsidRDefault="00E14754" w:rsidP="00E14754"/>
    <w:bookmarkStart w:id="2360" w:name="_Hlt214678898"/>
    <w:p w14:paraId="4CC1F915" w14:textId="77151E10" w:rsidR="00E14754" w:rsidRDefault="00E14754" w:rsidP="00E14754">
      <w:r>
        <w:fldChar w:fldCharType="begin"/>
      </w:r>
      <w:r w:rsidR="00626526">
        <w:instrText>HYPERLINK "lsgmech.docx" \l "m699"</w:instrText>
      </w:r>
      <w:r>
        <w:fldChar w:fldCharType="separate"/>
      </w:r>
      <w:r>
        <w:rPr>
          <w:rStyle w:val="Hyperlink"/>
          <w:sz w:val="22"/>
        </w:rPr>
        <w:t>6</w:t>
      </w:r>
      <w:bookmarkStart w:id="2361" w:name="_Hlt214679199"/>
      <w:r>
        <w:rPr>
          <w:rStyle w:val="Hyperlink"/>
          <w:sz w:val="22"/>
        </w:rPr>
        <w:t>9</w:t>
      </w:r>
      <w:bookmarkEnd w:id="2361"/>
      <w:r>
        <w:rPr>
          <w:rStyle w:val="Hyperlink"/>
          <w:sz w:val="22"/>
        </w:rPr>
        <w:t>9.</w:t>
      </w:r>
      <w:r>
        <w:fldChar w:fldCharType="end"/>
      </w:r>
      <w:bookmarkEnd w:id="2360"/>
      <w:r>
        <w:t xml:space="preserve"> Wie die Ergebnisse der Mondforschung zeigen, gibt es auf dem Mond Stellen, an denen sich Reste von Wasser befinden. Vielleicht findet man später noch größere Wasservorkommen, die durch geeignete Techniken zu einem Mondsee umgewandelt werden.</w:t>
      </w:r>
    </w:p>
    <w:p w14:paraId="487D876D" w14:textId="77777777" w:rsidR="00E14754" w:rsidRDefault="00E14754" w:rsidP="00E14754">
      <w:r>
        <w:t>Auf diesem See soll ein auf der Erde gebautes Schiff fahren. Wie tief taucht es im Vergleich zur Erde ein?</w:t>
      </w:r>
    </w:p>
    <w:p w14:paraId="12C1308D" w14:textId="77777777" w:rsidR="00E14754" w:rsidRDefault="00E14754" w:rsidP="00E14754">
      <w:r>
        <w:t>a) Es taucht nicht so tief ein.</w:t>
      </w:r>
    </w:p>
    <w:p w14:paraId="18703D6F" w14:textId="77777777" w:rsidR="00E14754" w:rsidRDefault="00E14754" w:rsidP="00E14754">
      <w:bookmarkStart w:id="2362" w:name="_Hlt214679194"/>
      <w:r>
        <w:t>b) Es taucht genau so tief ein.</w:t>
      </w:r>
      <w:bookmarkEnd w:id="2362"/>
    </w:p>
    <w:p w14:paraId="24F1853F" w14:textId="77777777" w:rsidR="00E14754" w:rsidRDefault="00E14754" w:rsidP="00E14754">
      <w:r>
        <w:t>c) Es taucht tiefer ein.</w:t>
      </w:r>
    </w:p>
    <w:p w14:paraId="60918505" w14:textId="77777777" w:rsidR="00E14754" w:rsidRDefault="00E14754" w:rsidP="00E14754"/>
    <w:p w14:paraId="49A9076D" w14:textId="5CC8E2DB" w:rsidR="00E14754" w:rsidRDefault="00215B7B" w:rsidP="00E14754">
      <w:hyperlink r:id="rId1461" w:anchor="m702" w:history="1">
        <w:r w:rsidR="00E14754">
          <w:rPr>
            <w:rStyle w:val="Hyperlink"/>
            <w:sz w:val="22"/>
          </w:rPr>
          <w:t>7</w:t>
        </w:r>
        <w:bookmarkStart w:id="2363" w:name="_Hlt214964004"/>
        <w:r w:rsidR="00E14754">
          <w:rPr>
            <w:rStyle w:val="Hyperlink"/>
            <w:sz w:val="22"/>
          </w:rPr>
          <w:t>0</w:t>
        </w:r>
        <w:bookmarkEnd w:id="2363"/>
        <w:r w:rsidR="00E14754">
          <w:rPr>
            <w:rStyle w:val="Hyperlink"/>
            <w:sz w:val="22"/>
          </w:rPr>
          <w:t>2.</w:t>
        </w:r>
      </w:hyperlink>
      <w:r w:rsidR="00E14754">
        <w:t xml:space="preserve"> Ein Gefäß ist mit einer unbekannten Flüssigkeit gefüllt. Ein Stück Eichenholz (</w:t>
      </w:r>
      <w:r w:rsidR="00E14754">
        <w:rPr>
          <w:position w:val="-24"/>
        </w:rPr>
        <w:object w:dxaOrig="1460" w:dyaOrig="620" w14:anchorId="09D178D0">
          <v:shape id="_x0000_i1491" type="#_x0000_t75" style="width:1in;height:30pt" o:ole="" fillcolor="window">
            <v:imagedata r:id="rId1462" o:title=""/>
          </v:shape>
          <o:OLEObject Type="Embed" ProgID="Equation.DSMT4" ShapeID="_x0000_i1491" DrawAspect="Content" ObjectID="_1735305734" r:id="rId1463"/>
        </w:object>
      </w:r>
      <w:r w:rsidR="00E14754">
        <w:t>) sinkt in der Flüssigkeit zu Boden, ein Stück Buchenholz (</w:t>
      </w:r>
      <w:r w:rsidR="00E14754">
        <w:rPr>
          <w:position w:val="-24"/>
        </w:rPr>
        <w:object w:dxaOrig="1460" w:dyaOrig="620" w14:anchorId="44147038">
          <v:shape id="_x0000_i1492" type="#_x0000_t75" style="width:1in;height:30pt" o:ole="" fillcolor="window">
            <v:imagedata r:id="rId1464" o:title=""/>
          </v:shape>
          <o:OLEObject Type="Embed" ProgID="Equation.DSMT4" ShapeID="_x0000_i1492" DrawAspect="Content" ObjectID="_1735305735" r:id="rId1465"/>
        </w:object>
      </w:r>
      <w:r w:rsidR="00E14754">
        <w:t>) schwimmt oben auf.</w:t>
      </w:r>
      <w:r w:rsidR="00E14754">
        <w:br/>
        <w:t>Was lässt sich über die Dichte der Flüssigkeit aussagen?</w:t>
      </w:r>
    </w:p>
    <w:p w14:paraId="748ECF0A"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76B0D5B" w14:textId="77777777" w:rsidTr="00E14754">
        <w:tc>
          <w:tcPr>
            <w:tcW w:w="5030" w:type="dxa"/>
          </w:tcPr>
          <w:p w14:paraId="25A9A8CC" w14:textId="21B3C39A" w:rsidR="00E14754" w:rsidRPr="0071784C" w:rsidRDefault="00E14754" w:rsidP="00E14754">
            <w:r>
              <w:rPr>
                <w:color w:val="FF0000"/>
              </w:rPr>
              <w:sym w:font="Symbol" w:char="F02A"/>
            </w:r>
            <w:hyperlink r:id="rId1466" w:anchor="m705" w:history="1">
              <w:r>
                <w:rPr>
                  <w:rStyle w:val="Hyperlink"/>
                  <w:sz w:val="22"/>
                </w:rPr>
                <w:t>7</w:t>
              </w:r>
              <w:bookmarkStart w:id="2364" w:name="_Hlt216929533"/>
              <w:r>
                <w:rPr>
                  <w:rStyle w:val="Hyperlink"/>
                  <w:sz w:val="22"/>
                </w:rPr>
                <w:t>0</w:t>
              </w:r>
              <w:bookmarkEnd w:id="2364"/>
              <w:r>
                <w:rPr>
                  <w:rStyle w:val="Hyperlink"/>
                  <w:sz w:val="22"/>
                </w:rPr>
                <w:t>5.</w:t>
              </w:r>
            </w:hyperlink>
            <w:r w:rsidRPr="0071784C">
              <w:t xml:space="preserve"> </w:t>
            </w:r>
            <w:bookmarkStart w:id="2365" w:name="_Hlk288488198"/>
            <w:r w:rsidRPr="0071784C">
              <w:t>Ein zylindrischer Becher hat leer eine Masse von 200 g. Die Grundfläche ist 30 cm² groß und er ist insgesamt 10 cm hoch.</w:t>
            </w:r>
          </w:p>
          <w:p w14:paraId="78BD5ED1" w14:textId="77777777" w:rsidR="00E14754" w:rsidRPr="0071784C" w:rsidRDefault="00E14754" w:rsidP="00E14754">
            <w:r w:rsidRPr="0071784C">
              <w:t xml:space="preserve">a) Der Becher schwimmt im Wasser. Wie tief sinkt er ein? </w:t>
            </w:r>
          </w:p>
          <w:p w14:paraId="13EB676C" w14:textId="77777777" w:rsidR="00E14754" w:rsidRPr="0071784C" w:rsidRDefault="00E14754" w:rsidP="00E14754">
            <w:r w:rsidRPr="0071784C">
              <w:t>Wie viel cm³ Sand mit der Dichte 1,5 g/cm³ können maximal in den Becher gefüllt werden, bevor er untergeht?</w:t>
            </w:r>
          </w:p>
          <w:bookmarkEnd w:id="2365"/>
          <w:p w14:paraId="48EB5880" w14:textId="77777777" w:rsidR="00E14754" w:rsidRPr="0071784C" w:rsidRDefault="00E14754" w:rsidP="00E14754"/>
          <w:p w14:paraId="07AEFE2B" w14:textId="77777777" w:rsidR="00E14754" w:rsidRPr="0071784C" w:rsidRDefault="00E14754" w:rsidP="00E14754"/>
        </w:tc>
        <w:tc>
          <w:tcPr>
            <w:tcW w:w="5030" w:type="dxa"/>
          </w:tcPr>
          <w:p w14:paraId="5F597F07" w14:textId="77777777" w:rsidR="00E14754" w:rsidRPr="0071784C" w:rsidRDefault="00215B7B" w:rsidP="00E14754">
            <w:r>
              <w:rPr>
                <w:noProof/>
              </w:rPr>
              <w:pict w14:anchorId="5F21F812">
                <v:shape id="Bild 343" o:spid="_x0000_i1493" type="#_x0000_t75" alt="m705" style="width:168pt;height:138pt;visibility:visible">
                  <v:imagedata r:id="rId1467" o:title="m705"/>
                </v:shape>
              </w:pict>
            </w:r>
          </w:p>
        </w:tc>
      </w:tr>
    </w:tbl>
    <w:p w14:paraId="30EC1F6C" w14:textId="77777777" w:rsidR="00E14754" w:rsidRDefault="00E14754" w:rsidP="00E14754"/>
    <w:p w14:paraId="6D7E3106" w14:textId="0863AED6" w:rsidR="00E14754" w:rsidRDefault="00E14754" w:rsidP="00E14754">
      <w:r>
        <w:rPr>
          <w:color w:val="FF0000"/>
        </w:rPr>
        <w:sym w:font="Symbol" w:char="F02A"/>
      </w:r>
      <w:hyperlink r:id="rId1468" w:anchor="m707" w:history="1">
        <w:r>
          <w:rPr>
            <w:rStyle w:val="Hyperlink"/>
            <w:sz w:val="22"/>
          </w:rPr>
          <w:t>7</w:t>
        </w:r>
        <w:bookmarkStart w:id="2366" w:name="_Hlt216929788"/>
        <w:r>
          <w:rPr>
            <w:rStyle w:val="Hyperlink"/>
            <w:sz w:val="22"/>
          </w:rPr>
          <w:t>0</w:t>
        </w:r>
        <w:bookmarkEnd w:id="2366"/>
        <w:r>
          <w:rPr>
            <w:rStyle w:val="Hyperlink"/>
            <w:sz w:val="22"/>
          </w:rPr>
          <w:t>7</w:t>
        </w:r>
      </w:hyperlink>
      <w:r>
        <w:t>. Ein Körper hängt an einem Kraftmesser. Er zeigt in Luft 0,54 N an. Ist der Körper ganz in Wasser getaucht, so zeigt er 0,34 N an. Wie groß ist die Dichte des Körpers?</w:t>
      </w:r>
    </w:p>
    <w:p w14:paraId="1D2B9543" w14:textId="77777777" w:rsidR="00246C14" w:rsidRDefault="00246C14" w:rsidP="00E14754"/>
    <w:bookmarkStart w:id="2367" w:name="_Hlt216929907"/>
    <w:p w14:paraId="2C09FC57" w14:textId="00382A2D" w:rsidR="00E14754" w:rsidRDefault="00E14754" w:rsidP="00E14754">
      <w:r>
        <w:fldChar w:fldCharType="begin"/>
      </w:r>
      <w:r w:rsidR="00626526">
        <w:instrText>HYPERLINK "lsgmech.docx" \l "m708"</w:instrText>
      </w:r>
      <w:r>
        <w:fldChar w:fldCharType="separate"/>
      </w:r>
      <w:r>
        <w:rPr>
          <w:rStyle w:val="Hyperlink"/>
          <w:sz w:val="22"/>
        </w:rPr>
        <w:t>7</w:t>
      </w:r>
      <w:bookmarkStart w:id="2368" w:name="_Hlt216929947"/>
      <w:r>
        <w:rPr>
          <w:rStyle w:val="Hyperlink"/>
          <w:sz w:val="22"/>
        </w:rPr>
        <w:t>0</w:t>
      </w:r>
      <w:bookmarkEnd w:id="2368"/>
      <w:r>
        <w:rPr>
          <w:rStyle w:val="Hyperlink"/>
          <w:sz w:val="22"/>
        </w:rPr>
        <w:t>8.</w:t>
      </w:r>
      <w:r>
        <w:fldChar w:fldCharType="end"/>
      </w:r>
      <w:bookmarkEnd w:id="2367"/>
      <w:r>
        <w:t xml:space="preserve"> Ein Ballon hat eine Hülle, die so stabil ist, dass sich das Volumen beim Aufstieg nicht vergrößern kann. Wie ändert sich mit wachsender Höhe der Auftrieb?</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E284D92" w14:textId="77777777" w:rsidTr="00E14754">
        <w:tc>
          <w:tcPr>
            <w:tcW w:w="5030" w:type="dxa"/>
          </w:tcPr>
          <w:p w14:paraId="162256A5" w14:textId="7336EA95" w:rsidR="00E14754" w:rsidRPr="0071784C" w:rsidRDefault="00215B7B" w:rsidP="00E14754">
            <w:hyperlink r:id="rId1469" w:anchor="m709" w:history="1">
              <w:r w:rsidR="00E14754">
                <w:rPr>
                  <w:rStyle w:val="Hyperlink"/>
                  <w:sz w:val="22"/>
                </w:rPr>
                <w:t>7</w:t>
              </w:r>
              <w:bookmarkStart w:id="2369" w:name="_Hlt216930056"/>
              <w:r w:rsidR="00E14754">
                <w:rPr>
                  <w:rStyle w:val="Hyperlink"/>
                  <w:sz w:val="22"/>
                </w:rPr>
                <w:t>0</w:t>
              </w:r>
              <w:bookmarkEnd w:id="2369"/>
              <w:r w:rsidR="00E14754">
                <w:rPr>
                  <w:rStyle w:val="Hyperlink"/>
                  <w:sz w:val="22"/>
                </w:rPr>
                <w:t>9</w:t>
              </w:r>
            </w:hyperlink>
            <w:r w:rsidR="00E14754" w:rsidRPr="0071784C">
              <w:t>. Wetterballons werden vor dem Aufstieg nie voll aufgeblasen. Erkläre, warum die so schlaff gestartet werden.</w:t>
            </w:r>
          </w:p>
        </w:tc>
        <w:tc>
          <w:tcPr>
            <w:tcW w:w="5030" w:type="dxa"/>
          </w:tcPr>
          <w:p w14:paraId="3E62C4E5" w14:textId="77777777" w:rsidR="00E14754" w:rsidRPr="0071784C" w:rsidRDefault="00215B7B" w:rsidP="00E14754">
            <w:r>
              <w:rPr>
                <w:noProof/>
              </w:rPr>
              <w:pict w14:anchorId="3536C1AD">
                <v:shape id="Bild 344" o:spid="_x0000_i1494" type="#_x0000_t75" alt="m708" style="width:228pt;height:348pt;visibility:visible">
                  <v:imagedata r:id="rId1470" o:title="m708"/>
                </v:shape>
              </w:pict>
            </w:r>
          </w:p>
        </w:tc>
      </w:tr>
    </w:tbl>
    <w:p w14:paraId="1B34C5B7" w14:textId="77777777" w:rsidR="00E14754" w:rsidRDefault="00E14754" w:rsidP="00E14754"/>
    <w:p w14:paraId="5291B1B4" w14:textId="1CD241BA" w:rsidR="00E14754" w:rsidRDefault="00215B7B" w:rsidP="00E14754">
      <w:hyperlink r:id="rId1471" w:anchor="m711" w:history="1">
        <w:r w:rsidR="00E14754">
          <w:rPr>
            <w:rStyle w:val="Hyperlink"/>
            <w:sz w:val="22"/>
          </w:rPr>
          <w:t>7</w:t>
        </w:r>
        <w:bookmarkStart w:id="2370" w:name="_Hlt216930477"/>
        <w:r w:rsidR="00E14754">
          <w:rPr>
            <w:rStyle w:val="Hyperlink"/>
            <w:sz w:val="22"/>
          </w:rPr>
          <w:t>1</w:t>
        </w:r>
        <w:bookmarkEnd w:id="2370"/>
        <w:r w:rsidR="00E14754">
          <w:rPr>
            <w:rStyle w:val="Hyperlink"/>
            <w:sz w:val="22"/>
          </w:rPr>
          <w:t>1.</w:t>
        </w:r>
      </w:hyperlink>
      <w:r w:rsidR="00E14754">
        <w:t xml:space="preserve"> </w:t>
      </w:r>
      <w:bookmarkStart w:id="2371" w:name="_Hlk288499183"/>
      <w:r w:rsidR="00E14754">
        <w:t>Ein Rettungsring besteht aus Kork mit einer Dichte von 0,25 g/cm³und hat eine Masse von 3,5 kg. Welche Gewichtskraft kann der Ring im Wasser maximal tragen, bevor er untergeht.</w:t>
      </w:r>
      <w:bookmarkEnd w:id="2371"/>
    </w:p>
    <w:p w14:paraId="3A5B3762" w14:textId="77777777" w:rsidR="000A5886" w:rsidRDefault="000A5886" w:rsidP="00E14754"/>
    <w:p w14:paraId="58688124" w14:textId="4930501D" w:rsidR="00E14754" w:rsidRDefault="00E14754" w:rsidP="00E14754">
      <w:r>
        <w:rPr>
          <w:color w:val="FF0000"/>
        </w:rPr>
        <w:sym w:font="Symbol" w:char="F02A"/>
      </w:r>
      <w:hyperlink r:id="rId1472" w:anchor="m713" w:history="1">
        <w:r>
          <w:rPr>
            <w:rStyle w:val="Hyperlink"/>
            <w:sz w:val="22"/>
          </w:rPr>
          <w:t>7</w:t>
        </w:r>
        <w:bookmarkStart w:id="2372" w:name="_Hlt216931354"/>
        <w:r>
          <w:rPr>
            <w:rStyle w:val="Hyperlink"/>
            <w:sz w:val="22"/>
          </w:rPr>
          <w:t>1</w:t>
        </w:r>
        <w:bookmarkEnd w:id="2372"/>
        <w:r>
          <w:rPr>
            <w:rStyle w:val="Hyperlink"/>
            <w:sz w:val="22"/>
          </w:rPr>
          <w:t>3.</w:t>
        </w:r>
      </w:hyperlink>
      <w:r>
        <w:t xml:space="preserve"> Ein Ball hat einen Durchmesser von 20 cm und wiegt 0,5 kg. Welche Kraft ist notwendig, um ihn vollständig unter Wasser zu drücken?</w:t>
      </w:r>
    </w:p>
    <w:p w14:paraId="3C2F3A6A" w14:textId="77777777" w:rsidR="00FD15F2" w:rsidRDefault="00FD15F2" w:rsidP="00E14754"/>
    <w:p w14:paraId="7AE0C367" w14:textId="5D7E56AE" w:rsidR="00E14754" w:rsidRDefault="00215B7B" w:rsidP="00E14754">
      <w:hyperlink r:id="rId1473" w:anchor="m717" w:history="1">
        <w:r w:rsidR="00E14754">
          <w:rPr>
            <w:rStyle w:val="Hyperlink"/>
            <w:sz w:val="22"/>
          </w:rPr>
          <w:t>7</w:t>
        </w:r>
        <w:bookmarkStart w:id="2373" w:name="_Hlt216938595"/>
        <w:r w:rsidR="00E14754">
          <w:rPr>
            <w:rStyle w:val="Hyperlink"/>
            <w:sz w:val="22"/>
          </w:rPr>
          <w:t>1</w:t>
        </w:r>
        <w:bookmarkEnd w:id="2373"/>
        <w:r w:rsidR="00E14754">
          <w:rPr>
            <w:rStyle w:val="Hyperlink"/>
            <w:sz w:val="22"/>
          </w:rPr>
          <w:t>7</w:t>
        </w:r>
      </w:hyperlink>
      <w:r w:rsidR="00E14754">
        <w:t>. Eiswürfel schwimmen auf Wasser und auf Cola.</w:t>
      </w:r>
    </w:p>
    <w:p w14:paraId="1BB550E3" w14:textId="77777777" w:rsidR="00E14754" w:rsidRDefault="00E14754" w:rsidP="00E14754">
      <w:pPr>
        <w:pStyle w:val="Default"/>
        <w:rPr>
          <w:sz w:val="22"/>
        </w:rPr>
      </w:pPr>
      <w:r>
        <w:rPr>
          <w:sz w:val="22"/>
        </w:rPr>
        <w:t xml:space="preserve">a) Was kannst du über die Dichte des Eis aussagen. </w:t>
      </w:r>
    </w:p>
    <w:p w14:paraId="15ECE1B8" w14:textId="63317C41" w:rsidR="00E14754" w:rsidRDefault="00E14754" w:rsidP="00E14754">
      <w:r>
        <w:t xml:space="preserve">b) Vergleiche die Eintauchtiefen </w:t>
      </w:r>
      <w:r w:rsidR="00866F61">
        <w:t>des Eiswürfels</w:t>
      </w:r>
      <w:r>
        <w:t xml:space="preserve"> in Wasser und Cola. </w:t>
      </w:r>
    </w:p>
    <w:p w14:paraId="3B9C0DBC" w14:textId="77777777" w:rsidR="00E14754" w:rsidRDefault="00E14754" w:rsidP="00E14754"/>
    <w:p w14:paraId="6CC7C07B" w14:textId="52D02B80" w:rsidR="00E14754" w:rsidRDefault="00215B7B" w:rsidP="00E14754">
      <w:hyperlink r:id="rId1474" w:anchor="m718" w:history="1">
        <w:r w:rsidR="00E14754">
          <w:rPr>
            <w:rStyle w:val="Hyperlink"/>
            <w:sz w:val="22"/>
          </w:rPr>
          <w:t>7</w:t>
        </w:r>
        <w:bookmarkStart w:id="2374" w:name="_Hlt216938541"/>
        <w:r w:rsidR="00E14754">
          <w:rPr>
            <w:rStyle w:val="Hyperlink"/>
            <w:sz w:val="22"/>
          </w:rPr>
          <w:t>1</w:t>
        </w:r>
        <w:bookmarkStart w:id="2375" w:name="_Hlt216938602"/>
        <w:bookmarkEnd w:id="2374"/>
        <w:r w:rsidR="00E14754">
          <w:rPr>
            <w:rStyle w:val="Hyperlink"/>
            <w:sz w:val="22"/>
          </w:rPr>
          <w:t>8</w:t>
        </w:r>
        <w:bookmarkEnd w:id="2375"/>
        <w:r w:rsidR="00E14754">
          <w:rPr>
            <w:rStyle w:val="Hyperlink"/>
            <w:sz w:val="22"/>
          </w:rPr>
          <w:t>.</w:t>
        </w:r>
      </w:hyperlink>
      <w:r w:rsidR="00E14754">
        <w:t xml:space="preserve">  Taucht man vollständig ins Wasser ein, spürt man eine Auftriebskraft. Wie ändert sich diese Kraft, wenn man tiefer taucht. Begründe deine Antwort. (3)</w:t>
      </w:r>
    </w:p>
    <w:p w14:paraId="4630310F" w14:textId="77777777" w:rsidR="00980F6E" w:rsidRDefault="00980F6E" w:rsidP="00E14754"/>
    <w:bookmarkStart w:id="2376" w:name="_Hlt219889297"/>
    <w:p w14:paraId="41D6E863" w14:textId="2D09D88C" w:rsidR="00E14754" w:rsidRDefault="00E14754" w:rsidP="00E14754">
      <w:r>
        <w:fldChar w:fldCharType="begin"/>
      </w:r>
      <w:r w:rsidR="00626526">
        <w:instrText>HYPERLINK "lsgmech.docx" \l "m723"</w:instrText>
      </w:r>
      <w:r>
        <w:fldChar w:fldCharType="separate"/>
      </w:r>
      <w:r>
        <w:rPr>
          <w:rStyle w:val="Hyperlink"/>
          <w:sz w:val="22"/>
        </w:rPr>
        <w:t>7</w:t>
      </w:r>
      <w:bookmarkStart w:id="2377" w:name="_Hlt219888631"/>
      <w:bookmarkStart w:id="2378" w:name="_Hlt219887479"/>
      <w:bookmarkEnd w:id="2377"/>
      <w:r>
        <w:rPr>
          <w:rStyle w:val="Hyperlink"/>
          <w:sz w:val="22"/>
        </w:rPr>
        <w:t>2</w:t>
      </w:r>
      <w:bookmarkEnd w:id="2378"/>
      <w:r>
        <w:rPr>
          <w:rStyle w:val="Hyperlink"/>
          <w:sz w:val="22"/>
        </w:rPr>
        <w:t>3</w:t>
      </w:r>
      <w:r>
        <w:fldChar w:fldCharType="end"/>
      </w:r>
      <w:bookmarkEnd w:id="2376"/>
      <w:r>
        <w:t>.</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1DA703D" w14:textId="77777777" w:rsidTr="00E14754">
        <w:tc>
          <w:tcPr>
            <w:tcW w:w="5030" w:type="dxa"/>
          </w:tcPr>
          <w:p w14:paraId="6C9DF2EE" w14:textId="77777777" w:rsidR="00E14754" w:rsidRPr="0071784C" w:rsidRDefault="00E14754" w:rsidP="00E14754">
            <w:r w:rsidRPr="0071784C">
              <w:t>Eine lange, dünne Kerze wird ganz unten mit Draht umwickelt, so dass sie in einem hohen Gefäß von allein aufrecht schwimmt. Nun wir die Kerze angezündet und in Ruhe gelassen. Ihre Gesamtlänge wird stetig kleiner. Was passiert noch?</w:t>
            </w:r>
          </w:p>
          <w:p w14:paraId="027D93EB" w14:textId="77777777" w:rsidR="00E14754" w:rsidRPr="0071784C" w:rsidRDefault="00E14754" w:rsidP="00E14754">
            <w:r w:rsidRPr="0071784C">
              <w:t xml:space="preserve">a) Die Flamme verschwindet nach kurzer Zeit unter der Wasseroberfläche und erlischt. </w:t>
            </w:r>
          </w:p>
          <w:p w14:paraId="26A050CD" w14:textId="77777777" w:rsidR="00E14754" w:rsidRPr="0071784C" w:rsidRDefault="00E14754" w:rsidP="00E14754">
            <w:r w:rsidRPr="0071784C">
              <w:t>b) Der Anteil der Kerze, der aus dem Wasser heraus herausragt, wird größer.</w:t>
            </w:r>
          </w:p>
          <w:p w14:paraId="6F488550" w14:textId="77777777" w:rsidR="00E14754" w:rsidRPr="0071784C" w:rsidRDefault="00E14754" w:rsidP="00E14754">
            <w:r w:rsidRPr="0071784C">
              <w:t xml:space="preserve">c) Die Flamme bleibt kurz über der Wasseroberfläche und die Kerze brennt solange, bis </w:t>
            </w:r>
            <w:proofErr w:type="gramStart"/>
            <w:r w:rsidRPr="0071784C">
              <w:t>der</w:t>
            </w:r>
            <w:proofErr w:type="gramEnd"/>
            <w:r w:rsidRPr="0071784C">
              <w:t xml:space="preserve"> Wachs fast verbraucht ist.</w:t>
            </w:r>
          </w:p>
          <w:p w14:paraId="4C2F51C9" w14:textId="77777777" w:rsidR="00E14754" w:rsidRPr="0071784C" w:rsidRDefault="00E14754" w:rsidP="00E14754"/>
          <w:p w14:paraId="4E617272" w14:textId="77777777" w:rsidR="00E14754" w:rsidRPr="0071784C" w:rsidRDefault="00215B7B" w:rsidP="00E14754">
            <w:r>
              <w:rPr>
                <w:noProof/>
              </w:rPr>
              <w:pict w14:anchorId="10B0DC59">
                <v:shape id="Bild 345" o:spid="_x0000_i1495" type="#_x0000_t75" alt="m723_2" style="width:246pt;height:2in;visibility:visible">
                  <v:imagedata r:id="rId1475" o:title="m723_2"/>
                </v:shape>
              </w:pict>
            </w:r>
          </w:p>
        </w:tc>
        <w:tc>
          <w:tcPr>
            <w:tcW w:w="5030" w:type="dxa"/>
          </w:tcPr>
          <w:p w14:paraId="0B7064DF" w14:textId="77777777" w:rsidR="00E14754" w:rsidRPr="0071784C" w:rsidRDefault="00215B7B" w:rsidP="00E14754">
            <w:r>
              <w:rPr>
                <w:noProof/>
              </w:rPr>
              <w:pict w14:anchorId="6C01F548">
                <v:shape id="Bild 346" o:spid="_x0000_i1496" type="#_x0000_t75" alt="m723" style="width:246pt;height:366pt;visibility:visible">
                  <v:imagedata r:id="rId1476" o:title="m723"/>
                </v:shape>
              </w:pict>
            </w:r>
          </w:p>
        </w:tc>
      </w:tr>
    </w:tbl>
    <w:p w14:paraId="6410BAF6"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7B84A3AA" w14:textId="77777777" w:rsidTr="00E14754">
        <w:tc>
          <w:tcPr>
            <w:tcW w:w="5030" w:type="dxa"/>
          </w:tcPr>
          <w:p w14:paraId="70E1514C" w14:textId="1721A29F" w:rsidR="00E14754" w:rsidRPr="0071784C" w:rsidRDefault="00E14754" w:rsidP="00E14754">
            <w:r>
              <w:rPr>
                <w:color w:val="FF0000"/>
              </w:rPr>
              <w:sym w:font="Symbol" w:char="F02A"/>
            </w:r>
            <w:hyperlink r:id="rId1477" w:anchor="m724" w:history="1">
              <w:r>
                <w:rPr>
                  <w:rStyle w:val="Hyperlink"/>
                  <w:sz w:val="22"/>
                </w:rPr>
                <w:t>7</w:t>
              </w:r>
              <w:bookmarkStart w:id="2379" w:name="_Hlt220979023"/>
              <w:r>
                <w:rPr>
                  <w:rStyle w:val="Hyperlink"/>
                  <w:sz w:val="22"/>
                </w:rPr>
                <w:t>2</w:t>
              </w:r>
              <w:bookmarkEnd w:id="2379"/>
              <w:r>
                <w:rPr>
                  <w:rStyle w:val="Hyperlink"/>
                  <w:sz w:val="22"/>
                </w:rPr>
                <w:t>4.</w:t>
              </w:r>
            </w:hyperlink>
            <w:r w:rsidRPr="0071784C">
              <w:t xml:space="preserve"> Ein 400 kg schwerer Eisbär steht auf einer Eisscholle, die im Meer schwimmt.  </w:t>
            </w:r>
          </w:p>
          <w:p w14:paraId="0EF8B9F6" w14:textId="77777777" w:rsidR="00E14754" w:rsidRPr="0071784C" w:rsidRDefault="00E14754" w:rsidP="00E14754">
            <w:r w:rsidRPr="0071784C">
              <w:t xml:space="preserve">Die Scholle ist 15,0 m² groß und hat die Dicke d. </w:t>
            </w:r>
          </w:p>
          <w:p w14:paraId="7702D4D3" w14:textId="77777777" w:rsidR="00E14754" w:rsidRPr="0071784C" w:rsidRDefault="00E14754" w:rsidP="00E14754">
            <w:r w:rsidRPr="0071784C">
              <w:t>Wenn der Eisbär ein klein wenig schwerer wäre, würde die Eisscholle untergehen und der Bär ins Wasser fallen.</w:t>
            </w:r>
          </w:p>
          <w:p w14:paraId="42ABA747" w14:textId="77777777" w:rsidR="00E14754" w:rsidRPr="0071784C" w:rsidRDefault="00E14754" w:rsidP="00E14754">
            <w:r w:rsidRPr="0071784C">
              <w:t>Wie dick ist die Eisscholle?</w:t>
            </w:r>
          </w:p>
          <w:p w14:paraId="4E3D15C0" w14:textId="77777777" w:rsidR="00E14754" w:rsidRPr="0071784C" w:rsidRDefault="00E14754" w:rsidP="00E14754">
            <w:r w:rsidRPr="0071784C">
              <w:t>(Dichte von Eis: 0,92 g/cm³, Dichte von Meerwasser: 1,03 g/cm³)</w:t>
            </w:r>
          </w:p>
          <w:p w14:paraId="1878411E" w14:textId="77777777" w:rsidR="00E14754" w:rsidRPr="0071784C" w:rsidRDefault="00E14754" w:rsidP="00E14754"/>
        </w:tc>
        <w:tc>
          <w:tcPr>
            <w:tcW w:w="5030" w:type="dxa"/>
          </w:tcPr>
          <w:p w14:paraId="5866D19F" w14:textId="77777777" w:rsidR="00E14754" w:rsidRPr="0071784C" w:rsidRDefault="00215B7B" w:rsidP="00E14754">
            <w:r>
              <w:rPr>
                <w:noProof/>
              </w:rPr>
              <w:pict w14:anchorId="222BB8C7">
                <v:shape id="Bild 347" o:spid="_x0000_i1497" type="#_x0000_t75" alt="m724" style="width:246pt;height:120pt;visibility:visible">
                  <v:imagedata r:id="rId1478" o:title="m724"/>
                </v:shape>
              </w:pict>
            </w:r>
          </w:p>
        </w:tc>
      </w:tr>
    </w:tbl>
    <w:p w14:paraId="2A87A7F8" w14:textId="77777777" w:rsidR="00E14754" w:rsidRDefault="00E14754" w:rsidP="00E14754"/>
    <w:p w14:paraId="3143AEA2" w14:textId="750429AE" w:rsidR="00E14754" w:rsidRDefault="00E14754" w:rsidP="00E14754">
      <w:r>
        <w:rPr>
          <w:color w:val="FF0000"/>
        </w:rPr>
        <w:sym w:font="Symbol" w:char="F02A"/>
      </w:r>
      <w:bookmarkStart w:id="2380" w:name="_Hlt225825745"/>
      <w:r>
        <w:fldChar w:fldCharType="begin"/>
      </w:r>
      <w:r w:rsidR="00626526">
        <w:instrText>HYPERLINK "lsgmech.docx" \l "m736"</w:instrText>
      </w:r>
      <w:r>
        <w:fldChar w:fldCharType="separate"/>
      </w:r>
      <w:r>
        <w:rPr>
          <w:rStyle w:val="Hyperlink"/>
          <w:sz w:val="22"/>
        </w:rPr>
        <w:t>7</w:t>
      </w:r>
      <w:bookmarkStart w:id="2381" w:name="_Hlt223231223"/>
      <w:r>
        <w:rPr>
          <w:rStyle w:val="Hyperlink"/>
          <w:sz w:val="22"/>
        </w:rPr>
        <w:t>3</w:t>
      </w:r>
      <w:bookmarkEnd w:id="2381"/>
      <w:r>
        <w:rPr>
          <w:rStyle w:val="Hyperlink"/>
          <w:sz w:val="22"/>
        </w:rPr>
        <w:t>6</w:t>
      </w:r>
      <w:r>
        <w:fldChar w:fldCharType="end"/>
      </w:r>
      <w:bookmarkEnd w:id="2380"/>
      <w:r>
        <w:t>. Ein Ballon mit 10 000 m³ Volumen wird mit Leuchtgas der Dichte 0,00062 g/cm³ gefüllt. Wie groß ist die Tragfähigkeit des Ballons, wenn das Gewicht der Hülle, der Taue und des Korbes 3000 N beträgt? Die umgebende Luft hat eine Dichte von 0,0013 g/cm³.</w:t>
      </w:r>
    </w:p>
    <w:p w14:paraId="0C8F5904" w14:textId="77777777" w:rsidR="00246C14" w:rsidRDefault="00246C14" w:rsidP="00E14754"/>
    <w:p w14:paraId="7256B1F6" w14:textId="473BBB69" w:rsidR="00E14754" w:rsidRDefault="00E14754" w:rsidP="00E14754">
      <w:r>
        <w:rPr>
          <w:color w:val="FF0000"/>
        </w:rPr>
        <w:sym w:font="Symbol" w:char="F02A"/>
      </w:r>
      <w:bookmarkStart w:id="2382" w:name="_Hlt225834349"/>
      <w:bookmarkEnd w:id="2382"/>
      <w:r>
        <w:fldChar w:fldCharType="begin"/>
      </w:r>
      <w:r w:rsidR="00626526">
        <w:instrText>HYPERLINK "lsgmech.docx" \l "m740"</w:instrText>
      </w:r>
      <w:r>
        <w:fldChar w:fldCharType="separate"/>
      </w:r>
      <w:r>
        <w:rPr>
          <w:rStyle w:val="Hyperlink"/>
          <w:sz w:val="22"/>
        </w:rPr>
        <w:t>7</w:t>
      </w:r>
      <w:bookmarkStart w:id="2383" w:name="_Hlt225826967"/>
      <w:bookmarkStart w:id="2384" w:name="_Hlt225826075"/>
      <w:bookmarkEnd w:id="2383"/>
      <w:r>
        <w:rPr>
          <w:rStyle w:val="Hyperlink"/>
          <w:sz w:val="22"/>
        </w:rPr>
        <w:t>4</w:t>
      </w:r>
      <w:bookmarkEnd w:id="2384"/>
      <w:r>
        <w:rPr>
          <w:rStyle w:val="Hyperlink"/>
          <w:sz w:val="22"/>
        </w:rPr>
        <w:t>0.</w:t>
      </w:r>
      <w:r>
        <w:fldChar w:fldCharType="end"/>
      </w:r>
      <w:r>
        <w:t xml:space="preserve"> Zwei Styroporkugeln werden vollständig gleich tief unter Wasser gedrückt. Die eine Kugel ist doppelt so groß wie die andere. Beide Kugeln werden gleichzeitig losgelassen bewegen sich beschleunigt nach oben. Wie verhalten sich die Beschleunigungen beider Kugeln sofort nach dem Loslassen?</w:t>
      </w:r>
    </w:p>
    <w:p w14:paraId="02F61D76" w14:textId="77777777" w:rsidR="00E14754" w:rsidRDefault="00E14754" w:rsidP="00E14754">
      <w:r>
        <w:t>a) Die Beschleunigung der großen Kugel ist größer.</w:t>
      </w:r>
    </w:p>
    <w:p w14:paraId="36D4EB58" w14:textId="77777777" w:rsidR="00E14754" w:rsidRDefault="00E14754" w:rsidP="00E14754">
      <w:r>
        <w:t>b) Beide Kugeln beschleunigen gleich stark.</w:t>
      </w:r>
    </w:p>
    <w:p w14:paraId="215560A5" w14:textId="77777777" w:rsidR="00E14754" w:rsidRDefault="00E14754" w:rsidP="00E14754">
      <w:r>
        <w:t>c) Die Beschleunigung der kleinen Kugel ist größer.</w:t>
      </w:r>
    </w:p>
    <w:p w14:paraId="636963F8" w14:textId="77777777" w:rsidR="00E14754" w:rsidRDefault="00E14754" w:rsidP="00E14754"/>
    <w:p w14:paraId="5D2D0C9D" w14:textId="00686E6E" w:rsidR="00E14754" w:rsidRDefault="00215B7B" w:rsidP="00E14754">
      <w:hyperlink r:id="rId1479" w:anchor="m760" w:history="1">
        <w:r w:rsidR="00E14754">
          <w:rPr>
            <w:rStyle w:val="Hyperlink"/>
          </w:rPr>
          <w:t>7</w:t>
        </w:r>
        <w:bookmarkStart w:id="2385" w:name="_Hlt245616509"/>
        <w:r w:rsidR="00E14754">
          <w:rPr>
            <w:rStyle w:val="Hyperlink"/>
          </w:rPr>
          <w:t>6</w:t>
        </w:r>
        <w:bookmarkEnd w:id="2385"/>
        <w:r w:rsidR="00E14754">
          <w:rPr>
            <w:rStyle w:val="Hyperlink"/>
          </w:rPr>
          <w:t>0.</w:t>
        </w:r>
      </w:hyperlink>
      <w:r w:rsidR="00E14754">
        <w:t xml:space="preserve"> Bei einem Ballonflugwettbewerb werden Luftballons mit Helium gefüllt, mit einer Karte, die u.a. den Namen des Starters enthält, versehen und fliegen gelassen. Wessen Ballon am weitesten geflogen ist, hat gewonnen.</w:t>
      </w:r>
    </w:p>
    <w:p w14:paraId="2449D5FA" w14:textId="77777777" w:rsidR="00E14754" w:rsidRDefault="00E14754" w:rsidP="00E14754">
      <w:r>
        <w:t>Zwei Kinder bekommen je einen Ballon. Der eine ist schön prall gefüllt, der andere dagegen nur schwach.</w:t>
      </w:r>
    </w:p>
    <w:p w14:paraId="3FA2A3B9" w14:textId="276D9C2D" w:rsidR="00E14754" w:rsidRDefault="00E14754" w:rsidP="00E14754">
      <w:r>
        <w:t>Welcher Ballon steigt schneller in die Höhe und welcher Ballon kann höher und damit auch weiterfliegen?</w:t>
      </w:r>
    </w:p>
    <w:p w14:paraId="5D6FCA1F" w14:textId="77777777" w:rsidR="00F07E7C" w:rsidRDefault="00F07E7C" w:rsidP="00E14754"/>
    <w:tbl>
      <w:tblPr>
        <w:tblW w:w="0" w:type="auto"/>
        <w:tblLook w:val="01E0" w:firstRow="1" w:lastRow="1" w:firstColumn="1" w:lastColumn="1" w:noHBand="0" w:noVBand="0"/>
      </w:tblPr>
      <w:tblGrid>
        <w:gridCol w:w="5030"/>
        <w:gridCol w:w="5031"/>
      </w:tblGrid>
      <w:tr w:rsidR="00595D10" w:rsidRPr="0071784C" w14:paraId="23384393" w14:textId="77777777" w:rsidTr="00290065">
        <w:tc>
          <w:tcPr>
            <w:tcW w:w="5030" w:type="dxa"/>
            <w:shd w:val="clear" w:color="auto" w:fill="auto"/>
          </w:tcPr>
          <w:p w14:paraId="24A9DFE7" w14:textId="41611C12" w:rsidR="00595D10" w:rsidRPr="0071784C" w:rsidRDefault="00215B7B" w:rsidP="00595D10">
            <w:hyperlink r:id="rId1480" w:anchor="m901" w:history="1">
              <w:r w:rsidR="00595D10" w:rsidRPr="00290065">
                <w:rPr>
                  <w:rStyle w:val="Hyperlink"/>
                  <w:sz w:val="22"/>
                </w:rPr>
                <w:t>901.</w:t>
              </w:r>
            </w:hyperlink>
            <w:r w:rsidR="00595D10" w:rsidRPr="0071784C">
              <w:t xml:space="preserve"> Ein Handwerksbursche hat von seinem Meister für gute Arbeit den „GOLDENEN BOHRER“ bekommen. Natürlich möchte er wissen, ob der Bohrer wirklich aus Gold ist. Dazu bestimmt er mit einem empfindlichen Messgerät die Kraft, mit der der Bohrer daran in der Luft zieht. Dann taucht er den Bohrer komplett in Wasser ein und misst wieder die Kraft.  </w:t>
            </w:r>
          </w:p>
          <w:p w14:paraId="23FF7630" w14:textId="77777777" w:rsidR="00595D10" w:rsidRPr="0071784C" w:rsidRDefault="00595D10" w:rsidP="00595D10">
            <w:r w:rsidRPr="0071784C">
              <w:t xml:space="preserve">Ist der Bohrer in der Luft, zeigt das Messgerät 0,489 N an, ist er unter Wasser, sind es nur noch 0,429 N. </w:t>
            </w:r>
          </w:p>
          <w:p w14:paraId="1A65DE0A" w14:textId="77777777" w:rsidR="00595D10" w:rsidRPr="0071784C" w:rsidRDefault="00595D10" w:rsidP="00595D10">
            <w:r w:rsidRPr="0071784C">
              <w:t>Wie groß ist die mittlere Dichte des Bohrers?</w:t>
            </w:r>
          </w:p>
          <w:p w14:paraId="5103EDDD" w14:textId="77777777" w:rsidR="00595D10" w:rsidRPr="0071784C" w:rsidRDefault="00595D10" w:rsidP="00E14754"/>
        </w:tc>
        <w:tc>
          <w:tcPr>
            <w:tcW w:w="5031" w:type="dxa"/>
            <w:shd w:val="clear" w:color="auto" w:fill="auto"/>
          </w:tcPr>
          <w:p w14:paraId="1EC91506" w14:textId="77777777" w:rsidR="00595D10" w:rsidRPr="0071784C" w:rsidRDefault="00215B7B" w:rsidP="00E14754">
            <w:r>
              <w:rPr>
                <w:noProof/>
              </w:rPr>
              <w:pict w14:anchorId="025C7A3F">
                <v:shape id="Bild 348" o:spid="_x0000_i1498" type="#_x0000_t75" alt="m901" style="width:204pt;height:150pt;visibility:visible">
                  <v:imagedata r:id="rId1481" o:title="m901"/>
                </v:shape>
              </w:pict>
            </w:r>
          </w:p>
        </w:tc>
      </w:tr>
    </w:tbl>
    <w:p w14:paraId="40852150" w14:textId="77777777" w:rsidR="001E0B7D" w:rsidRDefault="001E0B7D" w:rsidP="00E14754"/>
    <w:tbl>
      <w:tblPr>
        <w:tblW w:w="0" w:type="auto"/>
        <w:tblLook w:val="04A0" w:firstRow="1" w:lastRow="0" w:firstColumn="1" w:lastColumn="0" w:noHBand="0" w:noVBand="1"/>
      </w:tblPr>
      <w:tblGrid>
        <w:gridCol w:w="5030"/>
        <w:gridCol w:w="5031"/>
      </w:tblGrid>
      <w:tr w:rsidR="00563609" w:rsidRPr="0071784C" w14:paraId="37F316FC" w14:textId="77777777" w:rsidTr="00F35C52">
        <w:tc>
          <w:tcPr>
            <w:tcW w:w="5030" w:type="dxa"/>
            <w:shd w:val="clear" w:color="auto" w:fill="auto"/>
          </w:tcPr>
          <w:p w14:paraId="4E5BDBC5" w14:textId="3678DAF9" w:rsidR="00710123" w:rsidRPr="0071784C" w:rsidRDefault="00215B7B" w:rsidP="00563609">
            <w:hyperlink r:id="rId1482" w:anchor="m953" w:history="1">
              <w:r w:rsidR="00563609" w:rsidRPr="00F35C52">
                <w:rPr>
                  <w:rStyle w:val="Hyperlink"/>
                  <w:sz w:val="22"/>
                </w:rPr>
                <w:t>953.</w:t>
              </w:r>
            </w:hyperlink>
            <w:r w:rsidR="00563609" w:rsidRPr="0071784C">
              <w:t xml:space="preserve"> </w:t>
            </w:r>
            <w:r w:rsidR="00710123" w:rsidRPr="0071784C">
              <w:t xml:space="preserve">In einer Glasschale befindet sich </w:t>
            </w:r>
            <w:r w:rsidR="000D6E81" w:rsidRPr="0071784C">
              <w:t>heißes, flüssiges Wachs</w:t>
            </w:r>
            <w:r w:rsidR="00710123" w:rsidRPr="0071784C">
              <w:t>. Ein brennendes Teelicht wird auf die Oberfläche des Wachssees gehalten und losgelassen. Was passiert?</w:t>
            </w:r>
          </w:p>
          <w:p w14:paraId="350AE903" w14:textId="77777777" w:rsidR="00710123" w:rsidRPr="0071784C" w:rsidRDefault="00710123" w:rsidP="00563609">
            <w:r w:rsidRPr="0071784C">
              <w:t>a) Das Teelicht schwimmt auf der Wachsoberfläche und schaut ein Stück raus</w:t>
            </w:r>
            <w:proofErr w:type="gramStart"/>
            <w:r w:rsidRPr="0071784C">
              <w:t>..</w:t>
            </w:r>
            <w:proofErr w:type="gramEnd"/>
          </w:p>
          <w:p w14:paraId="7E99E6C3" w14:textId="77777777" w:rsidR="00563609" w:rsidRPr="0071784C" w:rsidRDefault="00710123" w:rsidP="00710123">
            <w:r w:rsidRPr="0071784C">
              <w:t xml:space="preserve"> b) Das Teelicht taucht bis zu seiner Oberkante in das Wachs ein.</w:t>
            </w:r>
          </w:p>
          <w:p w14:paraId="7136BC66" w14:textId="77777777" w:rsidR="00710123" w:rsidRPr="0071784C" w:rsidRDefault="00710123" w:rsidP="00710123">
            <w:r w:rsidRPr="0071784C">
              <w:t>c) Das Teelicht geht unter.</w:t>
            </w:r>
          </w:p>
        </w:tc>
        <w:tc>
          <w:tcPr>
            <w:tcW w:w="5031" w:type="dxa"/>
            <w:shd w:val="clear" w:color="auto" w:fill="auto"/>
          </w:tcPr>
          <w:p w14:paraId="5BE6951B" w14:textId="77777777" w:rsidR="00563609" w:rsidRPr="0071784C" w:rsidRDefault="00215B7B" w:rsidP="00E14754">
            <w:r>
              <w:rPr>
                <w:noProof/>
              </w:rPr>
              <w:pict w14:anchorId="30CA6F18">
                <v:shape id="Bild 349" o:spid="_x0000_i1499" type="#_x0000_t75" alt="m953" style="width:204pt;height:150pt;visibility:visible">
                  <v:imagedata r:id="rId1483" o:title="m953"/>
                </v:shape>
              </w:pict>
            </w:r>
          </w:p>
        </w:tc>
      </w:tr>
      <w:tr w:rsidR="00563609" w:rsidRPr="0071784C" w14:paraId="5CEC590B" w14:textId="77777777" w:rsidTr="00F35C52">
        <w:tc>
          <w:tcPr>
            <w:tcW w:w="5030" w:type="dxa"/>
            <w:shd w:val="clear" w:color="auto" w:fill="auto"/>
          </w:tcPr>
          <w:p w14:paraId="03C583CA" w14:textId="77777777" w:rsidR="00563609" w:rsidRPr="0071784C" w:rsidRDefault="00215B7B" w:rsidP="00E14754">
            <w:r>
              <w:rPr>
                <w:noProof/>
              </w:rPr>
              <w:pict w14:anchorId="6114CC01">
                <v:shape id="Bild 350" o:spid="_x0000_i1500" type="#_x0000_t75" alt="m953_1" style="width:204pt;height:150pt;visibility:visible">
                  <v:imagedata r:id="rId1484" o:title="m953_1"/>
                </v:shape>
              </w:pict>
            </w:r>
          </w:p>
        </w:tc>
        <w:tc>
          <w:tcPr>
            <w:tcW w:w="5031" w:type="dxa"/>
            <w:shd w:val="clear" w:color="auto" w:fill="auto"/>
          </w:tcPr>
          <w:p w14:paraId="4B5D7F60" w14:textId="77777777" w:rsidR="00563609" w:rsidRPr="0071784C" w:rsidRDefault="00215B7B" w:rsidP="00E14754">
            <w:r>
              <w:rPr>
                <w:noProof/>
              </w:rPr>
              <w:pict w14:anchorId="75E31C80">
                <v:shape id="Bild 351" o:spid="_x0000_i1501" type="#_x0000_t75" alt="m953_2" style="width:204pt;height:150pt;visibility:visible">
                  <v:imagedata r:id="rId1485" o:title="m953_2"/>
                </v:shape>
              </w:pict>
            </w:r>
          </w:p>
        </w:tc>
      </w:tr>
    </w:tbl>
    <w:p w14:paraId="7220ECA9" w14:textId="77777777" w:rsidR="00E14754" w:rsidRDefault="00E14754" w:rsidP="00E14754"/>
    <w:p w14:paraId="7423FE49" w14:textId="29ECFBDE" w:rsidR="00E14754" w:rsidRDefault="00215B7B" w:rsidP="00E14754">
      <w:hyperlink r:id="rId1486" w:anchor="m968" w:history="1">
        <w:r w:rsidR="00637D5C" w:rsidRPr="0050402E">
          <w:rPr>
            <w:rStyle w:val="Hyperlink"/>
            <w:sz w:val="22"/>
          </w:rPr>
          <w:t>968.</w:t>
        </w:r>
      </w:hyperlink>
      <w:r w:rsidR="00637D5C">
        <w:t xml:space="preserve"> Eine </w:t>
      </w:r>
      <w:r w:rsidR="00F606B5">
        <w:t xml:space="preserve">nicht besonders intelligente Scherzfrage lautet: „Was wiegt mehr, eine Tonne Blei oder eine Tonne Kork?“ </w:t>
      </w:r>
      <w:r w:rsidR="00F606B5">
        <w:br/>
        <w:t xml:space="preserve">Man meint damit, dass ja eine Tonne Blei die gleiche Masse hat wie eine Tonne </w:t>
      </w:r>
      <w:r w:rsidR="00A0271A">
        <w:t>Kork und demnach beide gleich schwer sind.</w:t>
      </w:r>
    </w:p>
    <w:p w14:paraId="23DF3021" w14:textId="77777777" w:rsidR="00A0271A" w:rsidRDefault="00A0271A" w:rsidP="00E14754">
      <w:r>
        <w:t xml:space="preserve">Das stimmt natürlich für die Masse, aber das Gewicht ist die Kraft, mit der die Masse z.B. auf den Untergrund drückt. Diese Kraft wird durch die Gravitation und den Auftrieb in der Luft bestimmt. </w:t>
      </w:r>
    </w:p>
    <w:p w14:paraId="44463456" w14:textId="77777777" w:rsidR="00A0271A" w:rsidRDefault="00A0271A" w:rsidP="00E14754">
      <w:r>
        <w:t>Um welche Kraft unterscheidet sich das Gewicht von einer Tonne Blei und einer Tonne Kork</w:t>
      </w:r>
      <w:r w:rsidR="006352A8">
        <w:t xml:space="preserve"> in Luft</w:t>
      </w:r>
      <w:r>
        <w:t>?</w:t>
      </w:r>
    </w:p>
    <w:p w14:paraId="5452929E" w14:textId="77777777" w:rsidR="00A0271A" w:rsidRDefault="00633008" w:rsidP="00E14754">
      <w:r>
        <w:t xml:space="preserve">Blei </w:t>
      </w:r>
      <w:r w:rsidR="00CA0105">
        <w:t xml:space="preserve">hat eine Dichte von 11,3 g/cm³, Kork von 0,5 g/cm³ und Luft von 1,2 kg/m³. </w:t>
      </w:r>
    </w:p>
    <w:p w14:paraId="7ECFAD42" w14:textId="77777777" w:rsidR="002507FE" w:rsidRDefault="002507FE" w:rsidP="00E14754"/>
    <w:tbl>
      <w:tblPr>
        <w:tblW w:w="0" w:type="auto"/>
        <w:tblLook w:val="04A0" w:firstRow="1" w:lastRow="0" w:firstColumn="1" w:lastColumn="0" w:noHBand="0" w:noVBand="1"/>
      </w:tblPr>
      <w:tblGrid>
        <w:gridCol w:w="5030"/>
        <w:gridCol w:w="5031"/>
      </w:tblGrid>
      <w:tr w:rsidR="0066639B" w:rsidRPr="0071784C" w14:paraId="58541EE3" w14:textId="77777777" w:rsidTr="00E64B2B">
        <w:tc>
          <w:tcPr>
            <w:tcW w:w="5030" w:type="dxa"/>
            <w:shd w:val="clear" w:color="auto" w:fill="auto"/>
          </w:tcPr>
          <w:p w14:paraId="0036B278" w14:textId="0387349E" w:rsidR="0066639B" w:rsidRPr="0071784C" w:rsidRDefault="00215B7B" w:rsidP="00E64B2B">
            <w:hyperlink r:id="rId1487" w:anchor="m978" w:history="1">
              <w:r w:rsidR="0066639B" w:rsidRPr="00E64B2B">
                <w:rPr>
                  <w:rStyle w:val="Hyperlink"/>
                  <w:sz w:val="22"/>
                </w:rPr>
                <w:t>978.</w:t>
              </w:r>
            </w:hyperlink>
            <w:r w:rsidR="0066639B" w:rsidRPr="0071784C">
              <w:t xml:space="preserve"> Ein Holzwürfel mit einer Kantenlänge von 12 cm schwimmt auf Wasser. Das Holz hat eine Dichte von 0,6 g/cm³ und das Wasser von 1 g/cm³.</w:t>
            </w:r>
          </w:p>
          <w:p w14:paraId="4D6951E0" w14:textId="77777777" w:rsidR="0066639B" w:rsidRPr="0071784C" w:rsidRDefault="0066639B" w:rsidP="00E64B2B">
            <w:r w:rsidRPr="0071784C">
              <w:t>Wie weit ragt der Würfel aus dem Wasser heraus?</w:t>
            </w:r>
          </w:p>
        </w:tc>
        <w:tc>
          <w:tcPr>
            <w:tcW w:w="5031" w:type="dxa"/>
            <w:shd w:val="clear" w:color="auto" w:fill="auto"/>
          </w:tcPr>
          <w:p w14:paraId="5C76E5A0" w14:textId="77777777" w:rsidR="0066639B" w:rsidRPr="0071784C" w:rsidRDefault="00215B7B" w:rsidP="00E64B2B">
            <w:r>
              <w:rPr>
                <w:noProof/>
              </w:rPr>
              <w:pict w14:anchorId="24C9480C">
                <v:shape id="_x0000_i1502" type="#_x0000_t75" alt="m978" style="width:3in;height:120pt;visibility:visible">
                  <v:imagedata r:id="rId1488" o:title="m978"/>
                </v:shape>
              </w:pict>
            </w:r>
          </w:p>
        </w:tc>
      </w:tr>
    </w:tbl>
    <w:p w14:paraId="2E31DCA8" w14:textId="77777777" w:rsidR="00637D5C" w:rsidRDefault="00637D5C" w:rsidP="00E14754"/>
    <w:p w14:paraId="49EAEBFA" w14:textId="74FA3104" w:rsidR="00F84E3C" w:rsidRPr="00F84E3C" w:rsidRDefault="00215B7B" w:rsidP="00F84E3C">
      <w:hyperlink r:id="rId1489" w:anchor="m980" w:history="1">
        <w:r w:rsidR="00F84E3C" w:rsidRPr="00F84E3C">
          <w:rPr>
            <w:rStyle w:val="Hyperlink"/>
            <w:sz w:val="22"/>
          </w:rPr>
          <w:t>980.</w:t>
        </w:r>
      </w:hyperlink>
      <w:r w:rsidR="00F84E3C">
        <w:t xml:space="preserve"> </w:t>
      </w:r>
      <w:r w:rsidR="00F84E3C" w:rsidRPr="00F84E3C">
        <w:t>Ein gekochtes und geschältes Hühnerei geht im klaren Wasser unter. Gibt man eine ordentliche Menge Kochsalz hinzu, steigt das Ei bei einem bestimmten Salzgehalt des Wassers nach oben.</w:t>
      </w:r>
    </w:p>
    <w:p w14:paraId="546BB295" w14:textId="77777777" w:rsidR="00F84E3C" w:rsidRPr="00F84E3C" w:rsidRDefault="00F84E3C" w:rsidP="00F84E3C">
      <w:r w:rsidRPr="00F84E3C">
        <w:t>Neben dem Hühnerei befindet sich ein gekochtes und geschältes Wachtelei mit im Glas. Es wird Kochsalz hinzugegeben und das Hühnerei steigt nach einer gewissen Zeit nach oben. Wann steigt das Wachtelei nach oben?</w:t>
      </w:r>
    </w:p>
    <w:p w14:paraId="42AED306" w14:textId="77777777" w:rsidR="00F84E3C" w:rsidRPr="00F84E3C" w:rsidRDefault="00F84E3C" w:rsidP="00F84E3C">
      <w:r w:rsidRPr="00F84E3C">
        <w:t>a) Deutlich vor dem Hühnerei.</w:t>
      </w:r>
    </w:p>
    <w:p w14:paraId="47E25F4D" w14:textId="77777777" w:rsidR="00F84E3C" w:rsidRPr="00F84E3C" w:rsidRDefault="00F84E3C" w:rsidP="00F84E3C">
      <w:r w:rsidRPr="00F84E3C">
        <w:t>b) Etwa gleichzeitig mit dem Hühnerei.</w:t>
      </w:r>
    </w:p>
    <w:p w14:paraId="526EE9CF" w14:textId="77777777" w:rsidR="00F84E3C" w:rsidRDefault="00F84E3C" w:rsidP="00F84E3C">
      <w:r w:rsidRPr="00F84E3C">
        <w:t>c) Deutlich nach dem Hühnerei.</w:t>
      </w:r>
    </w:p>
    <w:p w14:paraId="040C8611" w14:textId="77777777" w:rsidR="00A546BF" w:rsidRDefault="00A546BF" w:rsidP="00F84E3C"/>
    <w:p w14:paraId="6F7FE1CF" w14:textId="3D375952" w:rsidR="00A546BF" w:rsidRPr="00A546BF" w:rsidRDefault="00215B7B" w:rsidP="00F84E3C">
      <w:hyperlink r:id="rId1490" w:anchor="m992" w:history="1">
        <w:r w:rsidR="00A546BF" w:rsidRPr="00A546BF">
          <w:rPr>
            <w:rStyle w:val="Hyperlink"/>
            <w:sz w:val="22"/>
          </w:rPr>
          <w:t>992.</w:t>
        </w:r>
      </w:hyperlink>
      <w:r w:rsidR="00A546BF" w:rsidRPr="00A546BF">
        <w:t xml:space="preserve"> Zwei Gläser mit gleicher Masse stehen auf einer Balkenwaage. In das linke Glas kommt ein Apfel. Danach werden beide Gläser bis zum Rand mit Wasser gefüllt. Wie ist das Gewicht des Glases mit dem Apfel im Vergleich zum Glas ohne Apfel?</w:t>
      </w:r>
      <w:r w:rsidR="00A546BF" w:rsidRPr="00A546BF">
        <w:br/>
        <w:t>a) Das Glas mit dem Apfel hat ein größeres Gewicht.</w:t>
      </w:r>
      <w:r w:rsidR="00A546BF" w:rsidRPr="00A546BF">
        <w:br/>
        <w:t>b) Beide Gläser haben das gleiche Gewicht.</w:t>
      </w:r>
      <w:r w:rsidR="00A546BF" w:rsidRPr="00A546BF">
        <w:br/>
        <w:t>c) Das Glas mit dem Apfel hat ein kleineres Gewicht.</w:t>
      </w:r>
    </w:p>
    <w:p w14:paraId="1806C5C7" w14:textId="77777777" w:rsidR="00F84E3C" w:rsidRPr="00A546BF" w:rsidRDefault="00F84E3C" w:rsidP="00F84E3C"/>
    <w:p w14:paraId="56DE1545" w14:textId="77777777" w:rsidR="00F84E3C" w:rsidRPr="00A546BF" w:rsidRDefault="00F84E3C" w:rsidP="00F84E3C"/>
    <w:p w14:paraId="20E2D7D4" w14:textId="77777777" w:rsidR="00485F48" w:rsidRPr="00A546BF" w:rsidRDefault="00485F48"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CBD4E65" w14:textId="77777777" w:rsidTr="00E14754">
        <w:tc>
          <w:tcPr>
            <w:tcW w:w="5030" w:type="dxa"/>
          </w:tcPr>
          <w:p w14:paraId="397E98BD" w14:textId="77777777" w:rsidR="00E14754" w:rsidRPr="0071784C" w:rsidRDefault="00E14754" w:rsidP="00AD5758">
            <w:pPr>
              <w:pStyle w:val="berschrift4"/>
            </w:pPr>
            <w:bookmarkStart w:id="2386" w:name="t19"/>
            <w:bookmarkEnd w:id="2386"/>
            <w:r w:rsidRPr="0071784C">
              <w:t>Strömungen</w:t>
            </w:r>
          </w:p>
        </w:tc>
        <w:tc>
          <w:tcPr>
            <w:tcW w:w="5030" w:type="dxa"/>
          </w:tcPr>
          <w:p w14:paraId="48B65164" w14:textId="77777777" w:rsidR="00AD5758" w:rsidRDefault="00AD5758" w:rsidP="00AD5758">
            <w:pPr>
              <w:pStyle w:val="Hyperlinkzentriert"/>
              <w:rPr>
                <w:rStyle w:val="Hyperlink"/>
                <w:sz w:val="22"/>
              </w:rPr>
            </w:pPr>
          </w:p>
          <w:p w14:paraId="155D5527" w14:textId="77777777" w:rsidR="00E14754" w:rsidRDefault="00215B7B" w:rsidP="00AD5758">
            <w:pPr>
              <w:pStyle w:val="Hyperlinkzentriert"/>
              <w:rPr>
                <w:rStyle w:val="Hyperlink"/>
                <w:sz w:val="22"/>
              </w:rPr>
            </w:pPr>
            <w:hyperlink w:anchor="t0" w:history="1">
              <w:r w:rsidR="00E14754">
                <w:rPr>
                  <w:rStyle w:val="Hyperlink"/>
                  <w:sz w:val="22"/>
                </w:rPr>
                <w:t>(z</w:t>
              </w:r>
              <w:bookmarkStart w:id="2387" w:name="_Hlt120514536"/>
              <w:r w:rsidR="00E14754">
                <w:rPr>
                  <w:rStyle w:val="Hyperlink"/>
                  <w:sz w:val="22"/>
                </w:rPr>
                <w:t>u</w:t>
              </w:r>
              <w:bookmarkStart w:id="2388" w:name="_Hlt131512856"/>
              <w:bookmarkEnd w:id="2387"/>
              <w:r w:rsidR="00E14754">
                <w:rPr>
                  <w:rStyle w:val="Hyperlink"/>
                  <w:sz w:val="22"/>
                </w:rPr>
                <w:t>m</w:t>
              </w:r>
              <w:bookmarkStart w:id="2389" w:name="_Hlt3266461"/>
              <w:bookmarkEnd w:id="2388"/>
              <w:r w:rsidR="00E14754">
                <w:rPr>
                  <w:rStyle w:val="Hyperlink"/>
                  <w:sz w:val="22"/>
                </w:rPr>
                <w:t xml:space="preserve"> </w:t>
              </w:r>
              <w:bookmarkEnd w:id="2389"/>
              <w:r w:rsidR="00E14754">
                <w:rPr>
                  <w:rStyle w:val="Hyperlink"/>
                  <w:sz w:val="22"/>
                </w:rPr>
                <w:t>I</w:t>
              </w:r>
              <w:bookmarkStart w:id="2390" w:name="_Hlt129836318"/>
              <w:r w:rsidR="00E14754">
                <w:rPr>
                  <w:rStyle w:val="Hyperlink"/>
                  <w:sz w:val="22"/>
                </w:rPr>
                <w:t>n</w:t>
              </w:r>
              <w:bookmarkStart w:id="2391" w:name="_Hlt34139836"/>
              <w:bookmarkEnd w:id="2390"/>
              <w:r w:rsidR="00E14754">
                <w:rPr>
                  <w:rStyle w:val="Hyperlink"/>
                  <w:sz w:val="22"/>
                </w:rPr>
                <w:t>h</w:t>
              </w:r>
              <w:bookmarkStart w:id="2392" w:name="_Hlt103605669"/>
              <w:bookmarkEnd w:id="2391"/>
              <w:r w:rsidR="00E14754">
                <w:rPr>
                  <w:rStyle w:val="Hyperlink"/>
                  <w:sz w:val="22"/>
                </w:rPr>
                <w:t>a</w:t>
              </w:r>
              <w:bookmarkEnd w:id="2392"/>
              <w:r w:rsidR="00E14754">
                <w:rPr>
                  <w:rStyle w:val="Hyperlink"/>
                  <w:sz w:val="22"/>
                </w:rPr>
                <w:t>lt</w:t>
              </w:r>
              <w:bookmarkStart w:id="2393" w:name="_Hlt209316962"/>
              <w:r w:rsidR="00E14754">
                <w:rPr>
                  <w:rStyle w:val="Hyperlink"/>
                  <w:sz w:val="22"/>
                </w:rPr>
                <w:t>s</w:t>
              </w:r>
              <w:bookmarkEnd w:id="2393"/>
              <w:r w:rsidR="00E14754">
                <w:rPr>
                  <w:rStyle w:val="Hyperlink"/>
                  <w:sz w:val="22"/>
                </w:rPr>
                <w:t>v</w:t>
              </w:r>
              <w:bookmarkStart w:id="2394" w:name="_Hlt216929568"/>
              <w:r w:rsidR="00E14754">
                <w:rPr>
                  <w:rStyle w:val="Hyperlink"/>
                  <w:sz w:val="22"/>
                </w:rPr>
                <w:t>e</w:t>
              </w:r>
              <w:bookmarkEnd w:id="2394"/>
              <w:r w:rsidR="00E14754">
                <w:rPr>
                  <w:rStyle w:val="Hyperlink"/>
                  <w:sz w:val="22"/>
                </w:rPr>
                <w:t>rz</w:t>
              </w:r>
              <w:bookmarkStart w:id="2395" w:name="_Hlt128038351"/>
              <w:r w:rsidR="00E14754">
                <w:rPr>
                  <w:rStyle w:val="Hyperlink"/>
                  <w:sz w:val="22"/>
                </w:rPr>
                <w:t>e</w:t>
              </w:r>
              <w:bookmarkEnd w:id="2395"/>
              <w:r w:rsidR="00E14754">
                <w:rPr>
                  <w:rStyle w:val="Hyperlink"/>
                  <w:sz w:val="22"/>
                </w:rPr>
                <w:t>ichnis )</w:t>
              </w:r>
            </w:hyperlink>
          </w:p>
          <w:p w14:paraId="38987B41" w14:textId="77777777" w:rsidR="00AD5758" w:rsidRDefault="00AD5758" w:rsidP="00AD5758">
            <w:pPr>
              <w:pStyle w:val="Hyperlinkzentriert"/>
              <w:rPr>
                <w:rStyle w:val="Hyperlink"/>
                <w:sz w:val="22"/>
              </w:rPr>
            </w:pPr>
          </w:p>
        </w:tc>
      </w:tr>
    </w:tbl>
    <w:p w14:paraId="1575541B" w14:textId="77777777" w:rsidR="00E14754" w:rsidRDefault="00E14754" w:rsidP="00E14754">
      <w:r>
        <w:br/>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154CAC84" w14:textId="77777777" w:rsidTr="00E14754">
        <w:tc>
          <w:tcPr>
            <w:tcW w:w="5030" w:type="dxa"/>
          </w:tcPr>
          <w:bookmarkStart w:id="2396" w:name="_Hlt3548058"/>
          <w:p w14:paraId="51285A5D" w14:textId="6E4B2D9E" w:rsidR="00E14754" w:rsidRPr="0071784C" w:rsidRDefault="00E14754" w:rsidP="00E14754">
            <w:r w:rsidRPr="0071784C">
              <w:fldChar w:fldCharType="begin"/>
            </w:r>
            <w:r w:rsidR="00626526">
              <w:instrText>HYPERLINK "lsgmech.docx" \l "m444"</w:instrText>
            </w:r>
            <w:r w:rsidRPr="0071784C">
              <w:fldChar w:fldCharType="separate"/>
            </w:r>
            <w:r>
              <w:rPr>
                <w:rStyle w:val="Hyperlink"/>
                <w:sz w:val="22"/>
              </w:rPr>
              <w:t>4</w:t>
            </w:r>
            <w:bookmarkStart w:id="2397" w:name="_Hlt9911963"/>
            <w:bookmarkStart w:id="2398" w:name="_Hlt3548044"/>
            <w:bookmarkEnd w:id="2397"/>
            <w:r>
              <w:rPr>
                <w:rStyle w:val="Hyperlink"/>
                <w:sz w:val="22"/>
              </w:rPr>
              <w:t>4</w:t>
            </w:r>
            <w:bookmarkEnd w:id="2398"/>
            <w:r>
              <w:rPr>
                <w:rStyle w:val="Hyperlink"/>
                <w:sz w:val="22"/>
              </w:rPr>
              <w:t>4.</w:t>
            </w:r>
            <w:r w:rsidRPr="0071784C">
              <w:fldChar w:fldCharType="end"/>
            </w:r>
            <w:bookmarkEnd w:id="2396"/>
            <w:r w:rsidR="00381524" w:rsidRPr="0071784C">
              <w:t xml:space="preserve"> Zwei Kerzen werden ne</w:t>
            </w:r>
            <w:r w:rsidRPr="0071784C">
              <w:t>beneinander auf einen Tisch gestellt und in der Mitte wird kräftig hindurch geblasen. Wie verhalten sich die Flammen?</w:t>
            </w:r>
            <w:r w:rsidRPr="0071784C">
              <w:br/>
              <w:t>a) Sie bewegen sich nicht.</w:t>
            </w:r>
            <w:r w:rsidRPr="0071784C">
              <w:br/>
              <w:t>b) Sie bewegen sich in Richtung des Luftstromes, also nach hinten.</w:t>
            </w:r>
            <w:r w:rsidRPr="0071784C">
              <w:br/>
              <w:t>c) Sie bewegen sich beide zum Luftstrom hin, also in Richtung Mitte.</w:t>
            </w:r>
            <w:r w:rsidRPr="0071784C">
              <w:br/>
              <w:t>d) Sie bewegen sich vom Luftstrom weg, also nach außen.</w:t>
            </w:r>
            <w:r w:rsidRPr="0071784C">
              <w:br/>
            </w:r>
          </w:p>
        </w:tc>
        <w:bookmarkStart w:id="2399" w:name="_MON_1194256629"/>
        <w:bookmarkEnd w:id="2399"/>
        <w:tc>
          <w:tcPr>
            <w:tcW w:w="5030" w:type="dxa"/>
          </w:tcPr>
          <w:p w14:paraId="141F715D" w14:textId="77777777" w:rsidR="00E14754" w:rsidRPr="0071784C" w:rsidRDefault="00E14754" w:rsidP="00E14754">
            <w:r w:rsidRPr="0071784C">
              <w:object w:dxaOrig="3091" w:dyaOrig="1726" w14:anchorId="58DDBD6A">
                <v:shape id="_x0000_i1503" type="#_x0000_t75" style="width:156pt;height:84pt" o:ole="" fillcolor="window">
                  <v:imagedata r:id="rId1491" o:title=""/>
                </v:shape>
                <o:OLEObject Type="Embed" ProgID="Word.Picture.8" ShapeID="_x0000_i1503" DrawAspect="Content" ObjectID="_1735305736" r:id="rId1492"/>
              </w:object>
            </w:r>
          </w:p>
        </w:tc>
      </w:tr>
    </w:tbl>
    <w:p w14:paraId="3983127B" w14:textId="77777777" w:rsidR="00E14754" w:rsidRDefault="00E14754" w:rsidP="00E14754"/>
    <w:p w14:paraId="7468B9F1" w14:textId="77777777" w:rsidR="00E14754" w:rsidRDefault="00E14754" w:rsidP="00E14754"/>
    <w:bookmarkStart w:id="2400" w:name="_Hlt99868764"/>
    <w:p w14:paraId="70B25AC5" w14:textId="735D282D" w:rsidR="00E14754" w:rsidRDefault="00E14754" w:rsidP="00E14754">
      <w:r>
        <w:fldChar w:fldCharType="begin"/>
      </w:r>
      <w:r w:rsidR="00626526">
        <w:instrText>HYPERLINK "lsgmech.docx" \l "m530"</w:instrText>
      </w:r>
      <w:r>
        <w:fldChar w:fldCharType="separate"/>
      </w:r>
      <w:r>
        <w:rPr>
          <w:rStyle w:val="Hyperlink"/>
          <w:sz w:val="22"/>
        </w:rPr>
        <w:t>5</w:t>
      </w:r>
      <w:bookmarkStart w:id="2401" w:name="_Hlt120514573"/>
      <w:r>
        <w:rPr>
          <w:rStyle w:val="Hyperlink"/>
          <w:sz w:val="22"/>
        </w:rPr>
        <w:t>3</w:t>
      </w:r>
      <w:bookmarkStart w:id="2402" w:name="_Hlt99868921"/>
      <w:bookmarkEnd w:id="2401"/>
      <w:r>
        <w:rPr>
          <w:rStyle w:val="Hyperlink"/>
          <w:sz w:val="22"/>
        </w:rPr>
        <w:t>0</w:t>
      </w:r>
      <w:bookmarkEnd w:id="2402"/>
      <w:r>
        <w:rPr>
          <w:rStyle w:val="Hyperlink"/>
          <w:sz w:val="22"/>
        </w:rPr>
        <w:t>.</w:t>
      </w:r>
      <w:r>
        <w:fldChar w:fldCharType="end"/>
      </w:r>
      <w:bookmarkEnd w:id="2400"/>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58D7DAB7" w14:textId="77777777" w:rsidTr="00E14754">
        <w:tc>
          <w:tcPr>
            <w:tcW w:w="5030" w:type="dxa"/>
          </w:tcPr>
          <w:p w14:paraId="05511A1A" w14:textId="0EB6E778" w:rsidR="00E14754" w:rsidRPr="0071784C" w:rsidRDefault="00E14754" w:rsidP="00E14754">
            <w:r w:rsidRPr="0071784C">
              <w:t xml:space="preserve">Ein Rohr, dessen Querschnitt sich verändert, ist durch ein dünnes, wassergefülltes Rohr überbrückt. Das Wasser steht in beiden Schenkeln gleich hoch. Nun wird auf der linken Seite </w:t>
            </w:r>
            <w:r w:rsidR="009812AD" w:rsidRPr="0071784C">
              <w:t>eine Pumpe</w:t>
            </w:r>
            <w:r w:rsidRPr="0071784C">
              <w:t xml:space="preserve"> angesetzt, die Luft durch das Rohr saugt. Wie stellt sich der Wasserspiegel in dem unteren Rohr ein?</w:t>
            </w:r>
          </w:p>
        </w:tc>
        <w:tc>
          <w:tcPr>
            <w:tcW w:w="5030" w:type="dxa"/>
          </w:tcPr>
          <w:p w14:paraId="13630587" w14:textId="77777777" w:rsidR="00E14754" w:rsidRPr="0071784C" w:rsidRDefault="00215B7B" w:rsidP="00E14754">
            <w:r>
              <w:rPr>
                <w:noProof/>
              </w:rPr>
              <w:pict w14:anchorId="4DB8692B">
                <v:shape id="Bild 353" o:spid="_x0000_i1504" type="#_x0000_t75" alt="m530_1" style="width:246pt;height:174pt;visibility:visible">
                  <v:imagedata r:id="rId1493" o:title="m530_1"/>
                </v:shape>
              </w:pict>
            </w:r>
          </w:p>
        </w:tc>
      </w:tr>
      <w:tr w:rsidR="00E14754" w:rsidRPr="0071784C" w14:paraId="63D89ACD" w14:textId="77777777" w:rsidTr="00E14754">
        <w:tc>
          <w:tcPr>
            <w:tcW w:w="5030" w:type="dxa"/>
          </w:tcPr>
          <w:p w14:paraId="6BEE940A" w14:textId="77777777" w:rsidR="00E14754" w:rsidRPr="0071784C" w:rsidRDefault="00E14754" w:rsidP="00E14754">
            <w:r w:rsidRPr="0071784C">
              <w:t>a) Das Wasser steigt auf der rechten Seite an und fällt auf der linken ab.</w:t>
            </w:r>
            <w:r w:rsidRPr="0071784C">
              <w:br/>
            </w:r>
            <w:r w:rsidR="00215B7B">
              <w:rPr>
                <w:noProof/>
              </w:rPr>
              <w:pict w14:anchorId="36A77269">
                <v:shape id="Bild 354" o:spid="_x0000_i1505" type="#_x0000_t75" alt="m530_2" style="width:246pt;height:2in;visibility:visible">
                  <v:imagedata r:id="rId1494" o:title="m530_2"/>
                </v:shape>
              </w:pict>
            </w:r>
          </w:p>
        </w:tc>
        <w:tc>
          <w:tcPr>
            <w:tcW w:w="5030" w:type="dxa"/>
          </w:tcPr>
          <w:p w14:paraId="3AB2439C" w14:textId="77777777" w:rsidR="00E14754" w:rsidRPr="0071784C" w:rsidRDefault="00E14754" w:rsidP="00E14754">
            <w:r w:rsidRPr="0071784C">
              <w:t>b) Der Wasserspiegel bleibt in beiden Schenkeln gleich.</w:t>
            </w:r>
            <w:r w:rsidRPr="0071784C">
              <w:br/>
            </w:r>
            <w:r w:rsidR="00215B7B">
              <w:rPr>
                <w:noProof/>
              </w:rPr>
              <w:pict w14:anchorId="50DCED2D">
                <v:shape id="Bild 355" o:spid="_x0000_i1506" type="#_x0000_t75" alt="m530_3" style="width:246pt;height:2in;visibility:visible">
                  <v:imagedata r:id="rId1495" o:title="m530_3"/>
                </v:shape>
              </w:pict>
            </w:r>
          </w:p>
        </w:tc>
      </w:tr>
      <w:tr w:rsidR="00E14754" w:rsidRPr="0071784C" w14:paraId="2706444E" w14:textId="77777777" w:rsidTr="00E14754">
        <w:tc>
          <w:tcPr>
            <w:tcW w:w="5030" w:type="dxa"/>
          </w:tcPr>
          <w:p w14:paraId="07B7903B" w14:textId="77777777" w:rsidR="00E14754" w:rsidRPr="0071784C" w:rsidRDefault="00E14754" w:rsidP="00E14754">
            <w:r w:rsidRPr="0071784C">
              <w:t>c) Das Wasser steigt auf der linken Seite an und fällt auf der rechten ab.</w:t>
            </w:r>
            <w:r w:rsidRPr="0071784C">
              <w:br/>
            </w:r>
            <w:r w:rsidR="00215B7B">
              <w:rPr>
                <w:noProof/>
              </w:rPr>
              <w:pict w14:anchorId="4683B8AE">
                <v:shape id="Bild 356" o:spid="_x0000_i1507" type="#_x0000_t75" alt="m530_4" style="width:246pt;height:2in;visibility:visible">
                  <v:imagedata r:id="rId1496" o:title="m530_4"/>
                </v:shape>
              </w:pict>
            </w:r>
          </w:p>
        </w:tc>
        <w:tc>
          <w:tcPr>
            <w:tcW w:w="5030" w:type="dxa"/>
          </w:tcPr>
          <w:p w14:paraId="2824CE2C" w14:textId="77777777" w:rsidR="00E14754" w:rsidRPr="0071784C" w:rsidRDefault="00E14754" w:rsidP="00E14754"/>
        </w:tc>
      </w:tr>
    </w:tbl>
    <w:p w14:paraId="36772167" w14:textId="77777777" w:rsidR="00E14754" w:rsidRDefault="00E14754" w:rsidP="00E14754"/>
    <w:p w14:paraId="134947AF" w14:textId="0F6A63CD" w:rsidR="00CD2307" w:rsidRDefault="00215B7B" w:rsidP="00CD2307">
      <w:pPr>
        <w:widowControl w:val="0"/>
      </w:pPr>
      <w:hyperlink r:id="rId1497" w:anchor="m839" w:history="1">
        <w:r w:rsidR="00CD2307" w:rsidRPr="00CD2307">
          <w:rPr>
            <w:rStyle w:val="Hyperlink"/>
            <w:sz w:val="22"/>
          </w:rPr>
          <w:t>839.</w:t>
        </w:r>
      </w:hyperlink>
      <w:r w:rsidR="00CD2307">
        <w:t xml:space="preserve"> An einem Wasserhahn ist ein ¾“-Schlauch angeschlossen. Dieser wird mit einer Kupplung auf ein ½“-Schlauch reduziert. Kurz vor und kurz nach der Kupplung befinden sich in beiden Schläuchen kleine, gleich große Löcher. Ist das Ende des ½“-Schlauches verschlossen, spritzt das Wasser aus beiden Löchern gleich hoch. Wenn der ½“-Schlauch geöffnet wird, strömt das Wasser an den beiden Löchern vorbei. Wie hoch spritzt das Wasser aus dem Loch im ½“-Schlauch im Vergleich zum Loch aus dem ¾“-Schlauch?</w:t>
      </w:r>
    </w:p>
    <w:p w14:paraId="7D4FC130" w14:textId="77777777" w:rsidR="00CD2307" w:rsidRDefault="00CD2307" w:rsidP="00CD2307">
      <w:pPr>
        <w:widowControl w:val="0"/>
      </w:pPr>
      <w:r>
        <w:t>a) Deutlich niedriger.</w:t>
      </w:r>
    </w:p>
    <w:p w14:paraId="77B34C9D" w14:textId="70E2A6E4" w:rsidR="00CD2307" w:rsidRDefault="00CD2307" w:rsidP="00CD2307">
      <w:pPr>
        <w:widowControl w:val="0"/>
      </w:pPr>
      <w:r>
        <w:t xml:space="preserve">b) Etwa </w:t>
      </w:r>
      <w:r w:rsidR="009812AD">
        <w:t>genauso</w:t>
      </w:r>
      <w:r>
        <w:t xml:space="preserve"> hoch.</w:t>
      </w:r>
    </w:p>
    <w:p w14:paraId="348F1EBE" w14:textId="77777777" w:rsidR="00CD2307" w:rsidRDefault="00CD2307" w:rsidP="00CD2307">
      <w:pPr>
        <w:widowControl w:val="0"/>
      </w:pPr>
      <w:r>
        <w:t>c) Deutlich höher.</w:t>
      </w:r>
    </w:p>
    <w:p w14:paraId="719B34AA" w14:textId="77777777" w:rsidR="00E14754" w:rsidRDefault="00E14754" w:rsidP="00E14754"/>
    <w:p w14:paraId="6A404F32" w14:textId="77777777" w:rsidR="00597C5B" w:rsidRDefault="00597C5B" w:rsidP="00597C5B"/>
    <w:tbl>
      <w:tblPr>
        <w:tblW w:w="0" w:type="auto"/>
        <w:tblLook w:val="01E0" w:firstRow="1" w:lastRow="1" w:firstColumn="1" w:lastColumn="1" w:noHBand="0" w:noVBand="0"/>
      </w:tblPr>
      <w:tblGrid>
        <w:gridCol w:w="5030"/>
        <w:gridCol w:w="5031"/>
      </w:tblGrid>
      <w:tr w:rsidR="00597C5B" w:rsidRPr="0071784C" w14:paraId="02531AEB" w14:textId="77777777" w:rsidTr="00290065">
        <w:tc>
          <w:tcPr>
            <w:tcW w:w="5030" w:type="dxa"/>
            <w:shd w:val="clear" w:color="auto" w:fill="auto"/>
          </w:tcPr>
          <w:p w14:paraId="402B31AB" w14:textId="7F836E1C" w:rsidR="00597C5B" w:rsidRPr="0071784C" w:rsidRDefault="00215B7B" w:rsidP="00597C5B">
            <w:hyperlink r:id="rId1498" w:anchor="m858" w:history="1">
              <w:r w:rsidR="00597C5B" w:rsidRPr="00290065">
                <w:rPr>
                  <w:rStyle w:val="Hyperlink"/>
                  <w:sz w:val="22"/>
                </w:rPr>
                <w:t>858.</w:t>
              </w:r>
            </w:hyperlink>
            <w:r w:rsidR="00597C5B" w:rsidRPr="0071784C">
              <w:t xml:space="preserve"> Ein Kind stellt vor eine ruhig brennende Kerze seine Hand und bläst gegen die Hand. Wie verhält sich die Kerzenflamme?</w:t>
            </w:r>
          </w:p>
          <w:p w14:paraId="541D344D" w14:textId="77777777" w:rsidR="00597C5B" w:rsidRPr="0071784C" w:rsidRDefault="00597C5B" w:rsidP="00597C5B">
            <w:r w:rsidRPr="0071784C">
              <w:t>a) Sie neigt sich in Richtung der Hand, also nach links,</w:t>
            </w:r>
          </w:p>
          <w:p w14:paraId="7F6C5D3D" w14:textId="77777777" w:rsidR="00597C5B" w:rsidRPr="0071784C" w:rsidRDefault="00597C5B" w:rsidP="00597C5B">
            <w:r w:rsidRPr="0071784C">
              <w:t>b) Sie neigt sich gar nicht.</w:t>
            </w:r>
          </w:p>
          <w:p w14:paraId="7B41E33E" w14:textId="77777777" w:rsidR="00597C5B" w:rsidRPr="0071784C" w:rsidRDefault="00597C5B" w:rsidP="00597C5B">
            <w:r w:rsidRPr="0071784C">
              <w:t>c) Sie neigt sich in Windrichtung, also nach rechts.</w:t>
            </w:r>
          </w:p>
          <w:p w14:paraId="29B7CBEB" w14:textId="77777777" w:rsidR="00597C5B" w:rsidRPr="0071784C" w:rsidRDefault="00597C5B" w:rsidP="00597C5B"/>
        </w:tc>
        <w:tc>
          <w:tcPr>
            <w:tcW w:w="5031" w:type="dxa"/>
            <w:shd w:val="clear" w:color="auto" w:fill="auto"/>
          </w:tcPr>
          <w:p w14:paraId="0B16BCBB" w14:textId="77777777" w:rsidR="00597C5B" w:rsidRPr="0071784C" w:rsidRDefault="00215B7B" w:rsidP="00597C5B">
            <w:r>
              <w:rPr>
                <w:noProof/>
              </w:rPr>
              <w:pict w14:anchorId="4650C32D">
                <v:shape id="Bild 357" o:spid="_x0000_i1508" type="#_x0000_t75" alt="m857" style="width:240pt;height:180pt;visibility:visible">
                  <v:imagedata r:id="rId1499" o:title="m857"/>
                </v:shape>
              </w:pict>
            </w:r>
          </w:p>
        </w:tc>
      </w:tr>
    </w:tbl>
    <w:p w14:paraId="493C59B3" w14:textId="77777777" w:rsidR="00597C5B" w:rsidRDefault="00597C5B" w:rsidP="00597C5B"/>
    <w:p w14:paraId="2B4A07F1" w14:textId="77777777" w:rsidR="00597C5B" w:rsidRDefault="00597C5B" w:rsidP="00E14754"/>
    <w:p w14:paraId="521F5FD9" w14:textId="77777777" w:rsidR="00E14754" w:rsidRDefault="00E14754" w:rsidP="00AD5758">
      <w:pPr>
        <w:pStyle w:val="berschrift3"/>
      </w:pPr>
      <w:r>
        <w:t>Weiteres</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46A87A14" w14:textId="77777777" w:rsidTr="00E14754">
        <w:trPr>
          <w:trHeight w:val="397"/>
        </w:trPr>
        <w:tc>
          <w:tcPr>
            <w:tcW w:w="5030" w:type="dxa"/>
            <w:vAlign w:val="center"/>
          </w:tcPr>
          <w:p w14:paraId="18ACE39F" w14:textId="77777777" w:rsidR="00E14754" w:rsidRPr="0071784C" w:rsidRDefault="00E14754" w:rsidP="00AD5758">
            <w:pPr>
              <w:pStyle w:val="berschrift4"/>
            </w:pPr>
            <w:bookmarkStart w:id="2403" w:name="_Hlt122665419"/>
            <w:bookmarkStart w:id="2404" w:name="t26"/>
            <w:bookmarkStart w:id="2405" w:name="t21"/>
            <w:bookmarkEnd w:id="2403"/>
            <w:r w:rsidRPr="0071784C">
              <w:t>Relativitätstheorie</w:t>
            </w:r>
            <w:bookmarkEnd w:id="2404"/>
            <w:bookmarkEnd w:id="2405"/>
          </w:p>
        </w:tc>
        <w:tc>
          <w:tcPr>
            <w:tcW w:w="5030" w:type="dxa"/>
            <w:vAlign w:val="center"/>
          </w:tcPr>
          <w:p w14:paraId="3BA511CB" w14:textId="77777777" w:rsidR="00E14754" w:rsidRDefault="00215B7B" w:rsidP="00E14754">
            <w:pPr>
              <w:jc w:val="center"/>
              <w:rPr>
                <w:rStyle w:val="Hyperlink"/>
                <w:sz w:val="22"/>
              </w:rPr>
            </w:pPr>
            <w:hyperlink w:anchor="t0" w:history="1">
              <w:r w:rsidR="00E14754">
                <w:rPr>
                  <w:rStyle w:val="Hyperlink"/>
                  <w:sz w:val="22"/>
                </w:rPr>
                <w:t>(zum</w:t>
              </w:r>
              <w:bookmarkStart w:id="2406" w:name="_Hlt41286685"/>
              <w:r w:rsidR="00E14754">
                <w:rPr>
                  <w:rStyle w:val="Hyperlink"/>
                  <w:sz w:val="22"/>
                </w:rPr>
                <w:t xml:space="preserve"> </w:t>
              </w:r>
              <w:bookmarkEnd w:id="2406"/>
              <w:r w:rsidR="00E14754">
                <w:rPr>
                  <w:rStyle w:val="Hyperlink"/>
                  <w:sz w:val="22"/>
                </w:rPr>
                <w:t>Inhalts</w:t>
              </w:r>
              <w:bookmarkStart w:id="2407" w:name="_Hlt41286664"/>
              <w:r w:rsidR="00E14754">
                <w:rPr>
                  <w:rStyle w:val="Hyperlink"/>
                  <w:sz w:val="22"/>
                </w:rPr>
                <w:t>v</w:t>
              </w:r>
              <w:bookmarkStart w:id="2408" w:name="_Hlt213396688"/>
              <w:bookmarkEnd w:id="2407"/>
              <w:r w:rsidR="00E14754">
                <w:rPr>
                  <w:rStyle w:val="Hyperlink"/>
                  <w:sz w:val="22"/>
                </w:rPr>
                <w:t>e</w:t>
              </w:r>
              <w:bookmarkEnd w:id="2408"/>
              <w:r w:rsidR="00E14754">
                <w:rPr>
                  <w:rStyle w:val="Hyperlink"/>
                  <w:sz w:val="22"/>
                </w:rPr>
                <w:t>rz</w:t>
              </w:r>
              <w:bookmarkStart w:id="2409" w:name="_Hlt75059265"/>
              <w:r w:rsidR="00E14754">
                <w:rPr>
                  <w:rStyle w:val="Hyperlink"/>
                  <w:sz w:val="22"/>
                </w:rPr>
                <w:t>e</w:t>
              </w:r>
              <w:bookmarkEnd w:id="2409"/>
              <w:r w:rsidR="00E14754">
                <w:rPr>
                  <w:rStyle w:val="Hyperlink"/>
                  <w:sz w:val="22"/>
                </w:rPr>
                <w:t>ichnis )</w:t>
              </w:r>
            </w:hyperlink>
          </w:p>
        </w:tc>
      </w:tr>
      <w:tr w:rsidR="00E14754" w:rsidRPr="0071784C" w14:paraId="2C1A9FB7" w14:textId="77777777" w:rsidTr="00E14754">
        <w:trPr>
          <w:trHeight w:val="397"/>
        </w:trPr>
        <w:tc>
          <w:tcPr>
            <w:tcW w:w="10060" w:type="dxa"/>
            <w:gridSpan w:val="2"/>
            <w:vAlign w:val="center"/>
          </w:tcPr>
          <w:p w14:paraId="4860293B" w14:textId="702422AD" w:rsidR="00E14754" w:rsidRDefault="00215B7B" w:rsidP="00E14754">
            <w:pPr>
              <w:jc w:val="center"/>
              <w:rPr>
                <w:rStyle w:val="Hyperlink"/>
                <w:sz w:val="22"/>
              </w:rPr>
            </w:pPr>
            <w:hyperlink r:id="rId1500" w:anchor="relativ" w:history="1">
              <w:r w:rsidR="00E14754" w:rsidRPr="00FF71BD">
                <w:rPr>
                  <w:rStyle w:val="Hyperlink"/>
                  <w:sz w:val="22"/>
                </w:rPr>
                <w:t>Formeln zum Thema</w:t>
              </w:r>
            </w:hyperlink>
          </w:p>
        </w:tc>
      </w:tr>
    </w:tbl>
    <w:p w14:paraId="146DFCCF" w14:textId="7F068C13" w:rsidR="00E14754" w:rsidRDefault="00215B7B" w:rsidP="00E14754">
      <w:hyperlink r:id="rId1501" w:anchor="m463" w:history="1">
        <w:r w:rsidR="00E14754">
          <w:rPr>
            <w:rStyle w:val="Hyperlink"/>
            <w:sz w:val="22"/>
          </w:rPr>
          <w:t>4</w:t>
        </w:r>
        <w:bookmarkStart w:id="2410" w:name="_Hlt41288155"/>
        <w:r w:rsidR="00E14754">
          <w:rPr>
            <w:rStyle w:val="Hyperlink"/>
            <w:sz w:val="22"/>
          </w:rPr>
          <w:t>6</w:t>
        </w:r>
        <w:bookmarkEnd w:id="2410"/>
        <w:r w:rsidR="00E14754">
          <w:rPr>
            <w:rStyle w:val="Hyperlink"/>
            <w:sz w:val="22"/>
          </w:rPr>
          <w:t>3.</w:t>
        </w:r>
      </w:hyperlink>
      <w:r w:rsidR="00E14754">
        <w:t xml:space="preserve"> Wie lauten die beiden Relativitätspostulate?</w:t>
      </w:r>
      <w:r w:rsidR="00E14754">
        <w:br/>
      </w:r>
      <w:r w:rsidR="00E14754">
        <w:sym w:font="Symbol" w:char="F02A"/>
      </w:r>
      <w:r w:rsidR="00E14754">
        <w:br/>
      </w:r>
      <w:bookmarkStart w:id="2411" w:name="_Hlt120508724"/>
      <w:r w:rsidR="00E14754">
        <w:fldChar w:fldCharType="begin"/>
      </w:r>
      <w:r w:rsidR="00626526">
        <w:instrText>HYPERLINK "lsgmech.docx" \l "m464"</w:instrText>
      </w:r>
      <w:r w:rsidR="00E14754">
        <w:fldChar w:fldCharType="separate"/>
      </w:r>
      <w:r w:rsidR="00E14754">
        <w:rPr>
          <w:rStyle w:val="Hyperlink"/>
          <w:sz w:val="22"/>
        </w:rPr>
        <w:t>46</w:t>
      </w:r>
      <w:bookmarkStart w:id="2412" w:name="_Hlt41288184"/>
      <w:r w:rsidR="00E14754">
        <w:rPr>
          <w:rStyle w:val="Hyperlink"/>
          <w:sz w:val="22"/>
        </w:rPr>
        <w:t>4</w:t>
      </w:r>
      <w:bookmarkEnd w:id="2412"/>
      <w:r w:rsidR="00E14754">
        <w:rPr>
          <w:rStyle w:val="Hyperlink"/>
          <w:sz w:val="22"/>
        </w:rPr>
        <w:t>.</w:t>
      </w:r>
      <w:r w:rsidR="00E14754">
        <w:fldChar w:fldCharType="end"/>
      </w:r>
      <w:bookmarkEnd w:id="2411"/>
      <w:r w:rsidR="00E14754">
        <w:t xml:space="preserve"> Worin besteht der Unterschied zwischen der Speziellen und der Allgemeinen Relativitätstheorie?</w:t>
      </w:r>
      <w:r w:rsidR="00E14754">
        <w:br/>
      </w:r>
      <w:r w:rsidR="00E14754">
        <w:sym w:font="Symbol" w:char="F02A"/>
      </w:r>
      <w:r w:rsidR="00E14754">
        <w:sym w:font="Symbol" w:char="F02A"/>
      </w:r>
      <w:r w:rsidR="00E14754">
        <w:br/>
      </w:r>
      <w:r w:rsidR="00E14754">
        <w:rPr>
          <w:color w:val="FF0000"/>
        </w:rPr>
        <w:sym w:font="Symbol" w:char="F02A"/>
      </w:r>
      <w:hyperlink r:id="rId1502" w:anchor="m465" w:history="1">
        <w:r w:rsidR="00E14754">
          <w:rPr>
            <w:rStyle w:val="Hyperlink"/>
            <w:sz w:val="22"/>
          </w:rPr>
          <w:t>4</w:t>
        </w:r>
        <w:bookmarkStart w:id="2413" w:name="_Hlt88130175"/>
        <w:bookmarkStart w:id="2414" w:name="_Hlt41315023"/>
        <w:bookmarkEnd w:id="2413"/>
        <w:r w:rsidR="00E14754">
          <w:rPr>
            <w:rStyle w:val="Hyperlink"/>
            <w:sz w:val="22"/>
          </w:rPr>
          <w:t>6</w:t>
        </w:r>
        <w:bookmarkStart w:id="2415" w:name="_Hlt71961010"/>
        <w:bookmarkStart w:id="2416" w:name="_Hlt101667895"/>
        <w:bookmarkEnd w:id="2414"/>
        <w:bookmarkEnd w:id="2415"/>
        <w:r w:rsidR="00E14754">
          <w:rPr>
            <w:rStyle w:val="Hyperlink"/>
            <w:sz w:val="22"/>
          </w:rPr>
          <w:t>5</w:t>
        </w:r>
        <w:bookmarkEnd w:id="2416"/>
        <w:r w:rsidR="00E14754">
          <w:rPr>
            <w:rStyle w:val="Hyperlink"/>
            <w:sz w:val="22"/>
          </w:rPr>
          <w:t>.</w:t>
        </w:r>
      </w:hyperlink>
      <w:r w:rsidR="00E14754">
        <w:t xml:space="preserve"> Auf der Erde befindet sich am Ort A eine Uhr. Eine Rakete fliegt mit der ersten kosmischen Geschwindigkeit (7,9 km/s)  in einer Höhe von 200 km um die Erde und überfliegt den Ort A nach jeder 10</w:t>
      </w:r>
      <w:r w:rsidR="00AD3561">
        <w:t>.</w:t>
      </w:r>
      <w:r w:rsidR="00E14754">
        <w:t xml:space="preserve"> Umkreisung. Beim ersten Überflug zeigen die Uhr am Ort A und die Raketenuhr die gleiche Zeit an. Wie groß ist die Zeitdifferenz zwischen beiden Uhren beim nächsten Überflug?</w:t>
      </w:r>
      <w:r w:rsidR="00E14754">
        <w:br/>
      </w:r>
      <w:r w:rsidR="00E14754">
        <w:sym w:font="Symbol" w:char="F02A"/>
      </w:r>
      <w:r w:rsidR="00E14754">
        <w:sym w:font="Symbol" w:char="F02A"/>
      </w:r>
      <w:r w:rsidR="00E14754">
        <w:sym w:font="Symbol" w:char="F02A"/>
      </w:r>
      <w:r w:rsidR="00E14754">
        <w:br/>
      </w:r>
      <w:r w:rsidR="00E14754">
        <w:rPr>
          <w:color w:val="FF0000"/>
        </w:rPr>
        <w:sym w:font="Symbol" w:char="F02A"/>
      </w:r>
      <w:hyperlink r:id="rId1503" w:anchor="m556" w:history="1">
        <w:r w:rsidR="00E14754">
          <w:rPr>
            <w:rStyle w:val="Hyperlink"/>
            <w:sz w:val="22"/>
          </w:rPr>
          <w:t>556.</w:t>
        </w:r>
      </w:hyperlink>
      <w:r w:rsidR="00E14754">
        <w:t xml:space="preserve"> </w:t>
      </w:r>
      <w:bookmarkStart w:id="2417" w:name="_Hlt115160971"/>
      <w:r w:rsidR="00E14754">
        <w:t>Die Masse eines Körpers hängt von seiner Geschwindigkeit ab, je größer die Geschwindigkeit, um so größer die Masse. Bei welcher Geschwindigkeit hat sich die Ruhemasse eines Körpers verdoppelt?</w:t>
      </w:r>
    </w:p>
    <w:bookmarkEnd w:id="2417"/>
    <w:p w14:paraId="5A88560F" w14:textId="77777777" w:rsidR="00E14754" w:rsidRDefault="00E14754" w:rsidP="00E14754">
      <w:r>
        <w:sym w:font="Symbol" w:char="F02A"/>
      </w:r>
      <w:r>
        <w:sym w:font="Symbol" w:char="F02A"/>
      </w:r>
      <w:r>
        <w:sym w:font="Symbol" w:char="F02A"/>
      </w:r>
    </w:p>
    <w:p w14:paraId="3B5A5484" w14:textId="0930F1FD" w:rsidR="00E14754" w:rsidRDefault="00E14754" w:rsidP="00E14754">
      <w:bookmarkStart w:id="2418" w:name="_Hlt122665485"/>
      <w:r>
        <w:rPr>
          <w:color w:val="FF0000"/>
        </w:rPr>
        <w:sym w:font="Symbol" w:char="F02A"/>
      </w:r>
      <w:bookmarkStart w:id="2419" w:name="_Hlt123359206"/>
      <w:r>
        <w:fldChar w:fldCharType="begin"/>
      </w:r>
      <w:r w:rsidR="00626526">
        <w:instrText>HYPERLINK "lsgmech.docx" \l "m583"</w:instrText>
      </w:r>
      <w:r>
        <w:fldChar w:fldCharType="separate"/>
      </w:r>
      <w:r>
        <w:rPr>
          <w:rStyle w:val="Hyperlink"/>
          <w:sz w:val="22"/>
        </w:rPr>
        <w:t>5</w:t>
      </w:r>
      <w:bookmarkStart w:id="2420" w:name="_Hlt122677086"/>
      <w:bookmarkStart w:id="2421" w:name="_Hlt122665647"/>
      <w:bookmarkEnd w:id="2420"/>
      <w:r>
        <w:rPr>
          <w:rStyle w:val="Hyperlink"/>
          <w:sz w:val="22"/>
        </w:rPr>
        <w:t>8</w:t>
      </w:r>
      <w:bookmarkEnd w:id="2421"/>
      <w:r>
        <w:rPr>
          <w:rStyle w:val="Hyperlink"/>
          <w:sz w:val="22"/>
        </w:rPr>
        <w:t>3</w:t>
      </w:r>
      <w:bookmarkStart w:id="2422" w:name="_Hlt122665416"/>
      <w:bookmarkEnd w:id="2422"/>
      <w:r>
        <w:rPr>
          <w:rStyle w:val="Hyperlink"/>
          <w:sz w:val="22"/>
        </w:rPr>
        <w:t>.</w:t>
      </w:r>
      <w:r>
        <w:fldChar w:fldCharType="end"/>
      </w:r>
      <w:bookmarkEnd w:id="2418"/>
      <w:bookmarkEnd w:id="2419"/>
      <w:r>
        <w:t xml:space="preserve"> Auf dem Nürburgring fand im Mai 2005 das 24h-Rennen statt. Das Gewinnerteam BMW-Motorsport, bestehend aus 4 Rennfahrern, schaffte 139 Runden mit einer Durchschnittsgeschwindigkeit von 147 km/h.</w:t>
      </w:r>
      <w:r>
        <w:br/>
        <w:t xml:space="preserve">Nach der speziellen Relativitätstheorie vergeht für einen bewegten Körper die Zeit langsamer als für einen ruhenden Körper. </w:t>
      </w:r>
    </w:p>
    <w:p w14:paraId="13692858" w14:textId="77777777" w:rsidR="00E14754" w:rsidRDefault="00E14754" w:rsidP="00E14754">
      <w:r>
        <w:t>Um wie viel ps (Pikosekunden) ist ein Rennfahrer am Ende des Rennens weniger gealtert als die Zuschauer? Es kann davon ausgegangen werden, dass die Fahrzeit gleichmäßig auf die vier Fahrer aufgeteilt wurde.</w:t>
      </w:r>
    </w:p>
    <w:p w14:paraId="443D6A05" w14:textId="77777777" w:rsidR="00CD7FB7" w:rsidRDefault="00215B7B" w:rsidP="00E14754">
      <w:hyperlink r:id="rId1504" w:history="1">
        <w:r w:rsidR="0016112C" w:rsidRPr="0052676D">
          <w:rPr>
            <w:rStyle w:val="Hyperlink"/>
            <w:sz w:val="22"/>
          </w:rPr>
          <w:t>http://www.24h-rennen.de/</w:t>
        </w:r>
      </w:hyperlink>
    </w:p>
    <w:p w14:paraId="0319288C" w14:textId="77777777" w:rsidR="0016112C" w:rsidRDefault="0016112C" w:rsidP="00E14754"/>
    <w:p w14:paraId="77353775" w14:textId="6FEAAF1F" w:rsidR="00E14754" w:rsidRDefault="00215B7B" w:rsidP="00E14754">
      <w:hyperlink r:id="rId1505" w:anchor="m606" w:history="1">
        <w:r w:rsidR="00E14754">
          <w:rPr>
            <w:rStyle w:val="Hyperlink"/>
            <w:sz w:val="22"/>
          </w:rPr>
          <w:t>6</w:t>
        </w:r>
        <w:bookmarkStart w:id="2423" w:name="_Hlt129838583"/>
        <w:r w:rsidR="00E14754">
          <w:rPr>
            <w:rStyle w:val="Hyperlink"/>
            <w:sz w:val="22"/>
          </w:rPr>
          <w:t>0</w:t>
        </w:r>
        <w:bookmarkEnd w:id="2423"/>
        <w:r w:rsidR="00E14754">
          <w:rPr>
            <w:rStyle w:val="Hyperlink"/>
            <w:sz w:val="22"/>
          </w:rPr>
          <w:t>6.</w:t>
        </w:r>
      </w:hyperlink>
    </w:p>
    <w:p w14:paraId="4F9D70FA" w14:textId="77777777" w:rsidR="00E14754" w:rsidRDefault="00E14754" w:rsidP="00E14754">
      <w:r>
        <w:t>Ein Fahrstuhl bewegt sich mit einer konstanten Geschwindigkeit gleichförmig und geradlinig in einem sehr hohen Hochhaus nach oben. Da es recht lange dauert, bis die Fahrgäste oben ankommen, spielen sie zur Unterhaltung Darrt. Wohin muss man im Vergleich zu einem ruhenden Fahrstuhl oder Zimmer zielen, damit in dem nach oben bewegten Fahrstuhl der Dartpfeil wirklich in die Mitte trifft?</w:t>
      </w:r>
      <w:r>
        <w:br/>
      </w:r>
      <w:r>
        <w:br/>
        <w:t>a) Man muss etwas oberhalb zielen.</w:t>
      </w:r>
    </w:p>
    <w:p w14:paraId="6603FFC2" w14:textId="77777777" w:rsidR="00E14754" w:rsidRDefault="00E14754" w:rsidP="00E14754">
      <w:r>
        <w:t>b) Man muss genau wie im ruhenden Fahrstuhl oder Zimmer zielen.</w:t>
      </w:r>
    </w:p>
    <w:p w14:paraId="4277A69E" w14:textId="77777777" w:rsidR="0018201C" w:rsidRDefault="00E14754" w:rsidP="00E14754">
      <w:r>
        <w:t>c) Man muss etwas unterhalb zielen.</w:t>
      </w:r>
      <w:bookmarkStart w:id="2424" w:name="_Hlt216861493"/>
    </w:p>
    <w:p w14:paraId="033FDFE2" w14:textId="77777777" w:rsidR="0018201C" w:rsidRDefault="0018201C" w:rsidP="00E14754"/>
    <w:p w14:paraId="447C8478" w14:textId="194D2091" w:rsidR="00E14754" w:rsidRDefault="00E14754" w:rsidP="00E14754">
      <w:r>
        <w:rPr>
          <w:color w:val="FF0000"/>
        </w:rPr>
        <w:sym w:font="Symbol" w:char="F02A"/>
      </w:r>
      <w:hyperlink r:id="rId1506" w:anchor="m703" w:history="1">
        <w:r>
          <w:rPr>
            <w:rStyle w:val="Hyperlink"/>
            <w:sz w:val="22"/>
          </w:rPr>
          <w:t>7</w:t>
        </w:r>
        <w:bookmarkStart w:id="2425" w:name="_Hlt216923089"/>
        <w:r>
          <w:rPr>
            <w:rStyle w:val="Hyperlink"/>
            <w:sz w:val="22"/>
          </w:rPr>
          <w:t>0</w:t>
        </w:r>
        <w:bookmarkStart w:id="2426" w:name="_Hlt216922442"/>
        <w:bookmarkEnd w:id="2425"/>
        <w:r>
          <w:rPr>
            <w:rStyle w:val="Hyperlink"/>
            <w:sz w:val="22"/>
          </w:rPr>
          <w:t>3</w:t>
        </w:r>
        <w:bookmarkEnd w:id="2426"/>
      </w:hyperlink>
      <w:bookmarkEnd w:id="2424"/>
      <w:r>
        <w:t>. Myonen haben eine Lebensdauer von 2 µs und bewegen sich nach ihrer Entstehung in der Erdatmosphäre mit 9</w:t>
      </w:r>
      <w:r w:rsidR="004F047D">
        <w:t>9,</w:t>
      </w:r>
      <w:r>
        <w:t>5% der Lichtgeschwindigkeit. Welchen Weg legen sie in ihrem kurzen Leben zurück, wenn man die Berechnung ohne und mit Berücksichtigung der Relativitätstheorie ausführt?</w:t>
      </w:r>
    </w:p>
    <w:p w14:paraId="77F2BF3E" w14:textId="77777777" w:rsidR="009728F7" w:rsidRDefault="009728F7" w:rsidP="00E14754"/>
    <w:p w14:paraId="369FA197" w14:textId="5C86CED8" w:rsidR="009728F7" w:rsidRDefault="0038168F" w:rsidP="00E14754">
      <w:r>
        <w:rPr>
          <w:color w:val="FF0000"/>
        </w:rPr>
        <w:sym w:font="Symbol" w:char="F02A"/>
      </w:r>
      <w:hyperlink r:id="rId1507" w:anchor="m811" w:history="1">
        <w:r w:rsidR="009728F7" w:rsidRPr="0099315E">
          <w:rPr>
            <w:rStyle w:val="Hyperlink"/>
            <w:sz w:val="22"/>
          </w:rPr>
          <w:t>811.</w:t>
        </w:r>
      </w:hyperlink>
      <w:r w:rsidR="009728F7">
        <w:t xml:space="preserve"> Wie schnell sollte ein Auto fahren, damit es von einem am Straßenrand stehenden Passanten   um 10% seiner Ruhelänge verkürzt erscheint?</w:t>
      </w:r>
    </w:p>
    <w:p w14:paraId="2506DF45" w14:textId="77777777" w:rsidR="00703059" w:rsidRDefault="00703059" w:rsidP="00E14754"/>
    <w:p w14:paraId="13B02380" w14:textId="3ABA15AF" w:rsidR="00703059" w:rsidRDefault="00215B7B" w:rsidP="00E14754">
      <w:hyperlink r:id="rId1508" w:anchor="m812" w:history="1">
        <w:r w:rsidR="00703059" w:rsidRPr="00703059">
          <w:rPr>
            <w:rStyle w:val="Hyperlink"/>
            <w:sz w:val="22"/>
          </w:rPr>
          <w:t>812.</w:t>
        </w:r>
      </w:hyperlink>
      <w:r w:rsidR="00703059">
        <w:t xml:space="preserve"> Ein freies Neutron ist im Gegensatz zu den Neutronen im Atomkern instabil und zerfällt nach etwa 15 Minuten in ein Proton, ein Elektron und ein Antineutrino. </w:t>
      </w:r>
    </w:p>
    <w:p w14:paraId="674E9946" w14:textId="71054E3C" w:rsidR="00703059" w:rsidRDefault="00703059" w:rsidP="00E14754">
      <w:r>
        <w:t xml:space="preserve">Ein Neutron fliegt mit 0,75 c und stößt beim Zerfall ein Elektron aus, das vom Neutron aus gesehen ebenfalls mit 0,75 c in der </w:t>
      </w:r>
      <w:r w:rsidR="009812AD">
        <w:t>ursprünglichen</w:t>
      </w:r>
      <w:r>
        <w:t xml:space="preserve"> Bewegungsrichtung davon eilt. </w:t>
      </w:r>
    </w:p>
    <w:p w14:paraId="4D5AFFF9" w14:textId="77777777" w:rsidR="00703059" w:rsidRDefault="00703059" w:rsidP="00E14754">
      <w:r>
        <w:t>Welche Elektronengeschwindigkeit misst ein außen stehender Beobachter?</w:t>
      </w:r>
    </w:p>
    <w:p w14:paraId="371AE2BA" w14:textId="77777777" w:rsidR="003709F7" w:rsidRDefault="003709F7" w:rsidP="00E14754"/>
    <w:p w14:paraId="1D78C94C" w14:textId="0FDEB3AB" w:rsidR="003709F7" w:rsidRDefault="00215B7B" w:rsidP="00E14754">
      <w:hyperlink r:id="rId1509" w:anchor="m961" w:history="1">
        <w:r w:rsidR="003709F7" w:rsidRPr="00701FB9">
          <w:rPr>
            <w:rStyle w:val="Hyperlink"/>
            <w:sz w:val="22"/>
          </w:rPr>
          <w:t>961.</w:t>
        </w:r>
      </w:hyperlink>
      <w:r w:rsidR="003709F7">
        <w:t xml:space="preserve"> Welche Relativgeschwindigkeit v ergibt sich für zwei Teilchen, die sich mit jeweils ¾ der Lichtgeschwindigkeit aufeinander zu bewegen?</w:t>
      </w:r>
    </w:p>
    <w:p w14:paraId="3DCF2647" w14:textId="77777777" w:rsidR="00FC3E9F" w:rsidRDefault="003709F7" w:rsidP="00E14754">
      <w:r>
        <w:t xml:space="preserve">a) </w:t>
      </w:r>
      <w:r w:rsidR="00FC3E9F" w:rsidRPr="00FC3E9F">
        <w:rPr>
          <w:position w:val="-24"/>
        </w:rPr>
        <w:object w:dxaOrig="400" w:dyaOrig="620" w14:anchorId="235C78A1">
          <v:shape id="_x0000_i1509" type="#_x0000_t75" style="width:24pt;height:30pt" o:ole="">
            <v:imagedata r:id="rId1510" o:title=""/>
          </v:shape>
          <o:OLEObject Type="Embed" ProgID="Equation.DSMT4" ShapeID="_x0000_i1509" DrawAspect="Content" ObjectID="_1735305737" r:id="rId1511"/>
        </w:object>
      </w:r>
      <w:r w:rsidR="00FC3E9F">
        <w:t xml:space="preserve"> </w:t>
      </w:r>
      <w:r w:rsidR="00701FB9">
        <w:tab/>
      </w:r>
      <w:r w:rsidR="00FC3E9F">
        <w:t xml:space="preserve">b) </w:t>
      </w:r>
      <w:r w:rsidR="00FC3E9F" w:rsidRPr="00FC3E9F">
        <w:rPr>
          <w:position w:val="-24"/>
        </w:rPr>
        <w:object w:dxaOrig="400" w:dyaOrig="620" w14:anchorId="2D8C85D1">
          <v:shape id="_x0000_i1510" type="#_x0000_t75" style="width:24pt;height:30pt" o:ole="">
            <v:imagedata r:id="rId1512" o:title=""/>
          </v:shape>
          <o:OLEObject Type="Embed" ProgID="Equation.DSMT4" ShapeID="_x0000_i1510" DrawAspect="Content" ObjectID="_1735305738" r:id="rId1513"/>
        </w:object>
      </w:r>
      <w:r w:rsidR="00FC3E9F">
        <w:t xml:space="preserve"> </w:t>
      </w:r>
      <w:r w:rsidR="00701FB9">
        <w:tab/>
      </w:r>
      <w:r w:rsidR="00FC3E9F">
        <w:t xml:space="preserve">c) </w:t>
      </w:r>
      <w:r w:rsidR="00FC3E9F" w:rsidRPr="00FC3E9F">
        <w:rPr>
          <w:position w:val="-24"/>
        </w:rPr>
        <w:object w:dxaOrig="1040" w:dyaOrig="620" w14:anchorId="02F667CA">
          <v:shape id="_x0000_i1511" type="#_x0000_t75" style="width:48pt;height:30pt" o:ole="">
            <v:imagedata r:id="rId1514" o:title=""/>
          </v:shape>
          <o:OLEObject Type="Embed" ProgID="Equation.DSMT4" ShapeID="_x0000_i1511" DrawAspect="Content" ObjectID="_1735305739" r:id="rId1515"/>
        </w:object>
      </w:r>
      <w:r w:rsidR="00FC3E9F">
        <w:t xml:space="preserve"> </w:t>
      </w:r>
      <w:r w:rsidR="00701FB9">
        <w:tab/>
      </w:r>
      <w:r w:rsidR="00701FB9">
        <w:tab/>
      </w:r>
      <w:r w:rsidR="00FC3E9F">
        <w:t>d) c</w:t>
      </w:r>
      <w:r w:rsidR="00701FB9">
        <w:tab/>
      </w:r>
      <w:r w:rsidR="00FC3E9F">
        <w:t xml:space="preserve">e) </w:t>
      </w:r>
      <w:r w:rsidR="00FC3E9F" w:rsidRPr="00FC3E9F">
        <w:rPr>
          <w:position w:val="-24"/>
        </w:rPr>
        <w:object w:dxaOrig="400" w:dyaOrig="620" w14:anchorId="41F86116">
          <v:shape id="_x0000_i1512" type="#_x0000_t75" style="width:24pt;height:30pt" o:ole="">
            <v:imagedata r:id="rId1516" o:title=""/>
          </v:shape>
          <o:OLEObject Type="Embed" ProgID="Equation.DSMT4" ShapeID="_x0000_i1512" DrawAspect="Content" ObjectID="_1735305740" r:id="rId1517"/>
        </w:object>
      </w:r>
      <w:r w:rsidR="00FC3E9F">
        <w:t xml:space="preserve"> </w:t>
      </w:r>
    </w:p>
    <w:p w14:paraId="4EFC3813" w14:textId="77777777" w:rsidR="00822B94" w:rsidRDefault="00822B94" w:rsidP="00E14754"/>
    <w:p w14:paraId="3D001947" w14:textId="6D9F5978" w:rsidR="009728F7" w:rsidRDefault="00215B7B" w:rsidP="00E14754">
      <w:hyperlink r:id="rId1518" w:anchor="m964" w:history="1">
        <w:r w:rsidR="00822B94" w:rsidRPr="00822B94">
          <w:rPr>
            <w:rStyle w:val="Hyperlink"/>
            <w:sz w:val="20"/>
          </w:rPr>
          <w:t>964.</w:t>
        </w:r>
      </w:hyperlink>
      <w:r w:rsidR="00822B94">
        <w:t xml:space="preserve"> Elektronen sollen auf eine Geschwindigkeit von 80% der Lichtgeschwindigkeit beschleunigt werden. Welche Spannung müssen sie dazu durchlaufen?</w:t>
      </w:r>
    </w:p>
    <w:p w14:paraId="6CF5A137" w14:textId="2636AF7F" w:rsidR="00FA09F6" w:rsidRDefault="00FA09F6" w:rsidP="00E14754"/>
    <w:p w14:paraId="1AF76000" w14:textId="15385332" w:rsidR="00FA09F6" w:rsidRDefault="00215B7B" w:rsidP="00E14754">
      <w:hyperlink r:id="rId1519" w:anchor="m1054" w:history="1">
        <w:r w:rsidR="00FA09F6" w:rsidRPr="00C9424E">
          <w:rPr>
            <w:rStyle w:val="Hyperlink"/>
            <w:sz w:val="22"/>
          </w:rPr>
          <w:t>1054.</w:t>
        </w:r>
      </w:hyperlink>
      <w:r w:rsidR="00FA09F6">
        <w:t xml:space="preserve"> </w:t>
      </w:r>
      <w:r w:rsidR="00FA09F6" w:rsidRPr="00C9424E">
        <w:rPr>
          <w:b/>
        </w:rPr>
        <w:t>Versuch von Bucherer</w:t>
      </w:r>
    </w:p>
    <w:p w14:paraId="2D98145F" w14:textId="57AE9EBD" w:rsidR="00FA09F6" w:rsidRDefault="00FA09F6" w:rsidP="00E14754">
      <w:r>
        <w:t>(LK Bayern, 2001)</w:t>
      </w:r>
    </w:p>
    <w:p w14:paraId="610CAF32" w14:textId="5C1C5FAE" w:rsidR="00FA09F6" w:rsidRDefault="00FA09F6" w:rsidP="00E14754">
      <w:r>
        <w:t xml:space="preserve">Zur Bestätigung der Richtigkeit der Relativitätstheorie kann man nachweisen, dass die Masse von Elektronen keine feste Größe ist, sondern von der Geschwindigkeit der Elektronen abhängt. Je schneller sie werden, </w:t>
      </w:r>
      <w:r w:rsidR="00220923">
        <w:t>umso</w:t>
      </w:r>
      <w:r>
        <w:t xml:space="preserve"> größer muss ihre Masse sein.</w:t>
      </w:r>
      <w:r w:rsidR="00220923">
        <w:t xml:space="preserve"> Es findet ein relativistischer Massenzuwachs statt.</w:t>
      </w:r>
    </w:p>
    <w:p w14:paraId="631F3B37" w14:textId="16428475" w:rsidR="00FA09F6" w:rsidRDefault="00FA09F6" w:rsidP="00E14754">
      <w:r>
        <w:t xml:space="preserve">Aber wie misst man die Geschwindigkeit und die Masse von Elektronen gleichzeitig? Das Experiment dazu stammt u.a. von </w:t>
      </w:r>
      <w:hyperlink r:id="rId1520" w:history="1">
        <w:r w:rsidRPr="00FA09F6">
          <w:rPr>
            <w:rStyle w:val="Hyperlink"/>
            <w:sz w:val="22"/>
          </w:rPr>
          <w:t>Alfred Bucherer</w:t>
        </w:r>
      </w:hyperlink>
      <w:r>
        <w:t>, der im Jahre 1090 zeigen konnte, dass die Masse der Elektronen von deren Geschwindigkeit abhängt.</w:t>
      </w:r>
    </w:p>
    <w:tbl>
      <w:tblPr>
        <w:tblW w:w="0" w:type="auto"/>
        <w:tblLook w:val="04A0" w:firstRow="1" w:lastRow="0" w:firstColumn="1" w:lastColumn="0" w:noHBand="0" w:noVBand="1"/>
      </w:tblPr>
      <w:tblGrid>
        <w:gridCol w:w="4400"/>
        <w:gridCol w:w="5737"/>
      </w:tblGrid>
      <w:tr w:rsidR="004435F7" w:rsidRPr="0071784C" w14:paraId="7A54A264" w14:textId="77777777" w:rsidTr="0071784C">
        <w:tc>
          <w:tcPr>
            <w:tcW w:w="5030" w:type="dxa"/>
            <w:shd w:val="clear" w:color="auto" w:fill="auto"/>
          </w:tcPr>
          <w:p w14:paraId="5C150DFD" w14:textId="77777777" w:rsidR="004435F7" w:rsidRPr="0071784C" w:rsidRDefault="000B7655" w:rsidP="000B7655">
            <w:r w:rsidRPr="0071784C">
              <w:t xml:space="preserve">Als Elektronenquelle diente ein </w:t>
            </w:r>
            <w:r w:rsidRPr="0071784C">
              <w:rPr>
                <w:rFonts w:ascii="Symbol" w:hAnsi="Symbol"/>
              </w:rPr>
              <w:t></w:t>
            </w:r>
            <w:r w:rsidRPr="0071784C">
              <w:rPr>
                <w:rFonts w:ascii="Symbol" w:hAnsi="Symbol"/>
                <w:vertAlign w:val="superscript"/>
              </w:rPr>
              <w:t></w:t>
            </w:r>
            <w:r w:rsidRPr="0071784C">
              <w:rPr>
                <w:vertAlign w:val="superscript"/>
              </w:rPr>
              <w:t xml:space="preserve"> </w:t>
            </w:r>
            <w:r w:rsidRPr="0071784C">
              <w:t>-S</w:t>
            </w:r>
            <w:r w:rsidR="00B04A07" w:rsidRPr="0071784C">
              <w:t xml:space="preserve">trahler, der Elektronen mit unterschiedlicher Geschwindigkeit aussendet. </w:t>
            </w:r>
          </w:p>
          <w:p w14:paraId="59D279BA" w14:textId="77777777" w:rsidR="00C9424E" w:rsidRPr="0071784C" w:rsidRDefault="00C9424E" w:rsidP="00C9424E">
            <w:r w:rsidRPr="0071784C">
              <w:rPr>
                <w:b/>
              </w:rPr>
              <w:t>a)</w:t>
            </w:r>
            <w:r w:rsidRPr="0071784C">
              <w:t xml:space="preserve"> Erklären Sie die Funktion des Kondensators am Beginn der Flugstrecke der Elektronen. Wie muss er gepolt sein?</w:t>
            </w:r>
          </w:p>
          <w:p w14:paraId="1FEC79F3" w14:textId="77777777" w:rsidR="0087236F" w:rsidRPr="0071784C" w:rsidRDefault="0087236F" w:rsidP="0087236F">
            <w:r w:rsidRPr="0071784C">
              <w:rPr>
                <w:b/>
              </w:rPr>
              <w:t>b)</w:t>
            </w:r>
            <w:r w:rsidRPr="0071784C">
              <w:t xml:space="preserve"> Beschreiben und begründen Sie die weitere Flugbahn der Elektronen.</w:t>
            </w:r>
          </w:p>
          <w:p w14:paraId="5AF0E92E" w14:textId="3EDF848A" w:rsidR="0087236F" w:rsidRPr="0071784C" w:rsidRDefault="0087236F" w:rsidP="0087236F"/>
        </w:tc>
        <w:tc>
          <w:tcPr>
            <w:tcW w:w="5031" w:type="dxa"/>
            <w:shd w:val="clear" w:color="auto" w:fill="auto"/>
          </w:tcPr>
          <w:p w14:paraId="672E67E5" w14:textId="074FA6ED" w:rsidR="004435F7" w:rsidRPr="0071784C" w:rsidRDefault="00215B7B" w:rsidP="00E14754">
            <w:r>
              <w:pict w14:anchorId="15C3802E">
                <v:shape id="_x0000_i1513" type="#_x0000_t75" style="width:276pt;height:120pt">
                  <v:imagedata r:id="rId1521" o:title="m1054"/>
                </v:shape>
              </w:pict>
            </w:r>
          </w:p>
        </w:tc>
      </w:tr>
    </w:tbl>
    <w:p w14:paraId="478F7E70" w14:textId="5A365704" w:rsidR="00220923" w:rsidRDefault="0073276C" w:rsidP="00E14754">
      <w:r w:rsidRPr="006C58BF">
        <w:rPr>
          <w:b/>
        </w:rPr>
        <w:t>c)</w:t>
      </w:r>
      <w:r>
        <w:t xml:space="preserve"> Zeigen Sie, dass sich die Masse eines Elektrons nach der Gleichung</w:t>
      </w:r>
    </w:p>
    <w:p w14:paraId="7F343EB8" w14:textId="2EAED071" w:rsidR="0073276C" w:rsidRDefault="0073276C" w:rsidP="00E14754">
      <w:r w:rsidRPr="0073276C">
        <w:rPr>
          <w:position w:val="-28"/>
        </w:rPr>
        <w:object w:dxaOrig="1300" w:dyaOrig="700" w14:anchorId="2F9FD32E">
          <v:shape id="_x0000_i1514" type="#_x0000_t75" style="width:66pt;height:36pt" o:ole="">
            <v:imagedata r:id="rId1522" o:title=""/>
          </v:shape>
          <o:OLEObject Type="Embed" ProgID="Equation.DSMT4" ShapeID="_x0000_i1514" DrawAspect="Content" ObjectID="_1735305741" r:id="rId1523"/>
        </w:object>
      </w:r>
      <w:r>
        <w:t xml:space="preserve"> </w:t>
      </w:r>
    </w:p>
    <w:p w14:paraId="71B52A9D" w14:textId="4E30B408" w:rsidR="0073276C" w:rsidRDefault="0073276C" w:rsidP="00E14754">
      <w:r>
        <w:t xml:space="preserve">berechnen lässt. </w:t>
      </w:r>
    </w:p>
    <w:p w14:paraId="6A14556B" w14:textId="39CA011C" w:rsidR="00946339" w:rsidRDefault="009749EE" w:rsidP="00E14754">
      <w:r>
        <w:t>Verwenden Sie bei Ihrer Herleitung ohne Nachweis die Näherung</w:t>
      </w:r>
      <w:r w:rsidR="00946339">
        <w:t xml:space="preserve">: </w:t>
      </w:r>
    </w:p>
    <w:p w14:paraId="3BF404BD" w14:textId="4CBF1406" w:rsidR="00946339" w:rsidRDefault="009812AD" w:rsidP="00E14754">
      <w:r w:rsidRPr="006E4C08">
        <w:rPr>
          <w:position w:val="-10"/>
        </w:rPr>
        <w:object w:dxaOrig="1020" w:dyaOrig="360" w14:anchorId="0F5BB86E">
          <v:shape id="_x0000_i1515" type="#_x0000_t75" style="width:54pt;height:18pt" o:ole="">
            <v:imagedata r:id="rId1524" o:title=""/>
          </v:shape>
          <o:OLEObject Type="Embed" ProgID="Equation.DSMT4" ShapeID="_x0000_i1515" DrawAspect="Content" ObjectID="_1735305742" r:id="rId1525"/>
        </w:object>
      </w:r>
      <w:r w:rsidR="00946339">
        <w:t xml:space="preserve"> </w:t>
      </w:r>
    </w:p>
    <w:p w14:paraId="74CB038A" w14:textId="7562A673" w:rsidR="00946339" w:rsidRDefault="00946339" w:rsidP="00E14754">
      <w:r>
        <w:t>r ist der Radius der Kreisbahn der Elektronen im Magnetfeld.</w:t>
      </w:r>
      <w:r w:rsidR="006C58BF">
        <w:t xml:space="preserve"> </w:t>
      </w:r>
    </w:p>
    <w:p w14:paraId="3FB4210A" w14:textId="1F7512B6" w:rsidR="00946339" w:rsidRDefault="002456F3" w:rsidP="00E14754">
      <w:r w:rsidRPr="00BA538B">
        <w:rPr>
          <w:b/>
        </w:rPr>
        <w:t>d)</w:t>
      </w:r>
      <w:r>
        <w:t xml:space="preserve"> Bei einer konkreten Messung erhält man </w:t>
      </w:r>
      <w:r w:rsidR="00BA538B">
        <w:t>folgende Messergebnisse:</w:t>
      </w:r>
    </w:p>
    <w:p w14:paraId="695B8B4F" w14:textId="4DC1D274" w:rsidR="00BA538B" w:rsidRDefault="00BA538B" w:rsidP="00E14754">
      <w:r w:rsidRPr="00BA538B">
        <w:rPr>
          <w:position w:val="-80"/>
        </w:rPr>
        <w:object w:dxaOrig="1460" w:dyaOrig="1719" w14:anchorId="77FC4291">
          <v:shape id="_x0000_i1516" type="#_x0000_t75" style="width:1in;height:84pt" o:ole="">
            <v:imagedata r:id="rId1526" o:title=""/>
          </v:shape>
          <o:OLEObject Type="Embed" ProgID="Equation.DSMT4" ShapeID="_x0000_i1516" DrawAspect="Content" ObjectID="_1735305743" r:id="rId1527"/>
        </w:object>
      </w:r>
      <w:r>
        <w:t xml:space="preserve"> </w:t>
      </w:r>
    </w:p>
    <w:p w14:paraId="462D5416" w14:textId="3072EFB5" w:rsidR="00BA538B" w:rsidRDefault="00BA538B" w:rsidP="00E14754">
      <w:r>
        <w:t>Berechnen Sie daraus die Masse eines Elektrons.</w:t>
      </w:r>
    </w:p>
    <w:p w14:paraId="64386601" w14:textId="17AEE52F" w:rsidR="00FC5858" w:rsidRDefault="00FC5858" w:rsidP="00E14754">
      <w:r w:rsidRPr="00FC5858">
        <w:rPr>
          <w:b/>
        </w:rPr>
        <w:t>e)</w:t>
      </w:r>
      <w:r>
        <w:t xml:space="preserve"> Die Ruhemasse des Elektrons beträgt</w:t>
      </w:r>
    </w:p>
    <w:p w14:paraId="02A1E3DA" w14:textId="5F3F27CC" w:rsidR="00FC5858" w:rsidRDefault="009812AD" w:rsidP="00E14754">
      <w:r w:rsidRPr="006E4C08">
        <w:rPr>
          <w:position w:val="-12"/>
        </w:rPr>
        <w:object w:dxaOrig="1740" w:dyaOrig="380" w14:anchorId="71DDA63B">
          <v:shape id="_x0000_i1517" type="#_x0000_t75" style="width:90pt;height:18pt" o:ole="">
            <v:imagedata r:id="rId1528" o:title=""/>
          </v:shape>
          <o:OLEObject Type="Embed" ProgID="Equation.DSMT4" ShapeID="_x0000_i1517" DrawAspect="Content" ObjectID="_1735305744" r:id="rId1529"/>
        </w:object>
      </w:r>
      <w:r w:rsidR="00FC5858">
        <w:t xml:space="preserve"> </w:t>
      </w:r>
    </w:p>
    <w:p w14:paraId="15441CDE" w14:textId="15CBE2FD" w:rsidR="00FC5858" w:rsidRDefault="00FC5858" w:rsidP="00E14754">
      <w:r>
        <w:t>Zeigen Sie, dass ein Elektron, das durch den Geschwindigkeitsfilter geradlinig hindurchfliegt, nach den Gesetzten der speziellen Relativitätstheorie die in diesem Experiment ermittelte Masse hat.</w:t>
      </w:r>
    </w:p>
    <w:p w14:paraId="2B1E4861" w14:textId="77777777" w:rsidR="00FC5858" w:rsidRDefault="00FC5858" w:rsidP="00E14754"/>
    <w:p w14:paraId="207E82F7" w14:textId="77777777" w:rsidR="00BA538B" w:rsidRDefault="00BA538B" w:rsidP="00E14754"/>
    <w:p w14:paraId="4462D283" w14:textId="77777777" w:rsidR="00BA538B" w:rsidRDefault="00BA538B" w:rsidP="00E14754"/>
    <w:p w14:paraId="47D6939B" w14:textId="77777777" w:rsidR="00822B94" w:rsidRDefault="00822B94" w:rsidP="00E14754"/>
    <w:p w14:paraId="0DE980D8" w14:textId="77777777" w:rsidR="00822B94" w:rsidRDefault="00822B94" w:rsidP="00E14754"/>
    <w:p w14:paraId="5200A8A6"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6BFE12C3" w14:textId="77777777" w:rsidTr="00E14754">
        <w:tc>
          <w:tcPr>
            <w:tcW w:w="5030" w:type="dxa"/>
          </w:tcPr>
          <w:p w14:paraId="7E52BB66" w14:textId="77777777" w:rsidR="00E14754" w:rsidRPr="0071784C" w:rsidRDefault="00E14754" w:rsidP="00AD5758">
            <w:pPr>
              <w:pStyle w:val="berschrift4"/>
            </w:pPr>
            <w:bookmarkStart w:id="2427" w:name="t15"/>
            <w:bookmarkEnd w:id="2427"/>
            <w:r w:rsidRPr="0071784C">
              <w:t>komplexe Aufgaben</w:t>
            </w:r>
          </w:p>
        </w:tc>
        <w:tc>
          <w:tcPr>
            <w:tcW w:w="5030" w:type="dxa"/>
          </w:tcPr>
          <w:p w14:paraId="46EC22C1" w14:textId="77777777" w:rsidR="00E14754" w:rsidRDefault="00215B7B" w:rsidP="00AD5758">
            <w:pPr>
              <w:pStyle w:val="Hyperlinkzentriert"/>
              <w:rPr>
                <w:rStyle w:val="Hyperlink"/>
                <w:sz w:val="22"/>
              </w:rPr>
            </w:pPr>
            <w:hyperlink w:anchor="t0" w:history="1">
              <w:r w:rsidR="00E14754">
                <w:rPr>
                  <w:rStyle w:val="Hyperlink"/>
                  <w:sz w:val="22"/>
                </w:rPr>
                <w:t>(</w:t>
              </w:r>
              <w:bookmarkStart w:id="2428" w:name="_Hlt496414078"/>
              <w:r w:rsidR="00E14754">
                <w:rPr>
                  <w:rStyle w:val="Hyperlink"/>
                  <w:sz w:val="22"/>
                </w:rPr>
                <w:t>z</w:t>
              </w:r>
              <w:bookmarkEnd w:id="2428"/>
              <w:r w:rsidR="00E14754">
                <w:rPr>
                  <w:rStyle w:val="Hyperlink"/>
                  <w:sz w:val="22"/>
                </w:rPr>
                <w:t>u</w:t>
              </w:r>
              <w:bookmarkStart w:id="2429" w:name="_Hlt182610090"/>
              <w:r w:rsidR="00E14754">
                <w:rPr>
                  <w:rStyle w:val="Hyperlink"/>
                  <w:sz w:val="22"/>
                </w:rPr>
                <w:t>m</w:t>
              </w:r>
              <w:bookmarkStart w:id="2430" w:name="_Hlt14479543"/>
              <w:bookmarkEnd w:id="2429"/>
              <w:r w:rsidR="00E14754">
                <w:rPr>
                  <w:rStyle w:val="Hyperlink"/>
                  <w:sz w:val="22"/>
                </w:rPr>
                <w:t xml:space="preserve"> </w:t>
              </w:r>
              <w:bookmarkStart w:id="2431" w:name="_Hlt513361913"/>
              <w:bookmarkEnd w:id="2430"/>
              <w:r w:rsidR="00E14754">
                <w:rPr>
                  <w:rStyle w:val="Hyperlink"/>
                  <w:sz w:val="22"/>
                </w:rPr>
                <w:t>I</w:t>
              </w:r>
              <w:bookmarkStart w:id="2432" w:name="_Hlt512040168"/>
              <w:bookmarkEnd w:id="2431"/>
              <w:r w:rsidR="00E14754">
                <w:rPr>
                  <w:rStyle w:val="Hyperlink"/>
                  <w:sz w:val="22"/>
                </w:rPr>
                <w:t>n</w:t>
              </w:r>
              <w:bookmarkStart w:id="2433" w:name="_Hlt496017795"/>
              <w:bookmarkEnd w:id="2432"/>
              <w:r w:rsidR="00E14754">
                <w:rPr>
                  <w:rStyle w:val="Hyperlink"/>
                  <w:sz w:val="22"/>
                </w:rPr>
                <w:t>h</w:t>
              </w:r>
              <w:bookmarkStart w:id="2434" w:name="_Hlt38027081"/>
              <w:bookmarkEnd w:id="2433"/>
              <w:r w:rsidR="00E14754">
                <w:rPr>
                  <w:rStyle w:val="Hyperlink"/>
                  <w:sz w:val="22"/>
                </w:rPr>
                <w:t>a</w:t>
              </w:r>
              <w:bookmarkStart w:id="2435" w:name="_Hlt496018584"/>
              <w:bookmarkEnd w:id="2434"/>
              <w:r w:rsidR="00E14754">
                <w:rPr>
                  <w:rStyle w:val="Hyperlink"/>
                  <w:sz w:val="22"/>
                </w:rPr>
                <w:t>l</w:t>
              </w:r>
              <w:bookmarkStart w:id="2436" w:name="_Hlt54325484"/>
              <w:bookmarkEnd w:id="2435"/>
              <w:r w:rsidR="00E14754">
                <w:rPr>
                  <w:rStyle w:val="Hyperlink"/>
                  <w:sz w:val="22"/>
                </w:rPr>
                <w:t>t</w:t>
              </w:r>
              <w:bookmarkStart w:id="2437" w:name="_Hlt86101412"/>
              <w:bookmarkEnd w:id="2436"/>
              <w:r w:rsidR="00E14754">
                <w:rPr>
                  <w:rStyle w:val="Hyperlink"/>
                  <w:sz w:val="22"/>
                </w:rPr>
                <w:t>s</w:t>
              </w:r>
              <w:bookmarkStart w:id="2438" w:name="_Hlt496347758"/>
              <w:bookmarkEnd w:id="2437"/>
              <w:r w:rsidR="00E14754">
                <w:rPr>
                  <w:rStyle w:val="Hyperlink"/>
                  <w:sz w:val="22"/>
                </w:rPr>
                <w:t>v</w:t>
              </w:r>
              <w:bookmarkStart w:id="2439" w:name="_Hlt495844384"/>
              <w:bookmarkEnd w:id="2438"/>
              <w:r w:rsidR="00E14754">
                <w:rPr>
                  <w:rStyle w:val="Hyperlink"/>
                  <w:sz w:val="22"/>
                </w:rPr>
                <w:t>e</w:t>
              </w:r>
              <w:bookmarkEnd w:id="2439"/>
              <w:r w:rsidR="00E14754">
                <w:rPr>
                  <w:rStyle w:val="Hyperlink"/>
                  <w:sz w:val="22"/>
                </w:rPr>
                <w:t>rz</w:t>
              </w:r>
              <w:bookmarkStart w:id="2440" w:name="_Hlt495922973"/>
              <w:r w:rsidR="00E14754">
                <w:rPr>
                  <w:rStyle w:val="Hyperlink"/>
                  <w:sz w:val="22"/>
                </w:rPr>
                <w:t>e</w:t>
              </w:r>
              <w:bookmarkEnd w:id="2440"/>
              <w:r w:rsidR="00E14754">
                <w:rPr>
                  <w:rStyle w:val="Hyperlink"/>
                  <w:sz w:val="22"/>
                </w:rPr>
                <w:t>ichnis )</w:t>
              </w:r>
            </w:hyperlink>
          </w:p>
        </w:tc>
      </w:tr>
    </w:tbl>
    <w:p w14:paraId="0D22BC14" w14:textId="77777777" w:rsidR="00AD5758" w:rsidRDefault="00AD5758" w:rsidP="00E14754">
      <w:pPr>
        <w:widowControl w:val="0"/>
        <w:rPr>
          <w:color w:val="FF0000"/>
        </w:rPr>
      </w:pPr>
      <w:bookmarkStart w:id="2441" w:name="_Hlt496413537"/>
    </w:p>
    <w:p w14:paraId="0895FAD9" w14:textId="6B7C7CB8" w:rsidR="00E14754" w:rsidRDefault="00E14754" w:rsidP="00E14754">
      <w:pPr>
        <w:widowControl w:val="0"/>
      </w:pPr>
      <w:r>
        <w:rPr>
          <w:color w:val="FF0000"/>
        </w:rPr>
        <w:sym w:font="Symbol" w:char="F02A"/>
      </w:r>
      <w:bookmarkStart w:id="2442" w:name="_Hlt223174430"/>
      <w:bookmarkEnd w:id="2442"/>
      <w:r>
        <w:fldChar w:fldCharType="begin"/>
      </w:r>
      <w:r w:rsidR="00626526">
        <w:instrText>HYPERLINK "lsgmech.docx" \l "m258"</w:instrText>
      </w:r>
      <w:r>
        <w:fldChar w:fldCharType="separate"/>
      </w:r>
      <w:r>
        <w:rPr>
          <w:rStyle w:val="Hyperlink"/>
          <w:sz w:val="22"/>
        </w:rPr>
        <w:t>2</w:t>
      </w:r>
      <w:bookmarkStart w:id="2443" w:name="_Hlt99158727"/>
      <w:bookmarkStart w:id="2444" w:name="_Hlt41286910"/>
      <w:bookmarkEnd w:id="2443"/>
      <w:r>
        <w:rPr>
          <w:rStyle w:val="Hyperlink"/>
          <w:sz w:val="22"/>
        </w:rPr>
        <w:t>5</w:t>
      </w:r>
      <w:bookmarkStart w:id="2445" w:name="_Hlt99155761"/>
      <w:bookmarkEnd w:id="2444"/>
      <w:r>
        <w:rPr>
          <w:rStyle w:val="Hyperlink"/>
          <w:sz w:val="22"/>
        </w:rPr>
        <w:t>8</w:t>
      </w:r>
      <w:bookmarkEnd w:id="2445"/>
      <w:r>
        <w:rPr>
          <w:rStyle w:val="Hyperlink"/>
          <w:sz w:val="22"/>
        </w:rPr>
        <w:t>.</w:t>
      </w:r>
      <w:r>
        <w:fldChar w:fldCharType="end"/>
      </w:r>
      <w:bookmarkEnd w:id="2441"/>
      <w:r>
        <w:t xml:space="preserve"> Auf einer geraden, horizontalen Straße fährt ein Motorrad A mit der konstanten Geschwindigkeit v</w:t>
      </w:r>
      <w:r>
        <w:rPr>
          <w:vertAlign w:val="subscript"/>
        </w:rPr>
        <w:t>A</w:t>
      </w:r>
      <w:r>
        <w:t>=90kmh</w:t>
      </w:r>
      <w:r>
        <w:rPr>
          <w:vertAlign w:val="superscript"/>
        </w:rPr>
        <w:t>-1</w:t>
      </w:r>
      <w:r>
        <w:t xml:space="preserve">. </w:t>
      </w:r>
      <w:r>
        <w:br/>
        <w:t xml:space="preserve">A passiert </w:t>
      </w:r>
      <w:proofErr w:type="gramStart"/>
      <w:r>
        <w:t>zur Zeit</w:t>
      </w:r>
      <w:proofErr w:type="gramEnd"/>
      <w:r>
        <w:t xml:space="preserve"> t = 0 eine Marke M. Zum selben Zeitpunkt startet im Punkt P ein Motorrad B (Masse einschließlich Fahrer m = 300 kg) in gleicher Fahrtrichtung mit konstanter Beschleunigung. Nach Erreichen der Maximalgeschwindigkeit von 130 kmh</w:t>
      </w:r>
      <w:r>
        <w:rPr>
          <w:vertAlign w:val="superscript"/>
        </w:rPr>
        <w:t>-1</w:t>
      </w:r>
      <w:r>
        <w:t xml:space="preserve"> fährt er gleichförmig weiter. P </w:t>
      </w:r>
      <w:proofErr w:type="gramStart"/>
      <w:r>
        <w:t>ist</w:t>
      </w:r>
      <w:proofErr w:type="gramEnd"/>
      <w:r>
        <w:t xml:space="preserve"> 50 m in Fahrtrichtung von M entfernt.</w:t>
      </w:r>
      <w:r>
        <w:br/>
        <w:t>a) Wie groß ist die Beschleunigung, wenn B innerhalb von t</w:t>
      </w:r>
      <w:r>
        <w:rPr>
          <w:vertAlign w:val="subscript"/>
        </w:rPr>
        <w:t>B</w:t>
      </w:r>
      <w:r>
        <w:t xml:space="preserve"> = 15 s seine Maximalgeschwindigkeit erreicht?</w:t>
      </w:r>
      <w:r>
        <w:br/>
        <w:t>Berechnen Sie die beschleunigende Kraft.</w:t>
      </w:r>
      <w:r>
        <w:br/>
        <w:t>Welchen Weg legt B zurück, während seine Geschwindigkeit von 100 kmh</w:t>
      </w:r>
      <w:r>
        <w:rPr>
          <w:vertAlign w:val="superscript"/>
        </w:rPr>
        <w:t>-1</w:t>
      </w:r>
      <w:r>
        <w:t xml:space="preserve"> auf v</w:t>
      </w:r>
      <w:r>
        <w:rPr>
          <w:vertAlign w:val="subscript"/>
        </w:rPr>
        <w:t>B</w:t>
      </w:r>
      <w:r>
        <w:t xml:space="preserve"> wächst?</w:t>
      </w:r>
      <w:r>
        <w:br/>
        <w:t xml:space="preserve">b) Der Nullpunkt der weiteren Betrachtungen liegt im Punkt M. </w:t>
      </w:r>
      <w:r>
        <w:br/>
        <w:t>Zeichnen Sie für die Motorräder A und B die s-t-Diagramme im Bereich 0 </w:t>
      </w:r>
      <w:r>
        <w:sym w:font="Symbol" w:char="F0A3"/>
      </w:r>
      <w:r>
        <w:t> t </w:t>
      </w:r>
      <w:r>
        <w:sym w:font="Symbol" w:char="F0A3"/>
      </w:r>
      <w:r>
        <w:t> 20 s in ein gemeinsames Achsenkreuz ein</w:t>
      </w:r>
      <w:proofErr w:type="gramStart"/>
      <w:r>
        <w:t>.(</w:t>
      </w:r>
      <w:proofErr w:type="gramEnd"/>
      <w:r>
        <w:t>Querformat; 40 m = 1 cm; 1 s = 1 cm)</w:t>
      </w:r>
      <w:r>
        <w:br/>
        <w:t>Entnehmen Sie der Zeichnung, und bestimmen Sie auch rechnerisch, wann und wo beide Motorräder genau nebeneinander fahren.</w:t>
      </w:r>
      <w:r>
        <w:br/>
        <w:t xml:space="preserve"> </w:t>
      </w:r>
      <w:r>
        <w:sym w:font="Symbol" w:char="F02A"/>
      </w:r>
      <w:r>
        <w:sym w:font="Symbol" w:char="F02A"/>
      </w:r>
      <w:r>
        <w:sym w:font="Symbol" w:char="F02A"/>
      </w:r>
      <w:r>
        <w:sym w:font="Symbol" w:char="F02A"/>
      </w:r>
    </w:p>
    <w:p w14:paraId="7CC5176B" w14:textId="307FB06A" w:rsidR="00E14754" w:rsidRDefault="00E14754" w:rsidP="00E14754">
      <w:pPr>
        <w:widowControl w:val="0"/>
      </w:pPr>
      <w:bookmarkStart w:id="2446" w:name="_Hlt496413543"/>
      <w:bookmarkStart w:id="2447" w:name="_Hlt164322380"/>
      <w:r>
        <w:rPr>
          <w:color w:val="FF0000"/>
        </w:rPr>
        <w:sym w:font="Symbol" w:char="F02A"/>
      </w:r>
      <w:bookmarkStart w:id="2448" w:name="_Hlt61165400"/>
      <w:bookmarkStart w:id="2449" w:name="_Hlt61164021"/>
      <w:bookmarkEnd w:id="2448"/>
      <w:r>
        <w:fldChar w:fldCharType="begin"/>
      </w:r>
      <w:r w:rsidR="00626526">
        <w:instrText>HYPERLINK "lsgmech.docx" \l "m259"</w:instrText>
      </w:r>
      <w:r>
        <w:fldChar w:fldCharType="separate"/>
      </w:r>
      <w:r>
        <w:rPr>
          <w:rStyle w:val="Hyperlink"/>
          <w:sz w:val="22"/>
        </w:rPr>
        <w:t>2</w:t>
      </w:r>
      <w:bookmarkStart w:id="2450" w:name="_Hlt61170936"/>
      <w:bookmarkStart w:id="2451" w:name="_Hlt38006738"/>
      <w:bookmarkEnd w:id="2450"/>
      <w:r>
        <w:rPr>
          <w:rStyle w:val="Hyperlink"/>
          <w:sz w:val="22"/>
        </w:rPr>
        <w:t>5</w:t>
      </w:r>
      <w:bookmarkEnd w:id="2451"/>
      <w:r>
        <w:rPr>
          <w:rStyle w:val="Hyperlink"/>
          <w:sz w:val="22"/>
        </w:rPr>
        <w:t>9.</w:t>
      </w:r>
      <w:r>
        <w:fldChar w:fldCharType="end"/>
      </w:r>
      <w:bookmarkEnd w:id="2446"/>
      <w:bookmarkEnd w:id="2449"/>
      <w:r>
        <w:t xml:space="preserve"> Der Körper K</w:t>
      </w:r>
      <w:r>
        <w:rPr>
          <w:vertAlign w:val="subscript"/>
        </w:rPr>
        <w:t>1</w:t>
      </w:r>
      <w:r>
        <w:t xml:space="preserve"> (m</w:t>
      </w:r>
      <w:r>
        <w:rPr>
          <w:vertAlign w:val="subscript"/>
        </w:rPr>
        <w:t>1</w:t>
      </w:r>
      <w:r>
        <w:t> = 7,0 kg), der sich in der Höhe h = 7,5 m über B befindet, ist durch ein Seil mit dem Körper K</w:t>
      </w:r>
      <w:r>
        <w:rPr>
          <w:vertAlign w:val="subscript"/>
        </w:rPr>
        <w:t>2</w:t>
      </w:r>
      <w:r>
        <w:t xml:space="preserve"> (m</w:t>
      </w:r>
      <w:r>
        <w:rPr>
          <w:vertAlign w:val="subscript"/>
        </w:rPr>
        <w:t>2</w:t>
      </w:r>
      <w:r>
        <w:t xml:space="preserve"> = 2,0 kg) verbunden. Die Körper setzen sich </w:t>
      </w:r>
      <w:proofErr w:type="gramStart"/>
      <w:r>
        <w:t>zur Zeit</w:t>
      </w:r>
      <w:proofErr w:type="gramEnd"/>
      <w:r>
        <w:t xml:space="preserve"> t = 0 aus der Ruhe heraus in Bewegung.</w:t>
      </w:r>
    </w:p>
    <w:p w14:paraId="302053BE" w14:textId="77777777" w:rsidR="00E14754" w:rsidRDefault="00E14754" w:rsidP="00E14754">
      <w:pPr>
        <w:widowControl w:val="0"/>
      </w:pPr>
      <w:r>
        <w:t>K</w:t>
      </w:r>
      <w:r>
        <w:rPr>
          <w:vertAlign w:val="subscript"/>
        </w:rPr>
        <w:t>2</w:t>
      </w:r>
      <w:r>
        <w:t xml:space="preserve"> gleitet reibungsfrei auf einer schiefen Ebene mit dem Neigungswinkel </w:t>
      </w:r>
      <w:r>
        <w:sym w:font="Symbol" w:char="F061"/>
      </w:r>
      <w:r>
        <w:t> = 30°.</w:t>
      </w:r>
    </w:p>
    <w:tbl>
      <w:tblPr>
        <w:tblW w:w="0" w:type="auto"/>
        <w:tblLayout w:type="fixed"/>
        <w:tblCellMar>
          <w:left w:w="70" w:type="dxa"/>
          <w:right w:w="70" w:type="dxa"/>
        </w:tblCellMar>
        <w:tblLook w:val="0000" w:firstRow="0" w:lastRow="0" w:firstColumn="0" w:lastColumn="0" w:noHBand="0" w:noVBand="0"/>
      </w:tblPr>
      <w:tblGrid>
        <w:gridCol w:w="2480"/>
        <w:gridCol w:w="7580"/>
      </w:tblGrid>
      <w:tr w:rsidR="00E14754" w:rsidRPr="0071784C" w14:paraId="6C4C6C5B" w14:textId="77777777" w:rsidTr="00E14754">
        <w:tc>
          <w:tcPr>
            <w:tcW w:w="2480" w:type="dxa"/>
          </w:tcPr>
          <w:p w14:paraId="63395AD7" w14:textId="77777777" w:rsidR="00E14754" w:rsidRPr="0071784C" w:rsidRDefault="00E14754" w:rsidP="00E14754">
            <w:pPr>
              <w:widowControl w:val="0"/>
            </w:pPr>
            <w:r w:rsidRPr="0071784C">
              <w:t>a) Wann und mit welcher Geschwindigkeit v</w:t>
            </w:r>
            <w:r w:rsidRPr="0071784C">
              <w:rPr>
                <w:vertAlign w:val="subscript"/>
              </w:rPr>
              <w:t>1</w:t>
            </w:r>
            <w:r w:rsidRPr="0071784C">
              <w:t xml:space="preserve"> erreicht K</w:t>
            </w:r>
            <w:r w:rsidRPr="0071784C">
              <w:rPr>
                <w:vertAlign w:val="subscript"/>
              </w:rPr>
              <w:t>1</w:t>
            </w:r>
            <w:r w:rsidRPr="0071784C">
              <w:t xml:space="preserve"> den Punkt B? Mit welcher Kraft wird K</w:t>
            </w:r>
            <w:r w:rsidRPr="0071784C">
              <w:rPr>
                <w:vertAlign w:val="subscript"/>
              </w:rPr>
              <w:t>2</w:t>
            </w:r>
            <w:r w:rsidRPr="0071784C">
              <w:t xml:space="preserve"> auf der schiefen Ebene nach oben gezogen?</w:t>
            </w:r>
            <w:r w:rsidRPr="0071784C">
              <w:br/>
              <w:t>b) In B wird K</w:t>
            </w:r>
            <w:r w:rsidRPr="0071784C">
              <w:rPr>
                <w:vertAlign w:val="subscript"/>
              </w:rPr>
              <w:t>1</w:t>
            </w:r>
            <w:r w:rsidRPr="0071784C">
              <w:t xml:space="preserve"> abgetrennt. Nachdem der Körper K</w:t>
            </w:r>
            <w:r w:rsidRPr="0071784C">
              <w:rPr>
                <w:vertAlign w:val="subscript"/>
              </w:rPr>
              <w:t>2</w:t>
            </w:r>
            <w:r w:rsidRPr="0071784C">
              <w:t xml:space="preserve"> zur Ruhe gekommen ist, gleitet er wieder zurück. </w:t>
            </w:r>
            <w:r w:rsidRPr="0071784C">
              <w:br/>
              <w:t>Wann und mit welcher Geschwindigkeit erreicht K</w:t>
            </w:r>
            <w:r w:rsidRPr="0071784C">
              <w:rPr>
                <w:vertAlign w:val="subscript"/>
              </w:rPr>
              <w:t>2</w:t>
            </w:r>
            <w:r w:rsidRPr="0071784C">
              <w:t xml:space="preserve"> wieder die Ausgangslage A?</w:t>
            </w:r>
          </w:p>
          <w:p w14:paraId="2A5EDA80" w14:textId="77777777" w:rsidR="00E14754" w:rsidRPr="0071784C" w:rsidRDefault="00E14754" w:rsidP="00E14754">
            <w:pPr>
              <w:widowControl w:val="0"/>
            </w:pPr>
          </w:p>
        </w:tc>
        <w:tc>
          <w:tcPr>
            <w:tcW w:w="7580" w:type="dxa"/>
          </w:tcPr>
          <w:p w14:paraId="13F125A9" w14:textId="77777777" w:rsidR="00E14754" w:rsidRPr="0071784C" w:rsidRDefault="00215B7B" w:rsidP="00E14754">
            <w:r>
              <w:rPr>
                <w:noProof/>
              </w:rPr>
              <w:pict w14:anchorId="70B16561">
                <v:shape id="Bild 362" o:spid="_x0000_i1518" type="#_x0000_t75" alt="m259" style="width:372pt;height:156pt;visibility:visible">
                  <v:imagedata r:id="rId1530" o:title="m259"/>
                </v:shape>
              </w:pict>
            </w:r>
          </w:p>
          <w:p w14:paraId="253E90F9" w14:textId="77777777" w:rsidR="00E14754" w:rsidRPr="0071784C" w:rsidRDefault="00E14754" w:rsidP="00E14754">
            <w:pPr>
              <w:widowControl w:val="0"/>
            </w:pPr>
          </w:p>
        </w:tc>
      </w:tr>
    </w:tbl>
    <w:p w14:paraId="4AE5DF56" w14:textId="77777777" w:rsidR="00E14754" w:rsidRDefault="00E14754" w:rsidP="00E14754">
      <w:pPr>
        <w:widowControl w:val="0"/>
      </w:pPr>
      <w:r>
        <w:t>c) Der Körper K</w:t>
      </w:r>
      <w:r>
        <w:rPr>
          <w:vertAlign w:val="subscript"/>
        </w:rPr>
        <w:t>1</w:t>
      </w:r>
      <w:r>
        <w:t xml:space="preserve"> gleitet von B ab reibungsfrei in einer kreisförmigen Rinne BE mit dem Radius r = 4,8 m.</w:t>
      </w:r>
      <w:r>
        <w:br/>
        <w:t>Welche Kraft übt K</w:t>
      </w:r>
      <w:r>
        <w:rPr>
          <w:vertAlign w:val="subscript"/>
        </w:rPr>
        <w:t>1</w:t>
      </w:r>
      <w:r>
        <w:t xml:space="preserve"> in C auf die Rinne aus?</w:t>
      </w:r>
      <w:r>
        <w:br/>
        <w:t>d) Auf der horizontalen Strecke EQ gleitet K</w:t>
      </w:r>
      <w:r>
        <w:rPr>
          <w:vertAlign w:val="subscript"/>
        </w:rPr>
        <w:t>1</w:t>
      </w:r>
      <w:r>
        <w:t xml:space="preserve"> mit der Gleitreibungszahl µ</w:t>
      </w:r>
      <w:bookmarkStart w:id="2452" w:name="_Hlt61182479"/>
      <w:bookmarkEnd w:id="2452"/>
      <w:r>
        <w:t> = 0,20.</w:t>
      </w:r>
      <w:r>
        <w:br/>
        <w:t>Berechnen Sie s = EP, wenn die Feder mit der Federkonstante D = 5,00*10</w:t>
      </w:r>
      <w:r>
        <w:rPr>
          <w:vertAlign w:val="superscript"/>
        </w:rPr>
        <w:t>3</w:t>
      </w:r>
      <w:r>
        <w:t> Nm</w:t>
      </w:r>
      <w:r>
        <w:rPr>
          <w:vertAlign w:val="superscript"/>
        </w:rPr>
        <w:t>-1</w:t>
      </w:r>
      <w:r>
        <w:t xml:space="preserve"> von K</w:t>
      </w:r>
      <w:r>
        <w:rPr>
          <w:vertAlign w:val="subscript"/>
        </w:rPr>
        <w:t>1</w:t>
      </w:r>
      <w:r>
        <w:t xml:space="preserve"> um PQ = 0,40 m zusammengedrückt wird.</w:t>
      </w:r>
      <w:r>
        <w:br/>
      </w:r>
      <w:r>
        <w:sym w:font="Symbol" w:char="F02A"/>
      </w:r>
      <w:r>
        <w:sym w:font="Symbol" w:char="F02A"/>
      </w:r>
      <w:r>
        <w:sym w:font="Symbol" w:char="F02A"/>
      </w:r>
      <w:r>
        <w:sym w:font="Symbol" w:char="F02A"/>
      </w:r>
    </w:p>
    <w:p w14:paraId="4FC495C3" w14:textId="2CDC6FB8" w:rsidR="009F533D" w:rsidRDefault="00E14754" w:rsidP="00E14754">
      <w:pPr>
        <w:widowControl w:val="0"/>
        <w:tabs>
          <w:tab w:val="left" w:pos="8647"/>
        </w:tabs>
      </w:pPr>
      <w:r>
        <w:rPr>
          <w:color w:val="FF0000"/>
        </w:rPr>
        <w:sym w:font="Symbol" w:char="F02A"/>
      </w:r>
      <w:hyperlink r:id="rId1531" w:anchor="m260" w:history="1">
        <w:r>
          <w:rPr>
            <w:rStyle w:val="Hyperlink"/>
            <w:sz w:val="22"/>
          </w:rPr>
          <w:t>2</w:t>
        </w:r>
        <w:bookmarkStart w:id="2453" w:name="_Hlt57435322"/>
        <w:r>
          <w:rPr>
            <w:rStyle w:val="Hyperlink"/>
            <w:sz w:val="22"/>
          </w:rPr>
          <w:t>6</w:t>
        </w:r>
        <w:bookmarkStart w:id="2454" w:name="_Hlt496413548"/>
        <w:bookmarkEnd w:id="2453"/>
        <w:r>
          <w:rPr>
            <w:rStyle w:val="Hyperlink"/>
            <w:sz w:val="22"/>
          </w:rPr>
          <w:t>0</w:t>
        </w:r>
        <w:bookmarkEnd w:id="2454"/>
        <w:r>
          <w:rPr>
            <w:rStyle w:val="Hyperlink"/>
            <w:sz w:val="22"/>
          </w:rPr>
          <w:t>.</w:t>
        </w:r>
      </w:hyperlink>
      <w:r>
        <w:t xml:space="preserve"> </w:t>
      </w:r>
      <w:r w:rsidR="009F533D">
        <w:t>(LK 1995)</w:t>
      </w:r>
    </w:p>
    <w:p w14:paraId="6FB5BEE1" w14:textId="43B231E1" w:rsidR="00E14754" w:rsidRDefault="00E14754" w:rsidP="00E14754">
      <w:pPr>
        <w:widowControl w:val="0"/>
        <w:tabs>
          <w:tab w:val="left" w:pos="8647"/>
        </w:tabs>
      </w:pPr>
      <w:r>
        <w:t>Zum Beseitigen baufälliger Mauern werden oft sogenannte Abrissbirnen verwendet. Das sind kleine, massereiche Körper, die an einem Stahlseil hängen. Sie werden ausgelenkt und schlagen nach dem Freigeben gegen die zu zerstörende Mauer.</w:t>
      </w:r>
      <w:r>
        <w:br/>
        <w:t xml:space="preserve">Eine solche Abrissbirne mit der Masse 520 kg hängt an einem 6,80 m langen Seil mit vernachlässigbarer Masse. Das Seil wird um </w:t>
      </w:r>
      <w:r>
        <w:sym w:font="Symbol" w:char="F061"/>
      </w:r>
      <w:r>
        <w:t xml:space="preserve"> = 34° ausgelenkt. Aus diesem Zustand heraus wird die Birne freigegeben und stößt nach Durchlaufen ihrer tiefsten Lage gegen die 0,58 m davon </w:t>
      </w:r>
      <w:r w:rsidR="00736D44">
        <w:t>entfernte</w:t>
      </w:r>
      <w:r>
        <w:t xml:space="preserve"> Mauer. Die Bahn der Birne liegt in einer Ebene senkrecht zur Mauer. Die Birne darf als Massepunkt angesehen werden.</w:t>
      </w:r>
      <w:r>
        <w:br/>
      </w:r>
      <w:r>
        <w:br/>
      </w:r>
      <w:r w:rsidRPr="009F533D">
        <w:rPr>
          <w:b/>
        </w:rPr>
        <w:t>a)</w:t>
      </w:r>
      <w:r>
        <w:t xml:space="preserve"> Beschreiben Sie die Energieumwandlungen bei einem schwingenden Fadenpendel.</w:t>
      </w:r>
      <w:r>
        <w:br/>
      </w:r>
      <w:r w:rsidRPr="009F533D">
        <w:rPr>
          <w:b/>
        </w:rPr>
        <w:t>b)</w:t>
      </w:r>
      <w:r>
        <w:t xml:space="preserve"> Berechnen Sie die Geschwindigkeit und die kinetische Energie der Abrissbirne in ihrer tiefsten Lage.</w:t>
      </w:r>
      <w:r>
        <w:br/>
      </w:r>
      <w:r w:rsidRPr="009F533D">
        <w:rPr>
          <w:b/>
        </w:rPr>
        <w:t>c)</w:t>
      </w:r>
      <w:r>
        <w:t xml:space="preserve"> Berechnen Sie die Geschwindigkeit und die kinetische Energie der Abrissbirne beim Stoß auf die Mauer.</w:t>
      </w:r>
      <w:r>
        <w:br/>
      </w:r>
      <w:r>
        <w:br/>
        <w:t>In einem anderen Fall stößt die um 38,5° ausgelenkte Abrissbirne gleicher Masse und Seillänge mit der Geschwindigkeit 5,39 ms</w:t>
      </w:r>
      <w:r>
        <w:rPr>
          <w:vertAlign w:val="superscript"/>
        </w:rPr>
        <w:t>-1</w:t>
      </w:r>
      <w:r>
        <w:t xml:space="preserve"> auf einen Stein mit der Masse 18,4 kg. Der Stein liegt lose auf einer 6,85 m hohen Mauer lotrecht unter der Aufhängung der Birne. Der Stoß darf als elastische, gerade und zentral aufgefasst werden. Auch die Reibung darf vernachlässigt werden.</w:t>
      </w:r>
      <w:r>
        <w:br/>
      </w:r>
      <w:r>
        <w:br/>
      </w:r>
      <w:r w:rsidRPr="009F533D">
        <w:rPr>
          <w:b/>
        </w:rPr>
        <w:t>d)</w:t>
      </w:r>
      <w:r>
        <w:t xml:space="preserve"> Erläutern Sie die Gültigkeit von Erhaltungssätzen beim zentralen elastischen Stoß.</w:t>
      </w:r>
      <w:r>
        <w:br/>
      </w:r>
      <w:r w:rsidRPr="009F533D">
        <w:rPr>
          <w:b/>
        </w:rPr>
        <w:t>e)</w:t>
      </w:r>
      <w:r>
        <w:t xml:space="preserve"> Berechnen Sie die Geschwindigkeiten von Abrissbirne und Stein unmittelbar nach dem Stoß.</w:t>
      </w:r>
      <w:r>
        <w:br/>
      </w:r>
      <w:r w:rsidRPr="009F533D">
        <w:rPr>
          <w:b/>
        </w:rPr>
        <w:t>f)</w:t>
      </w:r>
      <w:r>
        <w:t xml:space="preserve"> Berechnen Sie den größten Auslenkwinkel, den die Birne nach dem Stoß erreichen kann.</w:t>
      </w:r>
      <w:r>
        <w:br/>
      </w:r>
      <w:r w:rsidRPr="009F533D">
        <w:rPr>
          <w:b/>
        </w:rPr>
        <w:t>g)</w:t>
      </w:r>
      <w:r>
        <w:t xml:space="preserve"> In welcher Entfernung von der Mauer und nach welcher Flugdauer trifft der Stein am waagerechten Erdboden auf?</w:t>
      </w:r>
      <w:r>
        <w:br/>
      </w:r>
      <w:r w:rsidRPr="009F533D">
        <w:rPr>
          <w:b/>
        </w:rPr>
        <w:t>h)</w:t>
      </w:r>
      <w:r>
        <w:t xml:space="preserve"> Berechnen Sie den Winkel zwischen der Bahn des Steines und dem Erdboden beim Auftreffen.</w:t>
      </w:r>
      <w:r>
        <w:br/>
      </w:r>
      <w:r>
        <w:sym w:font="Symbol" w:char="F02A"/>
      </w:r>
      <w:r>
        <w:sym w:font="Symbol" w:char="F02A"/>
      </w:r>
      <w:r>
        <w:sym w:font="Symbol" w:char="F02A"/>
      </w:r>
    </w:p>
    <w:p w14:paraId="2A68B95F" w14:textId="1FB6B56B" w:rsidR="00E14754" w:rsidRDefault="00E14754" w:rsidP="00E14754">
      <w:pPr>
        <w:widowControl w:val="0"/>
      </w:pPr>
      <w:bookmarkStart w:id="2455" w:name="_Hlt496347713"/>
      <w:r>
        <w:rPr>
          <w:color w:val="FF0000"/>
        </w:rPr>
        <w:sym w:font="Symbol" w:char="F02A"/>
      </w:r>
      <w:hyperlink r:id="rId1532" w:anchor="m338" w:history="1">
        <w:r>
          <w:rPr>
            <w:rStyle w:val="Hyperlink"/>
            <w:sz w:val="22"/>
          </w:rPr>
          <w:t>3</w:t>
        </w:r>
        <w:bookmarkStart w:id="2456" w:name="_Hlt164755738"/>
        <w:bookmarkStart w:id="2457" w:name="_Hlt496346970"/>
        <w:bookmarkEnd w:id="2456"/>
        <w:r>
          <w:rPr>
            <w:rStyle w:val="Hyperlink"/>
            <w:sz w:val="22"/>
          </w:rPr>
          <w:t>3</w:t>
        </w:r>
        <w:bookmarkEnd w:id="2457"/>
        <w:r>
          <w:rPr>
            <w:rStyle w:val="Hyperlink"/>
            <w:sz w:val="22"/>
          </w:rPr>
          <w:t>8.</w:t>
        </w:r>
      </w:hyperlink>
      <w:bookmarkEnd w:id="2455"/>
      <w:r>
        <w:t xml:space="preserve"> Ein Transportraumschiff mit 6,8 t Masse nähert sich der Raumstation „MIR“, die eine Masse von 35 t hat, mit einer Relativgeschwindigkeit von 15 ms</w:t>
      </w:r>
      <w:r>
        <w:rPr>
          <w:vertAlign w:val="superscript"/>
        </w:rPr>
        <w:t>-1</w:t>
      </w:r>
      <w:r>
        <w:t>. Das Transportraumschiff wird durch zwei Triebwerke von je 4 kN Schubkraft gleichmäßig auf eine Relativgeschwindigkeit von 0,6 ms</w:t>
      </w:r>
      <w:r>
        <w:rPr>
          <w:vertAlign w:val="superscript"/>
        </w:rPr>
        <w:t>-1</w:t>
      </w:r>
      <w:r>
        <w:t xml:space="preserve"> abgebremst und koppelt mit dieser Geschwindigkeit an die Raumstation an.</w:t>
      </w:r>
      <w:r>
        <w:br/>
        <w:t>Die Geschwindigkeit der Raumstation vor der Ankopplung wird mit Null angesetzt.</w:t>
      </w:r>
      <w:r>
        <w:br/>
      </w:r>
      <w:r>
        <w:br/>
        <w:t>a) Erklären Sie die prinzipielle Wirkungsweise des Triebwerkes eines Raumschiffes.</w:t>
      </w:r>
      <w:r>
        <w:br/>
        <w:t>b) Wie lange dauert der Bremsvorgang und in welcher Entfernung von der Raumstation muss der Bremsvorgang eingeleitet werden?</w:t>
      </w:r>
      <w:r>
        <w:br/>
        <w:t>c) Zeichnen Sie das s-t-Diagramm des Bremsvorganges. Berechnen Sie dazu wenigstens fünf Wertepaare.</w:t>
      </w:r>
      <w:r>
        <w:br/>
        <w:t>d) Welche Geschwindigkeitsänderungen ergeben sich für die Raumstation und das Transportraumschiff durch das Ankoppeln?</w:t>
      </w:r>
      <w:r>
        <w:br/>
      </w:r>
      <w:r>
        <w:sym w:font="Symbol" w:char="F02A"/>
      </w:r>
      <w:r>
        <w:sym w:font="Symbol" w:char="F02A"/>
      </w:r>
      <w:r>
        <w:sym w:font="Symbol" w:char="F02A"/>
      </w:r>
    </w:p>
    <w:p w14:paraId="0E9C4044" w14:textId="77777777" w:rsidR="00E14754" w:rsidRDefault="00E14754" w:rsidP="00E14754">
      <w:pPr>
        <w:widowControl w:val="0"/>
      </w:pPr>
    </w:p>
    <w:bookmarkStart w:id="2458" w:name="_Hlt451777"/>
    <w:bookmarkStart w:id="2459" w:name="_Hlt451568"/>
    <w:bookmarkEnd w:id="2458"/>
    <w:p w14:paraId="1B5A2083" w14:textId="0FF63C7C" w:rsidR="00E14754" w:rsidRDefault="00E14754" w:rsidP="00E14754">
      <w:pPr>
        <w:widowControl w:val="0"/>
      </w:pPr>
      <w:r>
        <w:fldChar w:fldCharType="begin"/>
      </w:r>
      <w:r w:rsidR="00701B79">
        <w:instrText>HYPERLINK "lsgmech.docx" \l "m414"</w:instrText>
      </w:r>
      <w:r>
        <w:fldChar w:fldCharType="separate"/>
      </w:r>
      <w:r>
        <w:rPr>
          <w:rStyle w:val="Hyperlink"/>
          <w:sz w:val="22"/>
        </w:rPr>
        <w:t>4</w:t>
      </w:r>
      <w:bookmarkStart w:id="2460" w:name="_Hlt520899963"/>
      <w:bookmarkStart w:id="2461" w:name="_Hlt520899499"/>
      <w:bookmarkEnd w:id="2460"/>
      <w:r>
        <w:rPr>
          <w:rStyle w:val="Hyperlink"/>
          <w:sz w:val="22"/>
        </w:rPr>
        <w:t>1</w:t>
      </w:r>
      <w:bookmarkStart w:id="2462" w:name="_Hlt88315178"/>
      <w:bookmarkStart w:id="2463" w:name="_Hlt528984378"/>
      <w:bookmarkEnd w:id="2461"/>
      <w:bookmarkEnd w:id="2462"/>
      <w:r>
        <w:rPr>
          <w:rStyle w:val="Hyperlink"/>
          <w:sz w:val="22"/>
        </w:rPr>
        <w:t>4</w:t>
      </w:r>
      <w:bookmarkEnd w:id="2463"/>
      <w:r>
        <w:rPr>
          <w:rStyle w:val="Hyperlink"/>
          <w:sz w:val="22"/>
        </w:rPr>
        <w:t>.</w:t>
      </w:r>
      <w:r>
        <w:fldChar w:fldCharType="end"/>
      </w:r>
      <w:bookmarkEnd w:id="2459"/>
      <w:r>
        <w:t xml:space="preserve"> Im Rahmen einer Testserie wird eine einstufige Rakete von der Erdoberfläche aus vertikal nach oben gestartet. Die Gesamtmasse der Rakete beträgt 18,0 t. In dieser Gesamtmasse sind 13,5 t Treibstoff enthalten. Der Treibstoff verbrennt gleichmäßig und die Masse des Treibstoffs wurde so berechnet, dass die Brenndauer 75,0 s beträgt. </w:t>
      </w:r>
      <w:r>
        <w:br/>
      </w:r>
      <w:r w:rsidRPr="005537BA">
        <w:rPr>
          <w:b/>
        </w:rPr>
        <w:t>a)</w:t>
      </w:r>
      <w:r>
        <w:t xml:space="preserve"> Messungen der Beschleunigung der Rakete ergaben: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37"/>
        <w:gridCol w:w="1437"/>
        <w:gridCol w:w="1437"/>
        <w:gridCol w:w="1437"/>
        <w:gridCol w:w="1437"/>
        <w:gridCol w:w="1437"/>
        <w:gridCol w:w="1437"/>
      </w:tblGrid>
      <w:tr w:rsidR="00E14754" w:rsidRPr="0071784C" w14:paraId="2C785956" w14:textId="77777777" w:rsidTr="00E14754">
        <w:tc>
          <w:tcPr>
            <w:tcW w:w="1437" w:type="dxa"/>
          </w:tcPr>
          <w:p w14:paraId="6B9DF0B8" w14:textId="77777777" w:rsidR="00E14754" w:rsidRPr="0071784C" w:rsidRDefault="00E14754" w:rsidP="00E14754">
            <w:pPr>
              <w:widowControl w:val="0"/>
              <w:jc w:val="center"/>
            </w:pPr>
            <w:r w:rsidRPr="0071784C">
              <w:t>t in s</w:t>
            </w:r>
          </w:p>
        </w:tc>
        <w:tc>
          <w:tcPr>
            <w:tcW w:w="1437" w:type="dxa"/>
          </w:tcPr>
          <w:p w14:paraId="2528A65A" w14:textId="77777777" w:rsidR="00E14754" w:rsidRPr="0071784C" w:rsidRDefault="00E14754" w:rsidP="00E14754">
            <w:pPr>
              <w:widowControl w:val="0"/>
              <w:jc w:val="center"/>
            </w:pPr>
            <w:r w:rsidRPr="0071784C">
              <w:t>0</w:t>
            </w:r>
          </w:p>
        </w:tc>
        <w:tc>
          <w:tcPr>
            <w:tcW w:w="1437" w:type="dxa"/>
          </w:tcPr>
          <w:p w14:paraId="23828691" w14:textId="77777777" w:rsidR="00E14754" w:rsidRPr="0071784C" w:rsidRDefault="00E14754" w:rsidP="00E14754">
            <w:pPr>
              <w:widowControl w:val="0"/>
              <w:jc w:val="center"/>
            </w:pPr>
            <w:r w:rsidRPr="0071784C">
              <w:t>15,0</w:t>
            </w:r>
          </w:p>
        </w:tc>
        <w:tc>
          <w:tcPr>
            <w:tcW w:w="1437" w:type="dxa"/>
          </w:tcPr>
          <w:p w14:paraId="6171212C" w14:textId="77777777" w:rsidR="00E14754" w:rsidRPr="0071784C" w:rsidRDefault="00E14754" w:rsidP="00E14754">
            <w:pPr>
              <w:widowControl w:val="0"/>
              <w:jc w:val="center"/>
            </w:pPr>
            <w:r w:rsidRPr="0071784C">
              <w:t>30,0</w:t>
            </w:r>
          </w:p>
        </w:tc>
        <w:tc>
          <w:tcPr>
            <w:tcW w:w="1437" w:type="dxa"/>
          </w:tcPr>
          <w:p w14:paraId="4C126D2D" w14:textId="77777777" w:rsidR="00E14754" w:rsidRPr="0071784C" w:rsidRDefault="00E14754" w:rsidP="00E14754">
            <w:pPr>
              <w:widowControl w:val="0"/>
              <w:jc w:val="center"/>
            </w:pPr>
            <w:r w:rsidRPr="0071784C">
              <w:t>45,0</w:t>
            </w:r>
          </w:p>
        </w:tc>
        <w:tc>
          <w:tcPr>
            <w:tcW w:w="1437" w:type="dxa"/>
          </w:tcPr>
          <w:p w14:paraId="79F3292B" w14:textId="77777777" w:rsidR="00E14754" w:rsidRPr="0071784C" w:rsidRDefault="00E14754" w:rsidP="00E14754">
            <w:pPr>
              <w:widowControl w:val="0"/>
              <w:jc w:val="center"/>
            </w:pPr>
            <w:r w:rsidRPr="0071784C">
              <w:t>60,0</w:t>
            </w:r>
          </w:p>
        </w:tc>
        <w:tc>
          <w:tcPr>
            <w:tcW w:w="1437" w:type="dxa"/>
          </w:tcPr>
          <w:p w14:paraId="007F3DF4" w14:textId="77777777" w:rsidR="00E14754" w:rsidRPr="0071784C" w:rsidRDefault="00E14754" w:rsidP="00E14754">
            <w:pPr>
              <w:widowControl w:val="0"/>
              <w:jc w:val="center"/>
            </w:pPr>
            <w:r w:rsidRPr="0071784C">
              <w:t>75,0</w:t>
            </w:r>
          </w:p>
        </w:tc>
      </w:tr>
      <w:tr w:rsidR="00E14754" w:rsidRPr="0071784C" w14:paraId="43BB5D0F" w14:textId="77777777" w:rsidTr="00E14754">
        <w:tc>
          <w:tcPr>
            <w:tcW w:w="1437" w:type="dxa"/>
          </w:tcPr>
          <w:p w14:paraId="20080BB7" w14:textId="77777777" w:rsidR="00E14754" w:rsidRPr="0071784C" w:rsidRDefault="00E14754" w:rsidP="00E14754">
            <w:pPr>
              <w:widowControl w:val="0"/>
              <w:jc w:val="center"/>
            </w:pPr>
            <w:r w:rsidRPr="0071784C">
              <w:t>a in m/s²</w:t>
            </w:r>
          </w:p>
        </w:tc>
        <w:tc>
          <w:tcPr>
            <w:tcW w:w="1437" w:type="dxa"/>
          </w:tcPr>
          <w:p w14:paraId="6FB637CB" w14:textId="77777777" w:rsidR="00E14754" w:rsidRPr="0071784C" w:rsidRDefault="00E14754" w:rsidP="00E14754">
            <w:pPr>
              <w:widowControl w:val="0"/>
              <w:jc w:val="center"/>
            </w:pPr>
            <w:r w:rsidRPr="0071784C">
              <w:t>12,19</w:t>
            </w:r>
          </w:p>
        </w:tc>
        <w:tc>
          <w:tcPr>
            <w:tcW w:w="1437" w:type="dxa"/>
          </w:tcPr>
          <w:p w14:paraId="3C8753CE" w14:textId="77777777" w:rsidR="00E14754" w:rsidRPr="0071784C" w:rsidRDefault="00E14754" w:rsidP="00E14754">
            <w:pPr>
              <w:widowControl w:val="0"/>
              <w:jc w:val="center"/>
            </w:pPr>
            <w:r w:rsidRPr="0071784C">
              <w:t>16,07</w:t>
            </w:r>
          </w:p>
        </w:tc>
        <w:tc>
          <w:tcPr>
            <w:tcW w:w="1437" w:type="dxa"/>
          </w:tcPr>
          <w:p w14:paraId="2EA6DB08" w14:textId="77777777" w:rsidR="00E14754" w:rsidRPr="0071784C" w:rsidRDefault="00E14754" w:rsidP="00E14754">
            <w:pPr>
              <w:widowControl w:val="0"/>
              <w:jc w:val="center"/>
            </w:pPr>
            <w:r w:rsidRPr="0071784C">
              <w:t>21,62</w:t>
            </w:r>
          </w:p>
        </w:tc>
        <w:tc>
          <w:tcPr>
            <w:tcW w:w="1437" w:type="dxa"/>
          </w:tcPr>
          <w:p w14:paraId="522D8989" w14:textId="77777777" w:rsidR="00E14754" w:rsidRPr="0071784C" w:rsidRDefault="00E14754" w:rsidP="00E14754">
            <w:pPr>
              <w:widowControl w:val="0"/>
              <w:jc w:val="center"/>
            </w:pPr>
            <w:r w:rsidRPr="0071784C">
              <w:t>30,19</w:t>
            </w:r>
          </w:p>
        </w:tc>
        <w:tc>
          <w:tcPr>
            <w:tcW w:w="1437" w:type="dxa"/>
          </w:tcPr>
          <w:p w14:paraId="38023F7C" w14:textId="77777777" w:rsidR="00E14754" w:rsidRPr="0071784C" w:rsidRDefault="00E14754" w:rsidP="00E14754">
            <w:pPr>
              <w:widowControl w:val="0"/>
              <w:jc w:val="center"/>
            </w:pPr>
            <w:r w:rsidRPr="0071784C">
              <w:t>45,19</w:t>
            </w:r>
          </w:p>
        </w:tc>
        <w:tc>
          <w:tcPr>
            <w:tcW w:w="1437" w:type="dxa"/>
          </w:tcPr>
          <w:p w14:paraId="494A5568" w14:textId="77777777" w:rsidR="00E14754" w:rsidRPr="0071784C" w:rsidRDefault="00E14754" w:rsidP="00E14754">
            <w:pPr>
              <w:widowControl w:val="0"/>
              <w:jc w:val="center"/>
            </w:pPr>
            <w:r w:rsidRPr="0071784C">
              <w:t>78,79</w:t>
            </w:r>
          </w:p>
        </w:tc>
      </w:tr>
    </w:tbl>
    <w:p w14:paraId="05EDDFF8" w14:textId="77777777" w:rsidR="00E14754" w:rsidRDefault="00E14754" w:rsidP="00E14754">
      <w:pPr>
        <w:widowControl w:val="0"/>
      </w:pPr>
      <w:r>
        <w:t>Zeichnen Sie das a-t-Diagramm.</w:t>
      </w:r>
      <w:r>
        <w:br/>
        <w:t>Begründen Sie den Verlauf des Graphen.</w:t>
      </w:r>
      <w:r>
        <w:br/>
      </w:r>
      <w:r w:rsidRPr="005537BA">
        <w:rPr>
          <w:b/>
        </w:rPr>
        <w:t>b)</w:t>
      </w:r>
      <w:r>
        <w:t xml:space="preserve"> Ermitteln Sie die 50,0 s nach dem Start erreichte Geschwindigkeit der Rakete. (z.B. durch grafische Integration)</w:t>
      </w:r>
      <w:r>
        <w:br/>
      </w:r>
      <w:r w:rsidRPr="005537BA">
        <w:rPr>
          <w:b/>
        </w:rPr>
        <w:t>c)</w:t>
      </w:r>
      <w:r>
        <w:t xml:space="preserve"> Berechnen Sie die Masse des während des Brennvorganges pro Sekunde verbrannten Treibstoffes</w:t>
      </w:r>
      <w:r w:rsidR="008E4417">
        <w:t xml:space="preserve"> und </w:t>
      </w:r>
      <w:r>
        <w:t>die Schubkraft des Triebwerkes zum Zeitpunkt des Starts.</w:t>
      </w:r>
      <w:r>
        <w:br/>
      </w:r>
      <w:r>
        <w:sym w:font="Symbol" w:char="F02A"/>
      </w:r>
      <w:r>
        <w:sym w:font="Symbol" w:char="F02A"/>
      </w:r>
      <w:r>
        <w:sym w:font="Symbol" w:char="F02A"/>
      </w:r>
      <w:r>
        <w:sym w:font="Symbol" w:char="F02A"/>
      </w:r>
      <w:r>
        <w:br/>
      </w:r>
    </w:p>
    <w:bookmarkStart w:id="2464" w:name="_Hlt57512207"/>
    <w:p w14:paraId="11B5E691" w14:textId="2D9FABE6" w:rsidR="00E14754" w:rsidRDefault="00E14754" w:rsidP="00E14754">
      <w:pPr>
        <w:widowControl w:val="0"/>
      </w:pPr>
      <w:r>
        <w:fldChar w:fldCharType="begin"/>
      </w:r>
      <w:r w:rsidR="00626526">
        <w:instrText>HYPERLINK "lsgmech.docx" \l "m430"</w:instrText>
      </w:r>
      <w:r>
        <w:fldChar w:fldCharType="separate"/>
      </w:r>
      <w:r>
        <w:rPr>
          <w:rStyle w:val="Hyperlink"/>
          <w:sz w:val="22"/>
        </w:rPr>
        <w:t>4</w:t>
      </w:r>
      <w:bookmarkStart w:id="2465" w:name="_Hlt57435813"/>
      <w:bookmarkStart w:id="2466" w:name="_Hlt528985908"/>
      <w:bookmarkEnd w:id="2465"/>
      <w:r>
        <w:rPr>
          <w:rStyle w:val="Hyperlink"/>
          <w:sz w:val="22"/>
        </w:rPr>
        <w:t>3</w:t>
      </w:r>
      <w:bookmarkEnd w:id="2466"/>
      <w:r>
        <w:rPr>
          <w:rStyle w:val="Hyperlink"/>
          <w:sz w:val="22"/>
        </w:rPr>
        <w:t>0.</w:t>
      </w:r>
      <w:r>
        <w:fldChar w:fldCharType="end"/>
      </w:r>
      <w:bookmarkEnd w:id="2464"/>
      <w:r>
        <w:t xml:space="preserve"> Bei einer </w:t>
      </w:r>
      <w:bookmarkStart w:id="2467" w:name="_Hlt101666329"/>
      <w:r>
        <w:t>Armbrust</w:t>
      </w:r>
      <w:bookmarkEnd w:id="2467"/>
      <w:r>
        <w:t xml:space="preserve"> gilt für den Zusammenhang zwischen Spannkraft und Spannweg die Gleichung F = k · s². In einem speziellen Fall wurde für einen Spannweg von 5 cm eine Kraft von 20 N bestimmt.</w:t>
      </w:r>
      <w:r>
        <w:br/>
        <w:t xml:space="preserve">a) Berechnen Sie die Konstante k. (Einheiten in Grundeinheiten) </w:t>
      </w:r>
      <w:r>
        <w:rPr>
          <w:color w:val="FF0000"/>
        </w:rPr>
        <w:t>(2)</w:t>
      </w:r>
      <w:r>
        <w:br/>
        <w:t xml:space="preserve">b) Stellen Sie die Kraft in Abhängigkeit des Weges grafisch dar, wenn der maximale Spannweg 30 cm betragen soll. (Berechnen Sie selbständig Wertepaare) </w:t>
      </w:r>
      <w:r>
        <w:rPr>
          <w:color w:val="FF0000"/>
        </w:rPr>
        <w:t>(4)</w:t>
      </w:r>
      <w:r>
        <w:br/>
        <w:t xml:space="preserve">c) Berechnen Sie die beim Spannen der Armbrust verrichtete mechanische Arbeit für das Spannen von 0 auf 30 cm Spannweg. </w:t>
      </w:r>
      <w:r>
        <w:rPr>
          <w:color w:val="FF0000"/>
        </w:rPr>
        <w:t>(2)</w:t>
      </w:r>
      <w:r>
        <w:rPr>
          <w:color w:val="FF0000"/>
        </w:rPr>
        <w:br/>
      </w:r>
      <w:r>
        <w:t>oder: Schätzen Sie ab, wie groß die verrichtet Arbeit ist:</w:t>
      </w:r>
      <w:r>
        <w:br/>
        <w:t>* 7,2 J</w:t>
      </w:r>
    </w:p>
    <w:p w14:paraId="0A5B085E" w14:textId="77777777" w:rsidR="00E14754" w:rsidRDefault="00E14754" w:rsidP="00E14754">
      <w:pPr>
        <w:widowControl w:val="0"/>
      </w:pPr>
      <w:r>
        <w:t>* 72 J</w:t>
      </w:r>
    </w:p>
    <w:p w14:paraId="615CC0C2" w14:textId="77777777" w:rsidR="00E14754" w:rsidRDefault="00E14754" w:rsidP="00E14754">
      <w:pPr>
        <w:widowControl w:val="0"/>
      </w:pPr>
      <w:r>
        <w:t>* 720 J</w:t>
      </w:r>
    </w:p>
    <w:p w14:paraId="3E5BBEAC" w14:textId="619264C7" w:rsidR="00E14754" w:rsidRDefault="00E14754" w:rsidP="00E14754">
      <w:pPr>
        <w:widowControl w:val="0"/>
      </w:pPr>
      <w:r>
        <w:t>* 7200 J</w:t>
      </w:r>
      <w:r>
        <w:br/>
        <w:t xml:space="preserve">d) Bestimmen Sie die Abschussgeschwindigkeit eines Pfeils der Masse 120 g. (in km/h) </w:t>
      </w:r>
      <w:r>
        <w:rPr>
          <w:color w:val="FF0000"/>
        </w:rPr>
        <w:t>(4)</w:t>
      </w:r>
      <w:r>
        <w:br/>
        <w:t xml:space="preserve">e) Beim senkrechten Abschuss nach oben werden 15% der Spannenergie in Reibungsenergie umgewandelt. Berechnen Sie die max. Steighöhe des Pfeils. </w:t>
      </w:r>
      <w:r>
        <w:rPr>
          <w:color w:val="FF0000"/>
        </w:rPr>
        <w:t>(3)</w:t>
      </w:r>
      <w:r>
        <w:br/>
        <w:t xml:space="preserve">f) Zeige ausführlich, dass in der Aufgabe e) die Höhe wirklich die Einheit Meter hat. </w:t>
      </w:r>
      <w:r>
        <w:rPr>
          <w:color w:val="FF0000"/>
        </w:rPr>
        <w:t>(2)</w:t>
      </w:r>
      <w:r>
        <w:br/>
      </w:r>
      <w:bookmarkStart w:id="2468" w:name="_Hlt528985900"/>
      <w:bookmarkEnd w:id="2468"/>
      <w:r>
        <w:sym w:font="Symbol" w:char="F02A"/>
      </w:r>
      <w:r>
        <w:sym w:font="Symbol" w:char="F02A"/>
      </w:r>
      <w:r>
        <w:sym w:font="Symbol" w:char="F02A"/>
      </w:r>
      <w:r>
        <w:sym w:font="Symbol" w:char="F02A"/>
      </w:r>
      <w:r>
        <w:br/>
      </w:r>
      <w:r>
        <w:br/>
      </w:r>
      <w:bookmarkStart w:id="2469" w:name="_Hlt198683806"/>
      <w:r>
        <w:fldChar w:fldCharType="begin"/>
      </w:r>
      <w:r w:rsidR="00626526">
        <w:instrText>HYPERLINK "lsgmech.docx" \l "m442"</w:instrText>
      </w:r>
      <w:r>
        <w:fldChar w:fldCharType="separate"/>
      </w:r>
      <w:r>
        <w:rPr>
          <w:rStyle w:val="Hyperlink"/>
          <w:sz w:val="22"/>
        </w:rPr>
        <w:t>4</w:t>
      </w:r>
      <w:bookmarkStart w:id="2470" w:name="_Hlt1373621"/>
      <w:bookmarkStart w:id="2471" w:name="_Hlt449772"/>
      <w:bookmarkEnd w:id="2470"/>
      <w:r>
        <w:rPr>
          <w:rStyle w:val="Hyperlink"/>
          <w:sz w:val="22"/>
        </w:rPr>
        <w:t>4</w:t>
      </w:r>
      <w:bookmarkStart w:id="2472" w:name="_Hlt536843935"/>
      <w:bookmarkEnd w:id="2471"/>
      <w:r>
        <w:rPr>
          <w:rStyle w:val="Hyperlink"/>
          <w:sz w:val="22"/>
        </w:rPr>
        <w:t>2</w:t>
      </w:r>
      <w:bookmarkEnd w:id="2472"/>
      <w:r>
        <w:rPr>
          <w:rStyle w:val="Hyperlink"/>
          <w:sz w:val="22"/>
        </w:rPr>
        <w:t>.</w:t>
      </w:r>
      <w:r>
        <w:fldChar w:fldCharType="end"/>
      </w:r>
      <w:bookmarkEnd w:id="2469"/>
      <w:r>
        <w:t xml:space="preserve"> </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0E0EB13C" w14:textId="77777777" w:rsidTr="00E14754">
        <w:tc>
          <w:tcPr>
            <w:tcW w:w="5030" w:type="dxa"/>
          </w:tcPr>
          <w:p w14:paraId="60AEB169" w14:textId="77777777" w:rsidR="00E14754" w:rsidRPr="0071784C" w:rsidRDefault="00E14754" w:rsidP="00E14754">
            <w:pPr>
              <w:widowControl w:val="0"/>
            </w:pPr>
            <w:r w:rsidRPr="0071784C">
              <w:t>Ein kleiner Quader mit der Masse m rutscht reibungsfrei von der höchsten Stelle einer ruhenden Kugeloberfläche herab. Die Anfangsgeschwindigkeit ist vernachlässigbar klein.</w:t>
            </w:r>
            <w:r w:rsidRPr="0071784C">
              <w:br/>
              <w:t xml:space="preserve">Berechne die Höhe h bei der die Masse von der Kugel abhebt. </w:t>
            </w:r>
            <w:r w:rsidRPr="0071784C">
              <w:br/>
            </w:r>
            <w:r w:rsidRPr="0071784C">
              <w:sym w:font="Symbol" w:char="F02A"/>
            </w:r>
            <w:r w:rsidRPr="0071784C">
              <w:sym w:font="Symbol" w:char="F02A"/>
            </w:r>
            <w:r w:rsidRPr="0071784C">
              <w:sym w:font="Symbol" w:char="F02A"/>
            </w:r>
            <w:r w:rsidRPr="0071784C">
              <w:sym w:font="Symbol" w:char="F02A"/>
            </w:r>
          </w:p>
          <w:p w14:paraId="28D8FCB0" w14:textId="77777777" w:rsidR="00E14754" w:rsidRPr="0071784C" w:rsidRDefault="00E14754" w:rsidP="00E14754">
            <w:pPr>
              <w:widowControl w:val="0"/>
            </w:pPr>
          </w:p>
        </w:tc>
        <w:tc>
          <w:tcPr>
            <w:tcW w:w="5030" w:type="dxa"/>
          </w:tcPr>
          <w:p w14:paraId="2762A2DD" w14:textId="77777777" w:rsidR="00E14754" w:rsidRPr="0071784C" w:rsidRDefault="00215B7B" w:rsidP="00E14754">
            <w:pPr>
              <w:widowControl w:val="0"/>
            </w:pPr>
            <w:r>
              <w:rPr>
                <w:noProof/>
              </w:rPr>
              <w:pict w14:anchorId="608B29A8">
                <v:shape id="Bild 363" o:spid="_x0000_i1519" type="#_x0000_t75" alt="m442" style="width:120pt;height:102pt;visibility:visible">
                  <v:imagedata r:id="rId1533" o:title="m442"/>
                </v:shape>
              </w:pict>
            </w:r>
          </w:p>
        </w:tc>
      </w:tr>
    </w:tbl>
    <w:p w14:paraId="64B20012" w14:textId="3F5A9FF7" w:rsidR="00E14754" w:rsidRDefault="00E14754" w:rsidP="00E14754">
      <w:r>
        <w:t>Die gleiche Aufgabe noch mal, diesmal aber als Hausexperiment (von Ingo Ritter, Berthelsdorf</w:t>
      </w:r>
      <w:r>
        <w:rPr>
          <w:b/>
          <w:u w:val="single"/>
        </w:rPr>
        <w:t>)</w:t>
      </w:r>
      <w:r>
        <w:rPr>
          <w:b/>
          <w:u w:val="single"/>
        </w:rPr>
        <w:br/>
        <w:t>Weinflasche und Cent</w:t>
      </w:r>
      <w:r>
        <w:rPr>
          <w:b/>
          <w:u w:val="single"/>
        </w:rPr>
        <w:br/>
      </w:r>
      <w:r>
        <w:rPr>
          <w:b/>
          <w:u w:val="single"/>
        </w:rPr>
        <w:br/>
      </w:r>
      <w:r>
        <w:t>Student Kuno sitzt traurig vor der leeren Weinflasche, die vor ihm auf dem Tisch liegt. Alle anderen haben sich verzogen und bis zur T-Phy Vorlesung sind noch drei Stunden Zeit, ins Bett gehen lohnt daher nicht mehr. Vom Preisskat ist</w:t>
      </w:r>
      <w:r w:rsidR="00736D44">
        <w:t xml:space="preserve"> noch ein letzter unteilbarer </w:t>
      </w:r>
      <w:r>
        <w:t xml:space="preserve">Cent übrig, den Kuno missmutig auf die Flasche wirft. </w:t>
      </w:r>
      <w:r>
        <w:br/>
        <w:t>Plötzlich bleibt der Pfennig auf der gewölbten Seite der Flasche liegen. Er muss ihn nur ein klein bisschen anstubsen, da gleitet er den Flaschenkörper hinab.</w:t>
      </w:r>
      <w:r>
        <w:br/>
        <w:t>Als Kuno den Versuch wiederholt, beobachtet er, dass der Cent schon vor der senkrechten Tangente von der Flasche abhebt. Die Wurfweite kann man ermitteln, indem man eine geeignete Stelle eines unaufgeräumten Partytisches nutzt, zur Not geht auch ein wenig Kaugummi am Münzenrand (überqualifizierte nutzen die Blaupapiermethode).</w:t>
      </w:r>
      <w:r>
        <w:br/>
        <w:t>Nach 10 Minuten Messung und zwei Stunden Rechnen stellt Kuno eine überraschende Übereinstimmung zwischen Theorie und Praxis fest, als Messgerät braucht man wirklich nur ein Lineal. Man darf sogar die verflixte Reibung vernachlässigen um im Rahmen der Messgenauigkeit eine Übereinstimmung festzustellen!</w:t>
      </w:r>
      <w:r>
        <w:br/>
        <w:t>Wo hebt der Cent ab? Welchen Abflugwinkel und welche Geschwindigkeit hat er dabei?</w:t>
      </w:r>
      <w:r>
        <w:br/>
        <w:t>Wo schlägt er auf?</w:t>
      </w:r>
      <w:r>
        <w:br/>
        <w:t>Hängt das Messergebnis theoretisch von der Masse der Münze ab? -und praktisch?</w:t>
      </w:r>
      <w:r>
        <w:br/>
        <w:t>(Hinweis: Ein Strich auf dem Tisch markiert Null und die Flaschenmitte, es geht mit jeder größeren Flasche, auch mit Einweckgläsern oder Einweggläsern oder ......)</w:t>
      </w:r>
      <w:r>
        <w:br/>
      </w:r>
      <w:r w:rsidR="00215B7B">
        <w:rPr>
          <w:noProof/>
        </w:rPr>
        <w:pict w14:anchorId="55C9EFC4">
          <v:shape id="Bild 364" o:spid="_x0000_i1520" type="#_x0000_t75" alt="munnzeundFlasche" style="width:312pt;height:3in;visibility:visible">
            <v:imagedata r:id="rId1534" o:title="munnzeundFlasche"/>
          </v:shape>
        </w:pict>
      </w:r>
      <w:r>
        <w:br/>
      </w:r>
      <w:r>
        <w:br/>
        <w:t>Viel Spaß, Lösung auch tagsüber erlaubt.</w:t>
      </w:r>
      <w:r>
        <w:br/>
      </w:r>
      <w:r>
        <w:br/>
      </w:r>
      <w:hyperlink r:id="rId1535" w:anchor="m452" w:history="1">
        <w:r>
          <w:rPr>
            <w:rStyle w:val="Hyperlink"/>
            <w:sz w:val="22"/>
          </w:rPr>
          <w:t>4</w:t>
        </w:r>
        <w:bookmarkStart w:id="2473" w:name="_Hlt176266893"/>
        <w:bookmarkStart w:id="2474" w:name="_Hlt24614875"/>
        <w:bookmarkEnd w:id="2473"/>
        <w:r>
          <w:rPr>
            <w:rStyle w:val="Hyperlink"/>
            <w:sz w:val="22"/>
          </w:rPr>
          <w:t>5</w:t>
        </w:r>
        <w:bookmarkStart w:id="2475" w:name="_Hlt212423392"/>
        <w:bookmarkStart w:id="2476" w:name="_Hlt212423289"/>
        <w:bookmarkEnd w:id="2474"/>
        <w:bookmarkEnd w:id="2475"/>
        <w:r>
          <w:rPr>
            <w:rStyle w:val="Hyperlink"/>
            <w:sz w:val="22"/>
          </w:rPr>
          <w:t>2</w:t>
        </w:r>
        <w:bookmarkEnd w:id="2476"/>
        <w:r>
          <w:rPr>
            <w:rStyle w:val="Hyperlink"/>
            <w:sz w:val="22"/>
          </w:rPr>
          <w:t>.</w:t>
        </w:r>
      </w:hyperlink>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0DC740B5" w14:textId="77777777" w:rsidTr="00E14754">
        <w:tc>
          <w:tcPr>
            <w:tcW w:w="5030" w:type="dxa"/>
          </w:tcPr>
          <w:p w14:paraId="1BB99200" w14:textId="57908AC0" w:rsidR="00E14754" w:rsidRPr="0071784C" w:rsidRDefault="00E14754" w:rsidP="00E14754">
            <w:r w:rsidRPr="0071784C">
              <w:t xml:space="preserve">Beim Besuch der Phänomenta in Peenemünde auf der Insel Usedom habe ich folgendes Experiment gesehen: Drei identische Kugeln liegen in gleicher Höhe am Beginn von drei geneigten Ebenen. Die mittlere Ebene verläuft gerade, die hintere Ebene hat zuerst unter einem flachen Winkel und ist dann stark geneigt.  Bei der vorderen Ebene ist es umgekehrt: sie verläuft zuerst stark geneigt und geht dann in einen flachen Auslauf über. Die drei </w:t>
            </w:r>
            <w:r w:rsidR="009812AD" w:rsidRPr="0071784C">
              <w:t>Kugeln</w:t>
            </w:r>
            <w:r w:rsidRPr="0071784C">
              <w:t xml:space="preserve"> werden gleichzeitig gestartet. Wie ist die Reihenfolge des Einlaufs am Ende der Ebenen?</w:t>
            </w:r>
            <w:r w:rsidRPr="0071784C">
              <w:br/>
              <w:t>a) hintere Kugel, mittlere Kugel, vordere Kugel</w:t>
            </w:r>
            <w:r w:rsidRPr="0071784C">
              <w:br/>
              <w:t>b) alle drei Kugeln kommen gleichzeitig an</w:t>
            </w:r>
          </w:p>
          <w:p w14:paraId="3922CD36" w14:textId="77777777" w:rsidR="00E14754" w:rsidRPr="0071784C" w:rsidRDefault="00E14754" w:rsidP="00E14754">
            <w:r w:rsidRPr="0071784C">
              <w:t>c) vordere Kugel, mittlere Kugel, hintere Kugel.</w:t>
            </w:r>
            <w:r w:rsidRPr="0071784C">
              <w:br/>
            </w:r>
            <w:r w:rsidRPr="0071784C">
              <w:sym w:font="Symbol" w:char="F02A"/>
            </w:r>
            <w:r w:rsidRPr="0071784C">
              <w:sym w:font="Symbol" w:char="F02A"/>
            </w:r>
          </w:p>
        </w:tc>
        <w:tc>
          <w:tcPr>
            <w:tcW w:w="5030" w:type="dxa"/>
          </w:tcPr>
          <w:p w14:paraId="072767D6" w14:textId="77777777" w:rsidR="00E14754" w:rsidRPr="0071784C" w:rsidRDefault="00215B7B" w:rsidP="00E14754">
            <w:r>
              <w:rPr>
                <w:noProof/>
              </w:rPr>
              <w:pict w14:anchorId="3F0014F6">
                <v:shape id="Bild 365" o:spid="_x0000_i1521" type="#_x0000_t75" alt="m452" style="width:246pt;height:180pt;visibility:visible">
                  <v:imagedata r:id="rId1536" o:title="m452"/>
                </v:shape>
              </w:pict>
            </w:r>
          </w:p>
        </w:tc>
      </w:tr>
    </w:tbl>
    <w:p w14:paraId="300A0991" w14:textId="77777777" w:rsidR="00E14754" w:rsidRDefault="00E14754" w:rsidP="00E147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19924999" w14:textId="77777777" w:rsidTr="00E14754">
        <w:tc>
          <w:tcPr>
            <w:tcW w:w="5030" w:type="dxa"/>
            <w:tcBorders>
              <w:top w:val="nil"/>
              <w:left w:val="nil"/>
              <w:bottom w:val="nil"/>
              <w:right w:val="nil"/>
            </w:tcBorders>
          </w:tcPr>
          <w:p w14:paraId="0C1DC0CB" w14:textId="12B79542" w:rsidR="00E14754" w:rsidRPr="0071784C" w:rsidRDefault="00E14754" w:rsidP="00E14754">
            <w:bookmarkStart w:id="2477" w:name="_Hlt24614584"/>
            <w:bookmarkStart w:id="2478" w:name="_Hlt52633037"/>
            <w:bookmarkEnd w:id="2477"/>
            <w:r>
              <w:rPr>
                <w:color w:val="FF0000"/>
              </w:rPr>
              <w:sym w:font="Symbol" w:char="F02A"/>
            </w:r>
            <w:hyperlink r:id="rId1537" w:anchor="m484" w:history="1">
              <w:r>
                <w:rPr>
                  <w:rStyle w:val="Hyperlink"/>
                  <w:sz w:val="22"/>
                </w:rPr>
                <w:t>4</w:t>
              </w:r>
              <w:bookmarkStart w:id="2479" w:name="_Hlt95618755"/>
              <w:bookmarkStart w:id="2480" w:name="_Hlt52691184"/>
              <w:bookmarkEnd w:id="2479"/>
              <w:r>
                <w:rPr>
                  <w:rStyle w:val="Hyperlink"/>
                  <w:sz w:val="22"/>
                </w:rPr>
                <w:t>8</w:t>
              </w:r>
              <w:bookmarkStart w:id="2481" w:name="_Hlt52630695"/>
              <w:bookmarkEnd w:id="2480"/>
              <w:r>
                <w:rPr>
                  <w:rStyle w:val="Hyperlink"/>
                  <w:sz w:val="22"/>
                </w:rPr>
                <w:t>4</w:t>
              </w:r>
              <w:bookmarkEnd w:id="2481"/>
              <w:r>
                <w:rPr>
                  <w:rStyle w:val="Hyperlink"/>
                  <w:sz w:val="22"/>
                </w:rPr>
                <w:t>.</w:t>
              </w:r>
            </w:hyperlink>
            <w:r w:rsidRPr="0071784C">
              <w:t xml:space="preserve"> Für einen Versuch wurde aus den Messwerten neben </w:t>
            </w:r>
            <w:r w:rsidR="005F450C" w:rsidRPr="0071784C">
              <w:t>stehendes</w:t>
            </w:r>
            <w:r w:rsidRPr="0071784C">
              <w:t xml:space="preserve"> Diagramm gezeichnet. Es sind deutlich zwei verschiedene Abschnitte zu erkennen. </w:t>
            </w:r>
            <w:r w:rsidRPr="0071784C">
              <w:br/>
              <w:t>a) Entscheiden Sie für jeden Abschnitt, ob es sich um eine gleichförmige, eine gleichmäßig beschleunigte oder eine ungleichmäßig beschleunigte Bewegung handelt. Begründen Sie ihre Entscheidung.</w:t>
            </w:r>
            <w:r w:rsidRPr="0071784C">
              <w:br/>
              <w:t>b) Um was für Bewegungen könnte es sich handeln?</w:t>
            </w:r>
            <w:r w:rsidRPr="0071784C">
              <w:br/>
            </w:r>
          </w:p>
        </w:tc>
        <w:tc>
          <w:tcPr>
            <w:tcW w:w="5030" w:type="dxa"/>
            <w:tcBorders>
              <w:top w:val="nil"/>
              <w:left w:val="nil"/>
              <w:bottom w:val="nil"/>
              <w:right w:val="nil"/>
            </w:tcBorders>
          </w:tcPr>
          <w:p w14:paraId="6C79D94D" w14:textId="77777777" w:rsidR="00E14754" w:rsidRPr="0071784C" w:rsidRDefault="00215B7B" w:rsidP="00E14754">
            <w:r>
              <w:rPr>
                <w:noProof/>
              </w:rPr>
              <w:pict w14:anchorId="0130E448">
                <v:shape id="Bild 366" o:spid="_x0000_i1522" type="#_x0000_t75" alt="m484" style="width:246pt;height:174pt;visibility:visible">
                  <v:imagedata r:id="rId1538" o:title="m484"/>
                </v:shape>
              </w:pict>
            </w:r>
          </w:p>
        </w:tc>
      </w:tr>
      <w:bookmarkEnd w:id="2478"/>
    </w:tbl>
    <w:p w14:paraId="1C1E3858" w14:textId="77777777" w:rsidR="00E14754" w:rsidRDefault="00E14754" w:rsidP="00E14754"/>
    <w:tbl>
      <w:tblPr>
        <w:tblW w:w="0" w:type="auto"/>
        <w:tblLayout w:type="fixed"/>
        <w:tblCellMar>
          <w:left w:w="70" w:type="dxa"/>
          <w:right w:w="70" w:type="dxa"/>
        </w:tblCellMar>
        <w:tblLook w:val="0000" w:firstRow="0" w:lastRow="0" w:firstColumn="0" w:lastColumn="0" w:noHBand="0" w:noVBand="0"/>
      </w:tblPr>
      <w:tblGrid>
        <w:gridCol w:w="10061"/>
      </w:tblGrid>
      <w:tr w:rsidR="00E14754" w:rsidRPr="0071784C" w14:paraId="38EEAFFB" w14:textId="77777777" w:rsidTr="00E14754">
        <w:tc>
          <w:tcPr>
            <w:tcW w:w="10061" w:type="dxa"/>
          </w:tcPr>
          <w:p w14:paraId="4E643F91" w14:textId="63E4F3A5" w:rsidR="00E14754" w:rsidRDefault="00E14754" w:rsidP="00E14754">
            <w:pPr>
              <w:rPr>
                <w:rStyle w:val="Hyperlink"/>
                <w:sz w:val="22"/>
              </w:rPr>
            </w:pPr>
            <w:r>
              <w:rPr>
                <w:color w:val="FF0000"/>
              </w:rPr>
              <w:sym w:font="Symbol" w:char="F02A"/>
            </w:r>
            <w:bookmarkStart w:id="2482" w:name="_Hlt100038159"/>
            <w:bookmarkStart w:id="2483" w:name="_Hlt122682666"/>
            <w:bookmarkEnd w:id="2482"/>
            <w:r w:rsidRPr="0071784C">
              <w:fldChar w:fldCharType="begin"/>
            </w:r>
            <w:r w:rsidR="00626526">
              <w:instrText>HYPERLINK "lsgmech.docx" \l "m527"</w:instrText>
            </w:r>
            <w:r w:rsidRPr="0071784C">
              <w:fldChar w:fldCharType="separate"/>
            </w:r>
            <w:r>
              <w:rPr>
                <w:rStyle w:val="Hyperlink"/>
                <w:sz w:val="22"/>
              </w:rPr>
              <w:t>5</w:t>
            </w:r>
            <w:bookmarkStart w:id="2484" w:name="_Hlt96672263"/>
            <w:bookmarkStart w:id="2485" w:name="_Hlt95620878"/>
            <w:bookmarkEnd w:id="2484"/>
            <w:r>
              <w:rPr>
                <w:rStyle w:val="Hyperlink"/>
                <w:sz w:val="22"/>
              </w:rPr>
              <w:t>2</w:t>
            </w:r>
            <w:bookmarkEnd w:id="2485"/>
            <w:r>
              <w:rPr>
                <w:rStyle w:val="Hyperlink"/>
                <w:sz w:val="22"/>
              </w:rPr>
              <w:t>7.</w:t>
            </w:r>
          </w:p>
          <w:p w14:paraId="76E76EF8" w14:textId="77777777" w:rsidR="00E14754" w:rsidRPr="0071784C" w:rsidRDefault="00E14754" w:rsidP="00E14754">
            <w:r w:rsidRPr="0071784C">
              <w:fldChar w:fldCharType="end"/>
            </w:r>
            <w:bookmarkStart w:id="2486" w:name="_Hlt95618870"/>
            <w:bookmarkEnd w:id="2483"/>
            <w:bookmarkEnd w:id="2486"/>
            <w:r w:rsidRPr="0071784C">
              <w:t xml:space="preserve">Ein Aufzug der Masse 1,8 t fährt nach oben. Das Zugseil ist über eine Trommel von 2,5 m Durchmesser geführt. Während der gesamten Bewegung wirkt auf den Aufzug eine konstante Reibungskraft. Die Abhängigkeit der Winkelgeschwindigkeit der Seiltrommel von der Zeit wird durch das folgende </w:t>
            </w:r>
            <w:r w:rsidRPr="0071784C">
              <w:rPr>
                <w:rFonts w:ascii="Symbol" w:hAnsi="Symbol"/>
              </w:rPr>
              <w:t></w:t>
            </w:r>
            <w:r w:rsidRPr="0071784C">
              <w:t>(t)-Diagramm beschrieben.</w:t>
            </w:r>
          </w:p>
          <w:p w14:paraId="2799235F" w14:textId="77777777" w:rsidR="00E14754" w:rsidRPr="0071784C" w:rsidRDefault="00E14754" w:rsidP="00E14754"/>
        </w:tc>
      </w:tr>
      <w:tr w:rsidR="00E14754" w:rsidRPr="0071784C" w14:paraId="73431565" w14:textId="77777777" w:rsidTr="00E14754">
        <w:tc>
          <w:tcPr>
            <w:tcW w:w="10061" w:type="dxa"/>
          </w:tcPr>
          <w:p w14:paraId="37E1FA10" w14:textId="77777777" w:rsidR="00E14754" w:rsidRPr="0071784C" w:rsidRDefault="00215B7B" w:rsidP="00E14754">
            <w:r>
              <w:rPr>
                <w:noProof/>
              </w:rPr>
              <w:pict w14:anchorId="4BB25980">
                <v:shape id="Bild 367" o:spid="_x0000_i1523" type="#_x0000_t75" alt="m527" style="width:366pt;height:246pt;visibility:visible">
                  <v:imagedata r:id="rId1539" o:title="m527"/>
                </v:shape>
              </w:pict>
            </w:r>
          </w:p>
        </w:tc>
      </w:tr>
    </w:tbl>
    <w:p w14:paraId="6F98BEDF" w14:textId="77777777" w:rsidR="00E14754" w:rsidRDefault="00E14754" w:rsidP="00E14754"/>
    <w:p w14:paraId="51DF6287" w14:textId="77777777" w:rsidR="00E14754" w:rsidRDefault="00E14754" w:rsidP="00E14754"/>
    <w:p w14:paraId="01D3B614" w14:textId="77777777" w:rsidR="00E14754" w:rsidRDefault="00E14754" w:rsidP="00E14754"/>
    <w:p w14:paraId="31FCD95C" w14:textId="77777777" w:rsidR="00E14754" w:rsidRDefault="00E14754" w:rsidP="00E14754"/>
    <w:p w14:paraId="4C2B6BD3" w14:textId="77777777" w:rsidR="00E14754" w:rsidRDefault="00E14754" w:rsidP="00E14754"/>
    <w:p w14:paraId="38D4607C" w14:textId="27E5C63E" w:rsidR="00E14754" w:rsidRDefault="00E14754" w:rsidP="00E14754">
      <w:r>
        <w:t>(</w:t>
      </w:r>
      <w:hyperlink r:id="rId1540" w:history="1">
        <w:r>
          <w:rPr>
            <w:rStyle w:val="Hyperlink"/>
            <w:sz w:val="22"/>
          </w:rPr>
          <w:t>Diagr</w:t>
        </w:r>
        <w:bookmarkStart w:id="2487" w:name="_Hlt182609997"/>
        <w:r>
          <w:rPr>
            <w:rStyle w:val="Hyperlink"/>
            <w:sz w:val="22"/>
          </w:rPr>
          <w:t>a</w:t>
        </w:r>
        <w:bookmarkStart w:id="2488" w:name="_Hlt96150197"/>
        <w:bookmarkEnd w:id="2487"/>
        <w:r>
          <w:rPr>
            <w:rStyle w:val="Hyperlink"/>
            <w:sz w:val="22"/>
          </w:rPr>
          <w:t>m</w:t>
        </w:r>
        <w:bookmarkEnd w:id="2488"/>
        <w:r>
          <w:rPr>
            <w:rStyle w:val="Hyperlink"/>
            <w:sz w:val="22"/>
          </w:rPr>
          <w:t>mquelle</w:t>
        </w:r>
      </w:hyperlink>
      <w:r>
        <w:t>)</w:t>
      </w:r>
    </w:p>
    <w:p w14:paraId="46863EED" w14:textId="77777777" w:rsidR="00E14754" w:rsidRDefault="00E14754" w:rsidP="00E14754"/>
    <w:p w14:paraId="2728E7AF" w14:textId="77777777" w:rsidR="00E14754" w:rsidRDefault="00E14754" w:rsidP="00E14754">
      <w:r>
        <w:t>a) Ermitteln Sie die Anzahl der Umdrehungen, die die Seiltrommel in den 20 s ausführt.</w:t>
      </w:r>
    </w:p>
    <w:p w14:paraId="674CF964" w14:textId="77777777" w:rsidR="00E14754" w:rsidRDefault="00E14754" w:rsidP="00E14754">
      <w:r>
        <w:t>b) Nennen Sie für das Zeitintervall 0 bis 20 s die Bewegungsarten des Aufzugs.</w:t>
      </w:r>
    </w:p>
    <w:p w14:paraId="0F0862D9" w14:textId="77777777" w:rsidR="00E14754" w:rsidRDefault="00E14754" w:rsidP="00E14754">
      <w:r>
        <w:t>c) Berechnen Sie die jeweil</w:t>
      </w:r>
      <w:bookmarkStart w:id="2489" w:name="_Hlt224290491"/>
      <w:r>
        <w:t>s von 0 bis zu den Zeitpunkten 4 s, 18 s und 20 s zurückgelegten Wege.</w:t>
      </w:r>
      <w:r>
        <w:br/>
        <w:t xml:space="preserve">Skizzieren Sie unter Nutzung </w:t>
      </w:r>
      <w:bookmarkEnd w:id="2489"/>
      <w:r>
        <w:t>dieser Werte das zugehörige s(t)-Diagramm für die Bewegung des Aufzugs (Es gilt: s(0) =0).</w:t>
      </w:r>
    </w:p>
    <w:p w14:paraId="4FC4D96D" w14:textId="77777777" w:rsidR="00E14754" w:rsidRDefault="00E14754" w:rsidP="00E14754">
      <w:r>
        <w:t xml:space="preserve">d) Während der ersten 4 Sekunden der Aufwärtsfahrt greift das Zugseil mit der konstanten Kraft 22,1 kN am Aufzug an. </w:t>
      </w:r>
      <w:r>
        <w:br/>
        <w:t>Ermitteln Sie den Betrag der Reibungskraft.</w:t>
      </w:r>
      <w:r>
        <w:br/>
        <w:t>e) Berechnen Sie den Betrag der Kraft, mit der das Seil während der letzten zwei Sekunden am Aufzug angreift.</w:t>
      </w:r>
    </w:p>
    <w:p w14:paraId="4DD60616" w14:textId="77777777" w:rsidR="00E14754" w:rsidRDefault="00E14754" w:rsidP="00E14754"/>
    <w:p w14:paraId="26B44B84" w14:textId="77777777" w:rsidR="00E14754" w:rsidRDefault="00E14754" w:rsidP="00E14754"/>
    <w:p w14:paraId="6DC1D267" w14:textId="48311869" w:rsidR="00E14754" w:rsidRDefault="00E14754" w:rsidP="00E14754">
      <w:r>
        <w:rPr>
          <w:color w:val="FF0000"/>
        </w:rPr>
        <w:sym w:font="Symbol" w:char="F02A"/>
      </w:r>
      <w:bookmarkStart w:id="2490" w:name="_Hlt113846431"/>
      <w:r>
        <w:fldChar w:fldCharType="begin"/>
      </w:r>
      <w:r w:rsidR="00626526">
        <w:instrText>HYPERLINK "lsgmech.docx" \l "m553"</w:instrText>
      </w:r>
      <w:r>
        <w:fldChar w:fldCharType="separate"/>
      </w:r>
      <w:r>
        <w:rPr>
          <w:rStyle w:val="Hyperlink"/>
          <w:sz w:val="22"/>
        </w:rPr>
        <w:t>5</w:t>
      </w:r>
      <w:bookmarkStart w:id="2491" w:name="_Hlt113686480"/>
      <w:bookmarkStart w:id="2492" w:name="_Hlt113609772"/>
      <w:bookmarkEnd w:id="2491"/>
      <w:r>
        <w:rPr>
          <w:rStyle w:val="Hyperlink"/>
          <w:sz w:val="22"/>
        </w:rPr>
        <w:t>5</w:t>
      </w:r>
      <w:bookmarkEnd w:id="2492"/>
      <w:r>
        <w:rPr>
          <w:rStyle w:val="Hyperlink"/>
          <w:sz w:val="22"/>
        </w:rPr>
        <w:t>3.</w:t>
      </w:r>
      <w:r>
        <w:fldChar w:fldCharType="end"/>
      </w:r>
      <w:bookmarkEnd w:id="2490"/>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E14754" w:rsidRPr="0071784C" w14:paraId="69CE974E" w14:textId="77777777" w:rsidTr="00E14754">
        <w:tc>
          <w:tcPr>
            <w:tcW w:w="5030" w:type="dxa"/>
          </w:tcPr>
          <w:p w14:paraId="3FB1B640" w14:textId="77777777" w:rsidR="00E14754" w:rsidRPr="0071784C" w:rsidRDefault="00E14754" w:rsidP="00E14754">
            <w:r w:rsidRPr="0071784C">
              <w:t xml:space="preserve">Auf einer geneigten Ebene rollt eine Kugel aus der Ruhelage heraus nach unten. Zeitgleich startet eine Kugel, die die Höhe der Ebene frei durchfällt, um dann mit der dabei erhaltenen Geschwindigkeit gleichförmig zum Ende der Ebene zu rollen. </w:t>
            </w:r>
          </w:p>
          <w:p w14:paraId="1FA98068" w14:textId="77777777" w:rsidR="00E14754" w:rsidRPr="0071784C" w:rsidRDefault="00E14754" w:rsidP="00E14754">
            <w:r w:rsidRPr="0071784C">
              <w:t>Welchen Neigungswinkel kleiner 90° muss die Ebene haben, damit die beiden Kugeln zur gleichen Zeit am Ende der Ebene ankommen?</w:t>
            </w:r>
          </w:p>
          <w:p w14:paraId="44AFD060" w14:textId="77777777" w:rsidR="00E14754" w:rsidRPr="0071784C" w:rsidRDefault="00E14754" w:rsidP="00E14754">
            <w:r w:rsidRPr="0071784C">
              <w:t>(Reibungsverluste und Verluste beim Umlenken der Kugel werden vernachlässigt )</w:t>
            </w:r>
          </w:p>
        </w:tc>
        <w:tc>
          <w:tcPr>
            <w:tcW w:w="5030" w:type="dxa"/>
          </w:tcPr>
          <w:p w14:paraId="27D9CE5D" w14:textId="77777777" w:rsidR="00E14754" w:rsidRPr="0071784C" w:rsidRDefault="00215B7B" w:rsidP="00E14754">
            <w:r>
              <w:rPr>
                <w:noProof/>
              </w:rPr>
              <w:pict w14:anchorId="142057F3">
                <v:shape id="Bild 368" o:spid="_x0000_i1524" type="#_x0000_t75" alt="m553" style="width:246pt;height:150pt;visibility:visible">
                  <v:imagedata r:id="rId1541" o:title="m553"/>
                </v:shape>
              </w:pict>
            </w:r>
          </w:p>
        </w:tc>
      </w:tr>
    </w:tbl>
    <w:p w14:paraId="358F7D27" w14:textId="77777777" w:rsidR="00E14754" w:rsidRDefault="00E14754" w:rsidP="00E14754"/>
    <w:bookmarkStart w:id="2493" w:name="_Hlt135098635"/>
    <w:p w14:paraId="5CC117A2" w14:textId="1E824020" w:rsidR="00E14754" w:rsidRDefault="00E14754" w:rsidP="00E14754">
      <w:r>
        <w:fldChar w:fldCharType="begin"/>
      </w:r>
      <w:r w:rsidR="00626526">
        <w:instrText>HYPERLINK "lsgmech.docx" \l "m597"</w:instrText>
      </w:r>
      <w:r>
        <w:fldChar w:fldCharType="separate"/>
      </w:r>
      <w:r>
        <w:rPr>
          <w:rStyle w:val="Hyperlink"/>
          <w:sz w:val="22"/>
        </w:rPr>
        <w:t>5</w:t>
      </w:r>
      <w:bookmarkStart w:id="2494" w:name="_Hlt131774060"/>
      <w:bookmarkStart w:id="2495" w:name="_Hlt131774029"/>
      <w:bookmarkEnd w:id="2494"/>
      <w:r>
        <w:rPr>
          <w:rStyle w:val="Hyperlink"/>
          <w:sz w:val="22"/>
        </w:rPr>
        <w:t>9</w:t>
      </w:r>
      <w:bookmarkEnd w:id="2495"/>
      <w:r>
        <w:rPr>
          <w:rStyle w:val="Hyperlink"/>
          <w:sz w:val="22"/>
        </w:rPr>
        <w:t>7.</w:t>
      </w:r>
      <w:r>
        <w:fldChar w:fldCharType="end"/>
      </w:r>
      <w:bookmarkStart w:id="2496" w:name="_Hlt128094180"/>
      <w:bookmarkEnd w:id="2493"/>
      <w:bookmarkEnd w:id="2496"/>
    </w:p>
    <w:p w14:paraId="76B49337" w14:textId="77777777" w:rsidR="00E14754" w:rsidRDefault="00E14754" w:rsidP="00E14754">
      <w:r>
        <w:t>Eine Sanduhr wird mit ruhendem Sand in der unteren Kammer auf einer empfindlichen Balkenwaage durch Gegengewichte sorgfältig ausgewogen, so dass die Waage im Gleichgewicht ist.  Dann wird die Sanduhr umgedreht und ihr Sand rinnt längere Zeit im gleichmäßigen Strom nach unten. Wie verhält sich die Waage?</w:t>
      </w:r>
    </w:p>
    <w:p w14:paraId="08809E5E" w14:textId="77777777" w:rsidR="00E14754" w:rsidRDefault="00E14754" w:rsidP="00E14754">
      <w:r>
        <w:t>a) Die Seite mit der Sanduhr geht nach oben. Die Uhr wird leichter, da sich ein Teil des Sandes auf dem Weg befinden und damit zum Gewicht der Uhr nicht mehr beitragen kann.</w:t>
      </w:r>
    </w:p>
    <w:p w14:paraId="49483984" w14:textId="77777777" w:rsidR="00E14754" w:rsidRDefault="00E14754" w:rsidP="00E14754">
      <w:r>
        <w:t>b) Die Waage bleibt im Gleichgewicht. Der Gewichtsverlust durch die fliegenden Körner und der Gewichtszuwachs durch die aufschlagenden Körner heben sich auf.</w:t>
      </w:r>
    </w:p>
    <w:p w14:paraId="72D34DB9" w14:textId="77777777" w:rsidR="00E14754" w:rsidRDefault="00E14754" w:rsidP="00E14754">
      <w:r>
        <w:t>c) Die Seite mit der Sanduhr geht nach unten. Die Sandkörner schlagen unten auf und geben einen Impuls an die Waage weiter. Damit wird diese Seite scheinbar schwerer.</w:t>
      </w:r>
    </w:p>
    <w:p w14:paraId="2F59AB11" w14:textId="34F2F404" w:rsidR="00E14754" w:rsidRDefault="00215B7B" w:rsidP="00E14754">
      <w:hyperlink r:id="rId1542" w:anchor="m676" w:history="1">
        <w:r w:rsidR="00E14754">
          <w:rPr>
            <w:rStyle w:val="Hyperlink"/>
            <w:sz w:val="22"/>
          </w:rPr>
          <w:t>6</w:t>
        </w:r>
        <w:bookmarkStart w:id="2497" w:name="_Hlt203184308"/>
        <w:r w:rsidR="00E14754">
          <w:rPr>
            <w:rStyle w:val="Hyperlink"/>
            <w:sz w:val="22"/>
          </w:rPr>
          <w:t>7</w:t>
        </w:r>
        <w:bookmarkStart w:id="2498" w:name="_Hlt191783508"/>
        <w:bookmarkStart w:id="2499" w:name="_Hlt191783292"/>
        <w:bookmarkEnd w:id="2497"/>
        <w:bookmarkEnd w:id="2498"/>
        <w:r w:rsidR="00E14754">
          <w:rPr>
            <w:rStyle w:val="Hyperlink"/>
            <w:sz w:val="22"/>
          </w:rPr>
          <w:t>6</w:t>
        </w:r>
        <w:bookmarkEnd w:id="2499"/>
      </w:hyperlink>
      <w:r w:rsidR="00E14754">
        <w:t>.</w:t>
      </w:r>
    </w:p>
    <w:p w14:paraId="1E048491" w14:textId="77777777" w:rsidR="00E14754" w:rsidRDefault="00E14754" w:rsidP="00E14754">
      <w:r>
        <w:t>Vervollständige die Tabelle.</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2444"/>
        <w:gridCol w:w="2444"/>
        <w:gridCol w:w="2444"/>
        <w:gridCol w:w="2444"/>
      </w:tblGrid>
      <w:tr w:rsidR="00E14754" w:rsidRPr="0071784C" w14:paraId="33923803" w14:textId="77777777" w:rsidTr="00E14754">
        <w:tc>
          <w:tcPr>
            <w:tcW w:w="2444" w:type="dxa"/>
            <w:tcBorders>
              <w:top w:val="single" w:sz="12" w:space="0" w:color="000000"/>
              <w:left w:val="single" w:sz="12" w:space="0" w:color="000000"/>
              <w:bottom w:val="single" w:sz="12" w:space="0" w:color="000000"/>
              <w:right w:val="single" w:sz="6" w:space="0" w:color="000000"/>
            </w:tcBorders>
          </w:tcPr>
          <w:p w14:paraId="2E5E7CE7" w14:textId="77777777" w:rsidR="00E14754" w:rsidRPr="0071784C" w:rsidRDefault="00E14754" w:rsidP="00E14754">
            <w:pPr>
              <w:jc w:val="center"/>
            </w:pPr>
            <w:r w:rsidRPr="0071784C">
              <w:t>Größe</w:t>
            </w:r>
          </w:p>
        </w:tc>
        <w:tc>
          <w:tcPr>
            <w:tcW w:w="2444" w:type="dxa"/>
            <w:tcBorders>
              <w:top w:val="single" w:sz="12" w:space="0" w:color="000000"/>
              <w:left w:val="single" w:sz="6" w:space="0" w:color="000000"/>
              <w:bottom w:val="single" w:sz="12" w:space="0" w:color="000000"/>
              <w:right w:val="single" w:sz="6" w:space="0" w:color="000000"/>
            </w:tcBorders>
          </w:tcPr>
          <w:p w14:paraId="79EA75AB" w14:textId="77777777" w:rsidR="00E14754" w:rsidRPr="0071784C" w:rsidRDefault="00E14754" w:rsidP="00E14754">
            <w:pPr>
              <w:jc w:val="center"/>
            </w:pPr>
            <w:r w:rsidRPr="0071784C">
              <w:t>Formelzeichen</w:t>
            </w:r>
          </w:p>
        </w:tc>
        <w:tc>
          <w:tcPr>
            <w:tcW w:w="2444" w:type="dxa"/>
            <w:tcBorders>
              <w:top w:val="single" w:sz="12" w:space="0" w:color="000000"/>
              <w:left w:val="single" w:sz="6" w:space="0" w:color="000000"/>
              <w:bottom w:val="single" w:sz="12" w:space="0" w:color="000000"/>
              <w:right w:val="single" w:sz="6" w:space="0" w:color="000000"/>
            </w:tcBorders>
          </w:tcPr>
          <w:p w14:paraId="32B11376" w14:textId="77777777" w:rsidR="00E14754" w:rsidRPr="0071784C" w:rsidRDefault="00E14754" w:rsidP="00E14754">
            <w:pPr>
              <w:jc w:val="center"/>
            </w:pPr>
            <w:r w:rsidRPr="0071784C">
              <w:t>Einheit</w:t>
            </w:r>
          </w:p>
        </w:tc>
        <w:tc>
          <w:tcPr>
            <w:tcW w:w="2444" w:type="dxa"/>
            <w:tcBorders>
              <w:top w:val="single" w:sz="12" w:space="0" w:color="000000"/>
              <w:left w:val="single" w:sz="6" w:space="0" w:color="000000"/>
              <w:bottom w:val="single" w:sz="12" w:space="0" w:color="000000"/>
              <w:right w:val="single" w:sz="12" w:space="0" w:color="000000"/>
            </w:tcBorders>
          </w:tcPr>
          <w:p w14:paraId="4E4476E6" w14:textId="77777777" w:rsidR="00E14754" w:rsidRPr="0071784C" w:rsidRDefault="00E14754" w:rsidP="00E14754">
            <w:pPr>
              <w:jc w:val="center"/>
            </w:pPr>
            <w:r w:rsidRPr="0071784C">
              <w:t>Formel</w:t>
            </w:r>
          </w:p>
        </w:tc>
      </w:tr>
      <w:tr w:rsidR="00E14754" w:rsidRPr="0071784C" w14:paraId="58160FC0" w14:textId="77777777" w:rsidTr="00E14754">
        <w:trPr>
          <w:trHeight w:val="620"/>
        </w:trPr>
        <w:tc>
          <w:tcPr>
            <w:tcW w:w="2444" w:type="dxa"/>
            <w:tcBorders>
              <w:top w:val="nil"/>
              <w:left w:val="single" w:sz="12" w:space="0" w:color="000000"/>
              <w:bottom w:val="single" w:sz="6" w:space="0" w:color="000000"/>
              <w:right w:val="single" w:sz="6" w:space="0" w:color="000000"/>
            </w:tcBorders>
          </w:tcPr>
          <w:p w14:paraId="0B7B987F" w14:textId="77777777" w:rsidR="00E14754" w:rsidRPr="0071784C" w:rsidRDefault="00E14754" w:rsidP="00E14754">
            <w:pPr>
              <w:jc w:val="center"/>
            </w:pPr>
          </w:p>
        </w:tc>
        <w:tc>
          <w:tcPr>
            <w:tcW w:w="2444" w:type="dxa"/>
            <w:tcBorders>
              <w:top w:val="nil"/>
              <w:left w:val="single" w:sz="6" w:space="0" w:color="000000"/>
              <w:bottom w:val="single" w:sz="6" w:space="0" w:color="000000"/>
              <w:right w:val="single" w:sz="6" w:space="0" w:color="000000"/>
            </w:tcBorders>
          </w:tcPr>
          <w:p w14:paraId="1F95E59A" w14:textId="77777777" w:rsidR="00E14754" w:rsidRPr="0071784C" w:rsidRDefault="00E14754" w:rsidP="00E14754">
            <w:pPr>
              <w:jc w:val="center"/>
            </w:pPr>
          </w:p>
        </w:tc>
        <w:tc>
          <w:tcPr>
            <w:tcW w:w="2444" w:type="dxa"/>
            <w:tcBorders>
              <w:top w:val="nil"/>
              <w:left w:val="single" w:sz="6" w:space="0" w:color="000000"/>
              <w:bottom w:val="single" w:sz="6" w:space="0" w:color="000000"/>
              <w:right w:val="single" w:sz="6" w:space="0" w:color="000000"/>
            </w:tcBorders>
          </w:tcPr>
          <w:p w14:paraId="549617E4" w14:textId="77777777" w:rsidR="00E14754" w:rsidRPr="0071784C" w:rsidRDefault="00E14754" w:rsidP="00E14754">
            <w:pPr>
              <w:jc w:val="center"/>
            </w:pPr>
          </w:p>
        </w:tc>
        <w:tc>
          <w:tcPr>
            <w:tcW w:w="2444" w:type="dxa"/>
            <w:tcBorders>
              <w:top w:val="nil"/>
              <w:left w:val="single" w:sz="6" w:space="0" w:color="000000"/>
              <w:bottom w:val="single" w:sz="6" w:space="0" w:color="000000"/>
              <w:right w:val="single" w:sz="12" w:space="0" w:color="000000"/>
            </w:tcBorders>
          </w:tcPr>
          <w:p w14:paraId="1D1F6298" w14:textId="77777777" w:rsidR="00E14754" w:rsidRPr="0071784C" w:rsidRDefault="00E14754" w:rsidP="00E14754">
            <w:pPr>
              <w:jc w:val="center"/>
            </w:pPr>
            <w:r w:rsidRPr="0071784C">
              <w:rPr>
                <w:position w:val="-24"/>
              </w:rPr>
              <w:object w:dxaOrig="520" w:dyaOrig="620" w14:anchorId="37DAB90E">
                <v:shape id="_x0000_i1525" type="#_x0000_t75" style="width:30pt;height:30pt" o:ole="" fillcolor="window">
                  <v:imagedata r:id="rId1543" o:title=""/>
                </v:shape>
                <o:OLEObject Type="Embed" ProgID="Equation.DSMT4" ShapeID="_x0000_i1525" DrawAspect="Content" ObjectID="_1735305745" r:id="rId1544"/>
              </w:object>
            </w:r>
          </w:p>
        </w:tc>
      </w:tr>
      <w:tr w:rsidR="00E14754" w:rsidRPr="0071784C" w14:paraId="13EC2370" w14:textId="77777777" w:rsidTr="00E14754">
        <w:trPr>
          <w:trHeight w:val="620"/>
        </w:trPr>
        <w:tc>
          <w:tcPr>
            <w:tcW w:w="2444" w:type="dxa"/>
            <w:tcBorders>
              <w:top w:val="single" w:sz="6" w:space="0" w:color="000000"/>
              <w:left w:val="single" w:sz="12" w:space="0" w:color="000000"/>
              <w:bottom w:val="single" w:sz="6" w:space="0" w:color="000000"/>
              <w:right w:val="single" w:sz="6" w:space="0" w:color="000000"/>
            </w:tcBorders>
          </w:tcPr>
          <w:p w14:paraId="61670ADF"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4918E9D9"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5BD005B1" w14:textId="77777777" w:rsidR="00E14754" w:rsidRPr="0071784C" w:rsidRDefault="00E14754" w:rsidP="00E14754">
            <w:pPr>
              <w:jc w:val="center"/>
            </w:pPr>
          </w:p>
          <w:p w14:paraId="56774BAA" w14:textId="77777777" w:rsidR="00E14754" w:rsidRPr="0071784C" w:rsidRDefault="00E14754" w:rsidP="00E14754">
            <w:pPr>
              <w:jc w:val="center"/>
            </w:pPr>
            <w:r w:rsidRPr="0071784C">
              <w:t>1 m</w:t>
            </w:r>
          </w:p>
        </w:tc>
        <w:tc>
          <w:tcPr>
            <w:tcW w:w="2444" w:type="dxa"/>
            <w:tcBorders>
              <w:top w:val="single" w:sz="6" w:space="0" w:color="000000"/>
              <w:left w:val="single" w:sz="6" w:space="0" w:color="000000"/>
              <w:bottom w:val="single" w:sz="6" w:space="0" w:color="000000"/>
              <w:right w:val="single" w:sz="12" w:space="0" w:color="000000"/>
            </w:tcBorders>
          </w:tcPr>
          <w:p w14:paraId="399E95F8" w14:textId="77777777" w:rsidR="00E14754" w:rsidRPr="0071784C" w:rsidRDefault="00E14754" w:rsidP="00E14754">
            <w:pPr>
              <w:jc w:val="center"/>
            </w:pPr>
          </w:p>
        </w:tc>
      </w:tr>
      <w:tr w:rsidR="00E14754" w:rsidRPr="0071784C" w14:paraId="0270D080" w14:textId="77777777" w:rsidTr="00E14754">
        <w:trPr>
          <w:trHeight w:val="620"/>
        </w:trPr>
        <w:tc>
          <w:tcPr>
            <w:tcW w:w="2444" w:type="dxa"/>
            <w:tcBorders>
              <w:top w:val="single" w:sz="6" w:space="0" w:color="000000"/>
              <w:left w:val="single" w:sz="12" w:space="0" w:color="000000"/>
              <w:bottom w:val="single" w:sz="6" w:space="0" w:color="000000"/>
              <w:right w:val="single" w:sz="6" w:space="0" w:color="000000"/>
            </w:tcBorders>
          </w:tcPr>
          <w:p w14:paraId="65183915"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6D52B9B6" w14:textId="77777777" w:rsidR="00E14754" w:rsidRPr="0071784C" w:rsidRDefault="00E14754" w:rsidP="00E14754">
            <w:pPr>
              <w:jc w:val="center"/>
            </w:pPr>
          </w:p>
          <w:p w14:paraId="19AB6837" w14:textId="77777777" w:rsidR="00E14754" w:rsidRPr="0071784C" w:rsidRDefault="00E14754" w:rsidP="00E14754">
            <w:pPr>
              <w:jc w:val="center"/>
            </w:pPr>
            <w:r w:rsidRPr="0071784C">
              <w:t>W</w:t>
            </w:r>
          </w:p>
        </w:tc>
        <w:tc>
          <w:tcPr>
            <w:tcW w:w="2444" w:type="dxa"/>
            <w:tcBorders>
              <w:top w:val="single" w:sz="6" w:space="0" w:color="000000"/>
              <w:left w:val="single" w:sz="6" w:space="0" w:color="000000"/>
              <w:bottom w:val="single" w:sz="6" w:space="0" w:color="000000"/>
              <w:right w:val="single" w:sz="6" w:space="0" w:color="000000"/>
            </w:tcBorders>
          </w:tcPr>
          <w:p w14:paraId="5FC9CB70"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12" w:space="0" w:color="000000"/>
            </w:tcBorders>
          </w:tcPr>
          <w:p w14:paraId="5B8E7023" w14:textId="77777777" w:rsidR="00E14754" w:rsidRPr="0071784C" w:rsidRDefault="00E14754" w:rsidP="00E14754">
            <w:pPr>
              <w:jc w:val="center"/>
            </w:pPr>
          </w:p>
        </w:tc>
      </w:tr>
      <w:tr w:rsidR="00E14754" w:rsidRPr="0071784C" w14:paraId="0A5A98FC" w14:textId="77777777" w:rsidTr="00E14754">
        <w:trPr>
          <w:trHeight w:val="620"/>
        </w:trPr>
        <w:tc>
          <w:tcPr>
            <w:tcW w:w="2444" w:type="dxa"/>
            <w:tcBorders>
              <w:top w:val="single" w:sz="6" w:space="0" w:color="000000"/>
              <w:left w:val="single" w:sz="12" w:space="0" w:color="000000"/>
              <w:bottom w:val="single" w:sz="6" w:space="0" w:color="000000"/>
              <w:right w:val="single" w:sz="6" w:space="0" w:color="000000"/>
            </w:tcBorders>
          </w:tcPr>
          <w:p w14:paraId="3CFB738D"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158CB2C8"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51B362DE" w14:textId="77777777" w:rsidR="00E14754" w:rsidRPr="0071784C" w:rsidRDefault="00E14754" w:rsidP="00E14754">
            <w:pPr>
              <w:jc w:val="center"/>
            </w:pPr>
            <w:r w:rsidRPr="0071784C">
              <w:rPr>
                <w:position w:val="-24"/>
              </w:rPr>
              <w:object w:dxaOrig="499" w:dyaOrig="620" w14:anchorId="5CFA1544">
                <v:shape id="_x0000_i1526" type="#_x0000_t75" style="width:24pt;height:30pt" o:ole="" fillcolor="window">
                  <v:imagedata r:id="rId1545" o:title=""/>
                </v:shape>
                <o:OLEObject Type="Embed" ProgID="Equation.DSMT4" ShapeID="_x0000_i1526" DrawAspect="Content" ObjectID="_1735305746" r:id="rId1546"/>
              </w:object>
            </w:r>
          </w:p>
        </w:tc>
        <w:tc>
          <w:tcPr>
            <w:tcW w:w="2444" w:type="dxa"/>
            <w:tcBorders>
              <w:top w:val="single" w:sz="6" w:space="0" w:color="000000"/>
              <w:left w:val="single" w:sz="6" w:space="0" w:color="000000"/>
              <w:bottom w:val="single" w:sz="6" w:space="0" w:color="000000"/>
              <w:right w:val="single" w:sz="12" w:space="0" w:color="000000"/>
            </w:tcBorders>
          </w:tcPr>
          <w:p w14:paraId="69E4D209" w14:textId="77777777" w:rsidR="00E14754" w:rsidRPr="0071784C" w:rsidRDefault="00E14754" w:rsidP="00E14754">
            <w:pPr>
              <w:jc w:val="center"/>
            </w:pPr>
          </w:p>
        </w:tc>
      </w:tr>
      <w:tr w:rsidR="00E14754" w:rsidRPr="0071784C" w14:paraId="2B08A5DC" w14:textId="77777777" w:rsidTr="00E14754">
        <w:trPr>
          <w:trHeight w:val="620"/>
        </w:trPr>
        <w:tc>
          <w:tcPr>
            <w:tcW w:w="2444" w:type="dxa"/>
            <w:tcBorders>
              <w:top w:val="single" w:sz="6" w:space="0" w:color="000000"/>
              <w:left w:val="single" w:sz="12" w:space="0" w:color="000000"/>
              <w:bottom w:val="single" w:sz="6" w:space="0" w:color="000000"/>
              <w:right w:val="single" w:sz="6" w:space="0" w:color="000000"/>
            </w:tcBorders>
          </w:tcPr>
          <w:p w14:paraId="50ABBCBC" w14:textId="77777777" w:rsidR="00E14754" w:rsidRPr="0071784C" w:rsidRDefault="00E14754" w:rsidP="00E14754">
            <w:pPr>
              <w:jc w:val="center"/>
            </w:pPr>
          </w:p>
          <w:p w14:paraId="6774532F"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74A81893" w14:textId="77777777" w:rsidR="00E14754" w:rsidRPr="0071784C" w:rsidRDefault="00E14754" w:rsidP="00E14754">
            <w:pPr>
              <w:jc w:val="center"/>
            </w:pPr>
          </w:p>
          <w:p w14:paraId="6FC3ABD2" w14:textId="77777777" w:rsidR="00E14754" w:rsidRPr="0071784C" w:rsidRDefault="00E14754" w:rsidP="00E14754">
            <w:pPr>
              <w:jc w:val="center"/>
            </w:pPr>
            <w:r w:rsidRPr="0071784C">
              <w:rPr>
                <w:position w:val="-6"/>
              </w:rPr>
              <w:object w:dxaOrig="220" w:dyaOrig="279" w14:anchorId="010EC0FA">
                <v:shape id="_x0000_i1527" type="#_x0000_t75" style="width:12pt;height:12pt" o:ole="" fillcolor="window">
                  <v:imagedata r:id="rId1547" o:title=""/>
                </v:shape>
                <o:OLEObject Type="Embed" ProgID="Equation.DSMT4" ShapeID="_x0000_i1527" DrawAspect="Content" ObjectID="_1735305747" r:id="rId1548"/>
              </w:object>
            </w:r>
          </w:p>
        </w:tc>
        <w:tc>
          <w:tcPr>
            <w:tcW w:w="2444" w:type="dxa"/>
            <w:tcBorders>
              <w:top w:val="single" w:sz="6" w:space="0" w:color="000000"/>
              <w:left w:val="single" w:sz="6" w:space="0" w:color="000000"/>
              <w:bottom w:val="single" w:sz="6" w:space="0" w:color="000000"/>
              <w:right w:val="single" w:sz="6" w:space="0" w:color="000000"/>
            </w:tcBorders>
          </w:tcPr>
          <w:p w14:paraId="40A39133"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12" w:space="0" w:color="000000"/>
            </w:tcBorders>
          </w:tcPr>
          <w:p w14:paraId="5E061962" w14:textId="77777777" w:rsidR="00E14754" w:rsidRPr="0071784C" w:rsidRDefault="00E14754" w:rsidP="00E14754">
            <w:pPr>
              <w:jc w:val="center"/>
            </w:pPr>
          </w:p>
        </w:tc>
      </w:tr>
      <w:tr w:rsidR="00E14754" w:rsidRPr="0071784C" w14:paraId="5621A092" w14:textId="77777777" w:rsidTr="00E14754">
        <w:trPr>
          <w:trHeight w:val="620"/>
        </w:trPr>
        <w:tc>
          <w:tcPr>
            <w:tcW w:w="2444" w:type="dxa"/>
            <w:tcBorders>
              <w:top w:val="single" w:sz="6" w:space="0" w:color="000000"/>
              <w:left w:val="single" w:sz="12" w:space="0" w:color="000000"/>
              <w:bottom w:val="single" w:sz="6" w:space="0" w:color="000000"/>
              <w:right w:val="single" w:sz="6" w:space="0" w:color="000000"/>
            </w:tcBorders>
          </w:tcPr>
          <w:p w14:paraId="05CFB9EC"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0D1C53C7"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6" w:space="0" w:color="000000"/>
            </w:tcBorders>
          </w:tcPr>
          <w:p w14:paraId="12C69FE2" w14:textId="77777777" w:rsidR="00E14754" w:rsidRPr="0071784C" w:rsidRDefault="00E14754" w:rsidP="00E14754">
            <w:pPr>
              <w:jc w:val="center"/>
            </w:pPr>
          </w:p>
        </w:tc>
        <w:tc>
          <w:tcPr>
            <w:tcW w:w="2444" w:type="dxa"/>
            <w:tcBorders>
              <w:top w:val="single" w:sz="6" w:space="0" w:color="000000"/>
              <w:left w:val="single" w:sz="6" w:space="0" w:color="000000"/>
              <w:bottom w:val="single" w:sz="6" w:space="0" w:color="000000"/>
              <w:right w:val="single" w:sz="12" w:space="0" w:color="000000"/>
            </w:tcBorders>
          </w:tcPr>
          <w:p w14:paraId="68F0697B" w14:textId="77777777" w:rsidR="00E14754" w:rsidRPr="0071784C" w:rsidRDefault="00E14754" w:rsidP="00E14754">
            <w:pPr>
              <w:jc w:val="center"/>
            </w:pPr>
            <w:r w:rsidRPr="0071784C">
              <w:rPr>
                <w:position w:val="-24"/>
              </w:rPr>
              <w:object w:dxaOrig="820" w:dyaOrig="620" w14:anchorId="2E0DE02F">
                <v:shape id="_x0000_i1528" type="#_x0000_t75" style="width:42pt;height:30pt" o:ole="" fillcolor="window">
                  <v:imagedata r:id="rId1549" o:title=""/>
                </v:shape>
                <o:OLEObject Type="Embed" ProgID="Equation.DSMT4" ShapeID="_x0000_i1528" DrawAspect="Content" ObjectID="_1735305748" r:id="rId1550"/>
              </w:object>
            </w:r>
          </w:p>
          <w:p w14:paraId="6A0B7F5A" w14:textId="77777777" w:rsidR="00E14754" w:rsidRPr="0071784C" w:rsidRDefault="00E14754" w:rsidP="00E14754">
            <w:pPr>
              <w:jc w:val="center"/>
            </w:pPr>
          </w:p>
        </w:tc>
      </w:tr>
      <w:tr w:rsidR="00E14754" w:rsidRPr="0071784C" w14:paraId="038890DD" w14:textId="77777777" w:rsidTr="00E14754">
        <w:trPr>
          <w:trHeight w:val="620"/>
        </w:trPr>
        <w:tc>
          <w:tcPr>
            <w:tcW w:w="2444" w:type="dxa"/>
            <w:tcBorders>
              <w:top w:val="single" w:sz="6" w:space="0" w:color="000000"/>
              <w:left w:val="single" w:sz="12" w:space="0" w:color="000000"/>
              <w:bottom w:val="single" w:sz="12" w:space="0" w:color="000000"/>
              <w:right w:val="single" w:sz="6" w:space="0" w:color="000000"/>
            </w:tcBorders>
          </w:tcPr>
          <w:p w14:paraId="6319EB10" w14:textId="77777777" w:rsidR="00E14754" w:rsidRPr="0071784C" w:rsidRDefault="00E14754" w:rsidP="00E14754">
            <w:pPr>
              <w:jc w:val="center"/>
            </w:pPr>
          </w:p>
          <w:p w14:paraId="745B9F79" w14:textId="77777777" w:rsidR="00E14754" w:rsidRPr="0071784C" w:rsidRDefault="00E14754" w:rsidP="00E14754">
            <w:pPr>
              <w:jc w:val="center"/>
            </w:pPr>
            <w:r w:rsidRPr="0071784C">
              <w:t>Volumen</w:t>
            </w:r>
          </w:p>
        </w:tc>
        <w:tc>
          <w:tcPr>
            <w:tcW w:w="2444" w:type="dxa"/>
            <w:tcBorders>
              <w:top w:val="single" w:sz="6" w:space="0" w:color="000000"/>
              <w:left w:val="single" w:sz="6" w:space="0" w:color="000000"/>
              <w:bottom w:val="single" w:sz="12" w:space="0" w:color="000000"/>
              <w:right w:val="single" w:sz="6" w:space="0" w:color="000000"/>
            </w:tcBorders>
          </w:tcPr>
          <w:p w14:paraId="7A01DCEA" w14:textId="77777777" w:rsidR="00E14754" w:rsidRPr="0071784C" w:rsidRDefault="00E14754" w:rsidP="00E14754">
            <w:pPr>
              <w:jc w:val="center"/>
            </w:pPr>
          </w:p>
        </w:tc>
        <w:tc>
          <w:tcPr>
            <w:tcW w:w="2444" w:type="dxa"/>
            <w:tcBorders>
              <w:top w:val="single" w:sz="6" w:space="0" w:color="000000"/>
              <w:left w:val="single" w:sz="6" w:space="0" w:color="000000"/>
              <w:bottom w:val="single" w:sz="12" w:space="0" w:color="000000"/>
              <w:right w:val="single" w:sz="6" w:space="0" w:color="000000"/>
            </w:tcBorders>
          </w:tcPr>
          <w:p w14:paraId="3484F5DE" w14:textId="77777777" w:rsidR="00E14754" w:rsidRPr="0071784C" w:rsidRDefault="00E14754" w:rsidP="00E14754">
            <w:pPr>
              <w:jc w:val="center"/>
            </w:pPr>
          </w:p>
        </w:tc>
        <w:tc>
          <w:tcPr>
            <w:tcW w:w="2444" w:type="dxa"/>
            <w:tcBorders>
              <w:top w:val="single" w:sz="6" w:space="0" w:color="000000"/>
              <w:left w:val="single" w:sz="6" w:space="0" w:color="000000"/>
              <w:bottom w:val="single" w:sz="12" w:space="0" w:color="000000"/>
              <w:right w:val="single" w:sz="12" w:space="0" w:color="000000"/>
            </w:tcBorders>
          </w:tcPr>
          <w:p w14:paraId="6BD91F09" w14:textId="77777777" w:rsidR="00E14754" w:rsidRPr="0071784C" w:rsidRDefault="00E14754" w:rsidP="00E14754">
            <w:pPr>
              <w:jc w:val="center"/>
            </w:pPr>
          </w:p>
        </w:tc>
      </w:tr>
    </w:tbl>
    <w:p w14:paraId="292A13AD" w14:textId="77777777" w:rsidR="00E14754" w:rsidRDefault="00E14754" w:rsidP="00E14754"/>
    <w:p w14:paraId="4E419FD3" w14:textId="77777777" w:rsidR="00E14754" w:rsidRDefault="00E14754" w:rsidP="00E14754"/>
    <w:bookmarkEnd w:id="2447"/>
    <w:p w14:paraId="469D4289" w14:textId="095ABA2C" w:rsidR="00E14754" w:rsidRDefault="00E14754" w:rsidP="00E14754">
      <w:r>
        <w:rPr>
          <w:color w:val="FF0000"/>
        </w:rPr>
        <w:sym w:font="Symbol" w:char="F02A"/>
      </w:r>
      <w:bookmarkStart w:id="2500" w:name="_Hlt203305495"/>
      <w:bookmarkStart w:id="2501" w:name="_Hlt203304563"/>
      <w:bookmarkEnd w:id="2500"/>
      <w:r>
        <w:fldChar w:fldCharType="begin"/>
      </w:r>
      <w:r w:rsidR="00626526">
        <w:instrText>HYPERLINK "lsgmech.docx" \l "m684"</w:instrText>
      </w:r>
      <w:r>
        <w:fldChar w:fldCharType="separate"/>
      </w:r>
      <w:r>
        <w:rPr>
          <w:rStyle w:val="Hyperlink"/>
          <w:sz w:val="22"/>
        </w:rPr>
        <w:t>6</w:t>
      </w:r>
      <w:bookmarkStart w:id="2502" w:name="_Hlt203302309"/>
      <w:r>
        <w:rPr>
          <w:rStyle w:val="Hyperlink"/>
          <w:sz w:val="22"/>
        </w:rPr>
        <w:t>8</w:t>
      </w:r>
      <w:bookmarkEnd w:id="2502"/>
      <w:r>
        <w:rPr>
          <w:rStyle w:val="Hyperlink"/>
          <w:sz w:val="22"/>
        </w:rPr>
        <w:t>4.</w:t>
      </w:r>
      <w:r>
        <w:fldChar w:fldCharType="end"/>
      </w:r>
      <w:bookmarkEnd w:id="2501"/>
      <w:r>
        <w:t xml:space="preserve"> </w:t>
      </w:r>
    </w:p>
    <w:p w14:paraId="1A0E564B" w14:textId="77777777" w:rsidR="00E14754" w:rsidRDefault="00E14754" w:rsidP="00E14754">
      <w:r>
        <w:t>Ein Radfahrer mit 70 kg Masse tritt mit seiner ganzen Gewichtskraft auf die Tretkurbel seines Fahrrads.</w:t>
      </w:r>
    </w:p>
    <w:p w14:paraId="33112A87" w14:textId="4D121670" w:rsidR="00E14754" w:rsidRDefault="00E14754" w:rsidP="00E14754">
      <w:r>
        <w:t>Das vordere Kettenrad hat 54 Zähne, das Ritzel hinten 18 Zähne. Der Abstand zwischen zwei Zähnen beträgt 1 cm. Das Hinterrad</w:t>
      </w:r>
      <w:bookmarkStart w:id="2503" w:name="_Hlt203302494"/>
      <w:bookmarkEnd w:id="2503"/>
      <w:r>
        <w:t xml:space="preserve"> hat </w:t>
      </w:r>
      <w:r w:rsidR="00E27BD4">
        <w:t>einen</w:t>
      </w:r>
      <w:r>
        <w:t xml:space="preserve"> Durchmesser von 70 cm und das Fahrrad wiegt insgesamt 10 kg.</w:t>
      </w:r>
    </w:p>
    <w:tbl>
      <w:tblPr>
        <w:tblW w:w="0" w:type="auto"/>
        <w:tblLayout w:type="fixed"/>
        <w:tblCellMar>
          <w:left w:w="70" w:type="dxa"/>
          <w:right w:w="70" w:type="dxa"/>
        </w:tblCellMar>
        <w:tblLook w:val="0000" w:firstRow="0" w:lastRow="0" w:firstColumn="0" w:lastColumn="0" w:noHBand="0" w:noVBand="0"/>
      </w:tblPr>
      <w:tblGrid>
        <w:gridCol w:w="5030"/>
        <w:gridCol w:w="5030"/>
      </w:tblGrid>
      <w:tr w:rsidR="00E14754" w:rsidRPr="0071784C" w14:paraId="36DE4263" w14:textId="77777777" w:rsidTr="00E14754">
        <w:tc>
          <w:tcPr>
            <w:tcW w:w="5030" w:type="dxa"/>
          </w:tcPr>
          <w:p w14:paraId="3499481F" w14:textId="77777777" w:rsidR="00E14754" w:rsidRPr="0071784C" w:rsidRDefault="00E14754" w:rsidP="00E14754">
            <w:bookmarkStart w:id="2504" w:name="_Hlt203210199"/>
            <w:bookmarkEnd w:id="2504"/>
            <w:r w:rsidRPr="0071784C">
              <w:t>Die Pedale sind um 45°zur Horizontalen geneigt.</w:t>
            </w:r>
          </w:p>
          <w:p w14:paraId="7770A73F" w14:textId="77777777" w:rsidR="00E14754" w:rsidRPr="0071784C" w:rsidRDefault="00E14754" w:rsidP="00E14754"/>
          <w:p w14:paraId="37CD21DC" w14:textId="77777777" w:rsidR="00E14754" w:rsidRPr="0071784C" w:rsidRDefault="00E14754" w:rsidP="00E14754">
            <w:r w:rsidRPr="0071784C">
              <w:t>a) Mit welcher Kraft zieht das Kettenrad an der Kette?</w:t>
            </w:r>
          </w:p>
          <w:p w14:paraId="5398C611" w14:textId="77777777" w:rsidR="00E14754" w:rsidRPr="0071784C" w:rsidRDefault="00E14754" w:rsidP="00E14754">
            <w:r w:rsidRPr="0071784C">
              <w:t>b) Wie groß ist das Drehmoment an der Hinterachse?</w:t>
            </w:r>
          </w:p>
          <w:p w14:paraId="26F36F84" w14:textId="77777777" w:rsidR="00E14754" w:rsidRPr="0071784C" w:rsidRDefault="00E14754" w:rsidP="00E14754">
            <w:r w:rsidRPr="0071784C">
              <w:t xml:space="preserve">c) Welche maximale Straßensteigung </w:t>
            </w:r>
            <w:bookmarkStart w:id="2505" w:name="_Hlt203264408"/>
            <w:bookmarkEnd w:id="2505"/>
            <w:r w:rsidRPr="0071784C">
              <w:t>kann er beim Anfahren in der skizzierten Kurbelstellung schaffen?</w:t>
            </w:r>
          </w:p>
          <w:p w14:paraId="6409DFA9" w14:textId="77777777" w:rsidR="00E14754" w:rsidRPr="0071784C" w:rsidRDefault="00E14754" w:rsidP="00E14754">
            <w:r w:rsidRPr="0071784C">
              <w:t>Die Straßensteigung in Prozent ist der Quotient a/b. Die Reibung wird vollständig vernachlässigt.</w:t>
            </w:r>
          </w:p>
          <w:p w14:paraId="69D645E3" w14:textId="77777777" w:rsidR="00E14754" w:rsidRPr="0071784C" w:rsidRDefault="00215B7B" w:rsidP="00E14754">
            <w:r>
              <w:rPr>
                <w:noProof/>
              </w:rPr>
              <w:pict w14:anchorId="655E28BD">
                <v:shape id="Bild 373" o:spid="_x0000_i1529" type="#_x0000_t75" alt="m684_1" style="width:246pt;height:120pt;visibility:visible">
                  <v:imagedata r:id="rId1551" o:title="m684_1"/>
                </v:shape>
              </w:pict>
            </w:r>
          </w:p>
        </w:tc>
        <w:tc>
          <w:tcPr>
            <w:tcW w:w="5030" w:type="dxa"/>
          </w:tcPr>
          <w:p w14:paraId="5C43FA18" w14:textId="77777777" w:rsidR="00E14754" w:rsidRPr="0071784C" w:rsidRDefault="00215B7B" w:rsidP="00E14754">
            <w:r>
              <w:rPr>
                <w:noProof/>
              </w:rPr>
              <w:pict w14:anchorId="684DD2CE">
                <v:shape id="Bild 374" o:spid="_x0000_i1530" type="#_x0000_t75" alt="m684" style="width:192pt;height:150pt;visibility:visible">
                  <v:imagedata r:id="rId1552" o:title="m684"/>
                </v:shape>
              </w:pict>
            </w:r>
          </w:p>
        </w:tc>
      </w:tr>
    </w:tbl>
    <w:p w14:paraId="07A59760" w14:textId="77777777" w:rsidR="00E14754" w:rsidRDefault="00E14754" w:rsidP="00E14754"/>
    <w:p w14:paraId="76ACF552" w14:textId="77777777" w:rsidR="00E14754" w:rsidRDefault="00E14754" w:rsidP="00E14754"/>
    <w:bookmarkStart w:id="2506" w:name="m714"/>
    <w:p w14:paraId="644C3483" w14:textId="64D7C74A" w:rsidR="00E14754" w:rsidRDefault="00E14754" w:rsidP="00E14754">
      <w:r>
        <w:fldChar w:fldCharType="begin"/>
      </w:r>
      <w:r w:rsidR="00626526">
        <w:instrText>HYPERLINK "lsgmech.docx" \l "m714"</w:instrText>
      </w:r>
      <w:r>
        <w:fldChar w:fldCharType="separate"/>
      </w:r>
      <w:r>
        <w:rPr>
          <w:rStyle w:val="Hyperlink"/>
          <w:sz w:val="22"/>
        </w:rPr>
        <w:t>7</w:t>
      </w:r>
      <w:bookmarkStart w:id="2507" w:name="_Hlt216931503"/>
      <w:bookmarkEnd w:id="2507"/>
      <w:r>
        <w:rPr>
          <w:rStyle w:val="Hyperlink"/>
          <w:sz w:val="22"/>
        </w:rPr>
        <w:t>14</w:t>
      </w:r>
      <w:bookmarkEnd w:id="2506"/>
      <w:r>
        <w:rPr>
          <w:rStyle w:val="Hyperlink"/>
          <w:sz w:val="22"/>
        </w:rPr>
        <w:t>.</w:t>
      </w:r>
      <w:r>
        <w:fldChar w:fldCharType="end"/>
      </w:r>
    </w:p>
    <w:p w14:paraId="5A876AD1" w14:textId="77777777" w:rsidR="00E14754" w:rsidRDefault="00E14754" w:rsidP="00E14754">
      <w:r>
        <w:t xml:space="preserve">Schreibe die Angaben in zweckmäßige Größen um.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6021"/>
      </w:tblGrid>
      <w:tr w:rsidR="00E14754" w:rsidRPr="0071784C" w14:paraId="2259A792" w14:textId="77777777" w:rsidTr="00E14754">
        <w:trPr>
          <w:trHeight w:val="505"/>
        </w:trPr>
        <w:tc>
          <w:tcPr>
            <w:tcW w:w="4039" w:type="dxa"/>
            <w:vAlign w:val="center"/>
          </w:tcPr>
          <w:p w14:paraId="1819BCFA" w14:textId="10EBE0A4" w:rsidR="00E14754" w:rsidRPr="0071784C" w:rsidRDefault="00E14754" w:rsidP="00E14754">
            <w:r w:rsidRPr="0071784C">
              <w:t xml:space="preserve">Zeit </w:t>
            </w:r>
            <w:r w:rsidR="009812AD" w:rsidRPr="006E4C08">
              <w:rPr>
                <w:position w:val="-10"/>
              </w:rPr>
              <w:object w:dxaOrig="1160" w:dyaOrig="340" w14:anchorId="2F7404E0">
                <v:shape id="_x0000_i1531" type="#_x0000_t75" style="width:60pt;height:18pt" o:ole="">
                  <v:imagedata r:id="rId1553" o:title=""/>
                </v:shape>
                <o:OLEObject Type="Embed" ProgID="Equation.DSMT4" ShapeID="_x0000_i1531" DrawAspect="Content" ObjectID="_1735305749" r:id="rId1554"/>
              </w:object>
            </w:r>
          </w:p>
        </w:tc>
        <w:tc>
          <w:tcPr>
            <w:tcW w:w="6021" w:type="dxa"/>
            <w:vAlign w:val="center"/>
          </w:tcPr>
          <w:p w14:paraId="2E738FA0" w14:textId="77777777" w:rsidR="00E14754" w:rsidRPr="0071784C" w:rsidRDefault="00E14754" w:rsidP="00E14754"/>
        </w:tc>
      </w:tr>
      <w:tr w:rsidR="00E14754" w:rsidRPr="0071784C" w14:paraId="510CD177" w14:textId="77777777" w:rsidTr="00E14754">
        <w:trPr>
          <w:trHeight w:val="414"/>
        </w:trPr>
        <w:tc>
          <w:tcPr>
            <w:tcW w:w="4039" w:type="dxa"/>
            <w:vAlign w:val="center"/>
          </w:tcPr>
          <w:p w14:paraId="647E5997" w14:textId="56E09E06" w:rsidR="00E14754" w:rsidRPr="0071784C" w:rsidRDefault="00E14754" w:rsidP="00E14754">
            <w:r w:rsidRPr="0071784C">
              <w:t xml:space="preserve">Volumen </w:t>
            </w:r>
            <w:r w:rsidR="009812AD" w:rsidRPr="006E4C08">
              <w:rPr>
                <w:position w:val="-10"/>
              </w:rPr>
              <w:object w:dxaOrig="1540" w:dyaOrig="340" w14:anchorId="17A2AD57">
                <v:shape id="_x0000_i1532" type="#_x0000_t75" style="width:78pt;height:18pt" o:ole="">
                  <v:imagedata r:id="rId1555" o:title=""/>
                </v:shape>
                <o:OLEObject Type="Embed" ProgID="Equation.DSMT4" ShapeID="_x0000_i1532" DrawAspect="Content" ObjectID="_1735305750" r:id="rId1556"/>
              </w:object>
            </w:r>
          </w:p>
        </w:tc>
        <w:tc>
          <w:tcPr>
            <w:tcW w:w="6021" w:type="dxa"/>
            <w:vAlign w:val="center"/>
          </w:tcPr>
          <w:p w14:paraId="5E3FCF9E" w14:textId="77777777" w:rsidR="00E14754" w:rsidRPr="0071784C" w:rsidRDefault="00E14754" w:rsidP="00E14754"/>
        </w:tc>
      </w:tr>
      <w:tr w:rsidR="00E14754" w:rsidRPr="0071784C" w14:paraId="379CA5BA" w14:textId="77777777" w:rsidTr="00E14754">
        <w:trPr>
          <w:trHeight w:val="414"/>
        </w:trPr>
        <w:tc>
          <w:tcPr>
            <w:tcW w:w="4039" w:type="dxa"/>
            <w:vAlign w:val="center"/>
          </w:tcPr>
          <w:p w14:paraId="73CC9FBD" w14:textId="2874E9E4" w:rsidR="00E14754" w:rsidRPr="0071784C" w:rsidRDefault="00E14754" w:rsidP="00E14754">
            <w:r w:rsidRPr="0071784C">
              <w:t xml:space="preserve">Oberfläche </w:t>
            </w:r>
            <w:r w:rsidR="009812AD" w:rsidRPr="006E4C08">
              <w:rPr>
                <w:position w:val="-10"/>
              </w:rPr>
              <w:object w:dxaOrig="1620" w:dyaOrig="340" w14:anchorId="517C4BCD">
                <v:shape id="_x0000_i1533" type="#_x0000_t75" style="width:84pt;height:18pt" o:ole="">
                  <v:imagedata r:id="rId1557" o:title=""/>
                </v:shape>
                <o:OLEObject Type="Embed" ProgID="Equation.DSMT4" ShapeID="_x0000_i1533" DrawAspect="Content" ObjectID="_1735305751" r:id="rId1558"/>
              </w:object>
            </w:r>
          </w:p>
        </w:tc>
        <w:tc>
          <w:tcPr>
            <w:tcW w:w="6021" w:type="dxa"/>
            <w:vAlign w:val="center"/>
          </w:tcPr>
          <w:p w14:paraId="0C1909E1" w14:textId="77777777" w:rsidR="00E14754" w:rsidRPr="0071784C" w:rsidRDefault="00E14754" w:rsidP="00E14754"/>
        </w:tc>
      </w:tr>
      <w:tr w:rsidR="00E14754" w:rsidRPr="0071784C" w14:paraId="5980C849" w14:textId="77777777" w:rsidTr="00E14754">
        <w:trPr>
          <w:trHeight w:val="414"/>
        </w:trPr>
        <w:tc>
          <w:tcPr>
            <w:tcW w:w="4039" w:type="dxa"/>
            <w:vAlign w:val="center"/>
          </w:tcPr>
          <w:p w14:paraId="0F8E91C3" w14:textId="19141DAF" w:rsidR="00E14754" w:rsidRPr="0071784C" w:rsidRDefault="00E14754" w:rsidP="00E14754">
            <w:r w:rsidRPr="0071784C">
              <w:t xml:space="preserve">Masse </w:t>
            </w:r>
            <w:r w:rsidR="009812AD" w:rsidRPr="006E4C08">
              <w:rPr>
                <w:position w:val="-10"/>
              </w:rPr>
              <w:object w:dxaOrig="1300" w:dyaOrig="340" w14:anchorId="7C5D0EF7">
                <v:shape id="_x0000_i1534" type="#_x0000_t75" style="width:66pt;height:18pt" o:ole="">
                  <v:imagedata r:id="rId1559" o:title=""/>
                </v:shape>
                <o:OLEObject Type="Embed" ProgID="Equation.DSMT4" ShapeID="_x0000_i1534" DrawAspect="Content" ObjectID="_1735305752" r:id="rId1560"/>
              </w:object>
            </w:r>
          </w:p>
        </w:tc>
        <w:tc>
          <w:tcPr>
            <w:tcW w:w="6021" w:type="dxa"/>
            <w:vAlign w:val="center"/>
          </w:tcPr>
          <w:p w14:paraId="6B7A9A5D" w14:textId="77777777" w:rsidR="00E14754" w:rsidRPr="0071784C" w:rsidRDefault="00E14754" w:rsidP="00E14754"/>
        </w:tc>
      </w:tr>
    </w:tbl>
    <w:p w14:paraId="3C9084F1" w14:textId="77777777" w:rsidR="00E14754" w:rsidRPr="00C71E7E" w:rsidRDefault="00E14754" w:rsidP="00E14754">
      <w:bookmarkStart w:id="2508" w:name="_Hlt215623078"/>
      <w:bookmarkEnd w:id="2508"/>
    </w:p>
    <w:p w14:paraId="0F48E506" w14:textId="77777777" w:rsidR="00E14754" w:rsidRPr="00C71E7E" w:rsidRDefault="00E14754" w:rsidP="00E14754"/>
    <w:p w14:paraId="7A86D7FD" w14:textId="0C315D4D" w:rsidR="005D3E4A" w:rsidRPr="00C71E7E" w:rsidRDefault="00215B7B" w:rsidP="005D3E4A">
      <w:hyperlink r:id="rId1561" w:anchor="m954" w:history="1">
        <w:r w:rsidR="005D3E4A" w:rsidRPr="00542BEA">
          <w:rPr>
            <w:rStyle w:val="Hyperlink"/>
            <w:sz w:val="22"/>
          </w:rPr>
          <w:t>954.</w:t>
        </w:r>
      </w:hyperlink>
      <w:r w:rsidR="005D3E4A" w:rsidRPr="00C71E7E">
        <w:t xml:space="preserve"> Bei einem heftigen Regenschauer („Platzregen“) bewegen sich die Regentropfen mit einer k</w:t>
      </w:r>
      <w:r w:rsidR="0071459B">
        <w:t>onstanten Geschwindigkeit von 11,0</w:t>
      </w:r>
      <w:r w:rsidR="005D3E4A" w:rsidRPr="00C71E7E">
        <w:t xml:space="preserve"> m/s vertikal nach unten.</w:t>
      </w:r>
    </w:p>
    <w:p w14:paraId="221909AF" w14:textId="77777777" w:rsidR="005D3E4A" w:rsidRPr="00C71E7E" w:rsidRDefault="00542BEA" w:rsidP="005D3E4A">
      <w:r w:rsidRPr="00BA0A5E">
        <w:rPr>
          <w:b/>
        </w:rPr>
        <w:t>a)</w:t>
      </w:r>
      <w:r>
        <w:t xml:space="preserve"> Wie lange braucht ein frei fallender Körper, bis er diese Geschwindigkeit erreicht hat und aus welcher Höhe müsste er fallen?</w:t>
      </w:r>
    </w:p>
    <w:p w14:paraId="35955352" w14:textId="77777777" w:rsidR="005D3E4A" w:rsidRPr="00C71E7E" w:rsidRDefault="00542BEA" w:rsidP="005D3E4A">
      <w:r w:rsidRPr="00BA0A5E">
        <w:rPr>
          <w:b/>
        </w:rPr>
        <w:t>b</w:t>
      </w:r>
      <w:r w:rsidR="005D3E4A" w:rsidRPr="00BA0A5E">
        <w:rPr>
          <w:b/>
        </w:rPr>
        <w:t>)</w:t>
      </w:r>
      <w:r w:rsidR="005D3E4A" w:rsidRPr="00C71E7E">
        <w:t xml:space="preserve"> Wie groß ist </w:t>
      </w:r>
      <w:r w:rsidR="00C71E7E">
        <w:t xml:space="preserve">die Kraft des Luftwiderstandes, </w:t>
      </w:r>
      <w:r w:rsidR="005D3E4A" w:rsidRPr="00C71E7E">
        <w:t>der auf einen Regentropfen der Masse 0.080 g wirkt</w:t>
      </w:r>
      <w:r w:rsidR="00C71E7E">
        <w:t>, damit er mit konstanter Geschwindigkeit fällt</w:t>
      </w:r>
      <w:r w:rsidR="005D3E4A" w:rsidRPr="00C71E7E">
        <w:t>?</w:t>
      </w:r>
    </w:p>
    <w:p w14:paraId="3CAA34F9" w14:textId="77777777" w:rsidR="005D3E4A" w:rsidRPr="00C71E7E" w:rsidRDefault="00542BEA" w:rsidP="005D3E4A">
      <w:r w:rsidRPr="00BA0A5E">
        <w:rPr>
          <w:b/>
        </w:rPr>
        <w:t>c</w:t>
      </w:r>
      <w:r w:rsidR="00C71E7E" w:rsidRPr="00BA0A5E">
        <w:rPr>
          <w:b/>
        </w:rPr>
        <w:t>)</w:t>
      </w:r>
      <w:r w:rsidR="00C71E7E">
        <w:t xml:space="preserve"> </w:t>
      </w:r>
      <w:r w:rsidR="005D3E4A" w:rsidRPr="00C71E7E">
        <w:t xml:space="preserve"> Chris schützt sich mit einem Regenschirm vor dem heftigen Regen. Pro Minute prasselt</w:t>
      </w:r>
      <w:r w:rsidR="00C71E7E">
        <w:t xml:space="preserve"> </w:t>
      </w:r>
      <w:r w:rsidR="005D3E4A" w:rsidRPr="00C71E7E">
        <w:t>eine Regenmenge von 5.0 kg auf seinen Schir</w:t>
      </w:r>
      <w:r w:rsidR="00C71E7E">
        <w:t xml:space="preserve">m. Chris merkt, dass sein Schirm </w:t>
      </w:r>
      <w:r w:rsidR="005D3E4A" w:rsidRPr="00C71E7E">
        <w:t>dadurch nach unten gedrückt wird, dass er dadurch „schwerer wird“. Er fragt sich, wie</w:t>
      </w:r>
    </w:p>
    <w:p w14:paraId="68BF1988" w14:textId="77777777" w:rsidR="00964BD4" w:rsidRDefault="00C71E7E" w:rsidP="00C71E7E">
      <w:r w:rsidRPr="00C71E7E">
        <w:t>groß</w:t>
      </w:r>
      <w:r w:rsidR="005D3E4A" w:rsidRPr="00C71E7E">
        <w:t xml:space="preserve"> diese zusätzliche Kraft ist. </w:t>
      </w:r>
    </w:p>
    <w:p w14:paraId="064377E3" w14:textId="77777777" w:rsidR="00BD1642" w:rsidRDefault="00BD1642" w:rsidP="00C71E7E"/>
    <w:tbl>
      <w:tblPr>
        <w:tblW w:w="0" w:type="auto"/>
        <w:tblLook w:val="04A0" w:firstRow="1" w:lastRow="0" w:firstColumn="1" w:lastColumn="0" w:noHBand="0" w:noVBand="1"/>
      </w:tblPr>
      <w:tblGrid>
        <w:gridCol w:w="10061"/>
      </w:tblGrid>
      <w:tr w:rsidR="00014D45" w:rsidRPr="0071784C" w14:paraId="144F3568" w14:textId="77777777" w:rsidTr="00B05CE5">
        <w:tc>
          <w:tcPr>
            <w:tcW w:w="10061" w:type="dxa"/>
            <w:shd w:val="clear" w:color="auto" w:fill="auto"/>
          </w:tcPr>
          <w:p w14:paraId="655AEE25" w14:textId="5CD4FF41" w:rsidR="00014D45" w:rsidRPr="0071784C" w:rsidRDefault="00215B7B" w:rsidP="00014D45">
            <w:hyperlink r:id="rId1562" w:anchor="m966" w:history="1">
              <w:r w:rsidR="00014D45" w:rsidRPr="00B05CE5">
                <w:rPr>
                  <w:rStyle w:val="Hyperlink"/>
                  <w:sz w:val="22"/>
                </w:rPr>
                <w:t>966.</w:t>
              </w:r>
            </w:hyperlink>
            <w:r w:rsidR="00014D45" w:rsidRPr="0071784C">
              <w:t xml:space="preserve"> (LK 2013/14) </w:t>
            </w:r>
          </w:p>
          <w:p w14:paraId="6C6EE17F" w14:textId="77777777" w:rsidR="00014D45" w:rsidRPr="0071784C" w:rsidRDefault="00014D45" w:rsidP="00014D45">
            <w:r w:rsidRPr="0071784C">
              <w:t>Bei einer Rallye fährt der Fahrer eines Autos einen Hang hinauf, hebt mit dem Auto am Ort A ab und bewegt sich über ein 6,0 m breites Wasserhindernis. A liegt 0,5 m höher als das gegenüberliegende Ufer.</w:t>
            </w:r>
          </w:p>
          <w:p w14:paraId="74CDC017" w14:textId="77777777" w:rsidR="00014D45" w:rsidRPr="0071784C" w:rsidRDefault="00014D45" w:rsidP="00C71E7E">
            <w:r w:rsidRPr="0071784C">
              <w:t>Der Vorgang wird zur Vereinfachung ohne Berücksichtigung der Reibungskräfte untersucht. Das Auto ist als Massepunkt zu betrachten.</w:t>
            </w:r>
          </w:p>
        </w:tc>
      </w:tr>
      <w:tr w:rsidR="00014D45" w:rsidRPr="0071784C" w14:paraId="227E69DF" w14:textId="77777777" w:rsidTr="00B05CE5">
        <w:tc>
          <w:tcPr>
            <w:tcW w:w="10061" w:type="dxa"/>
            <w:shd w:val="clear" w:color="auto" w:fill="auto"/>
          </w:tcPr>
          <w:p w14:paraId="3DC0A4C8" w14:textId="77777777" w:rsidR="00014D45" w:rsidRPr="0071784C" w:rsidRDefault="00215B7B" w:rsidP="00B05CE5">
            <w:pPr>
              <w:jc w:val="center"/>
            </w:pPr>
            <w:r>
              <w:rPr>
                <w:noProof/>
              </w:rPr>
              <w:pict w14:anchorId="0F1E727B">
                <v:shape id="Bild 379" o:spid="_x0000_i1535" type="#_x0000_t75" alt="m966" style="width:336pt;height:1in;visibility:visible">
                  <v:imagedata r:id="rId1563" o:title="m966"/>
                </v:shape>
              </w:pict>
            </w:r>
          </w:p>
        </w:tc>
      </w:tr>
    </w:tbl>
    <w:p w14:paraId="66B041FD" w14:textId="77777777" w:rsidR="00BD1642" w:rsidRDefault="00014D45" w:rsidP="00C71E7E">
      <w:r w:rsidRPr="00C85018">
        <w:rPr>
          <w:b/>
        </w:rPr>
        <w:t>a)</w:t>
      </w:r>
      <w:r w:rsidRPr="00014D45">
        <w:t xml:space="preserve"> </w:t>
      </w:r>
      <w:r w:rsidR="006908D8">
        <w:t xml:space="preserve">Zum Zeitpunkt t=0 erreicht das Fahrzeug den Ort A mit der Geschwindigkeit 80 km </w:t>
      </w:r>
      <w:r w:rsidR="006908D8">
        <w:sym w:font="Symbol" w:char="F0D7"/>
      </w:r>
      <w:r w:rsidR="006908D8">
        <w:t xml:space="preserve"> </w:t>
      </w:r>
      <w:r w:rsidR="00EC6A46">
        <w:t>h</w:t>
      </w:r>
      <w:r w:rsidR="006908D8" w:rsidRPr="006908D8">
        <w:rPr>
          <w:vertAlign w:val="superscript"/>
        </w:rPr>
        <w:t>-1</w:t>
      </w:r>
      <w:r w:rsidR="006908D8">
        <w:t xml:space="preserve">.  Der Neigungswinkel des Hanges beträgt an diesem Ort 2,9°. </w:t>
      </w:r>
    </w:p>
    <w:p w14:paraId="12E066AC" w14:textId="77777777" w:rsidR="006908D8" w:rsidRDefault="006908D8" w:rsidP="00C71E7E">
      <w:r>
        <w:t>Zum Zeitpunkt t</w:t>
      </w:r>
      <w:r w:rsidRPr="006908D8">
        <w:rPr>
          <w:vertAlign w:val="subscript"/>
        </w:rPr>
        <w:t>B</w:t>
      </w:r>
      <w:r>
        <w:t xml:space="preserve"> trifft das Fahrzeug am Ort B auf dem gegenüberliegenden Ufer auf.</w:t>
      </w:r>
    </w:p>
    <w:p w14:paraId="45CF8D34" w14:textId="77777777" w:rsidR="006908D8" w:rsidRDefault="006908D8" w:rsidP="00C71E7E">
      <w:r>
        <w:t>Ermitteln Sie rechnerisch unter Nutzung der Gleichungen</w:t>
      </w:r>
    </w:p>
    <w:p w14:paraId="4668F0FC" w14:textId="405FD0CE" w:rsidR="006908D8" w:rsidRDefault="009812AD" w:rsidP="00C71E7E">
      <w:r w:rsidRPr="006E4C08">
        <w:rPr>
          <w:position w:val="-12"/>
        </w:rPr>
        <w:object w:dxaOrig="1800" w:dyaOrig="360" w14:anchorId="058AFEDB">
          <v:shape id="_x0000_i1536" type="#_x0000_t75" style="width:90pt;height:18pt" o:ole="">
            <v:imagedata r:id="rId1564" o:title=""/>
          </v:shape>
          <o:OLEObject Type="Embed" ProgID="Equation.DSMT4" ShapeID="_x0000_i1536" DrawAspect="Content" ObjectID="_1735305753" r:id="rId1565"/>
        </w:object>
      </w:r>
      <w:r w:rsidR="006908D8">
        <w:t xml:space="preserve"> </w:t>
      </w:r>
    </w:p>
    <w:p w14:paraId="42F1DF5E" w14:textId="77777777" w:rsidR="006908D8" w:rsidRDefault="006908D8" w:rsidP="00C71E7E">
      <w:r>
        <w:t xml:space="preserve">und </w:t>
      </w:r>
    </w:p>
    <w:p w14:paraId="54130199" w14:textId="77777777" w:rsidR="006908D8" w:rsidRDefault="006908D8" w:rsidP="00C71E7E">
      <w:r w:rsidRPr="006908D8">
        <w:rPr>
          <w:position w:val="-24"/>
        </w:rPr>
        <w:object w:dxaOrig="3260" w:dyaOrig="620" w14:anchorId="7E2ED3A7">
          <v:shape id="_x0000_i1537" type="#_x0000_t75" style="width:168pt;height:30pt" o:ole="">
            <v:imagedata r:id="rId1566" o:title=""/>
          </v:shape>
          <o:OLEObject Type="Embed" ProgID="Equation.DSMT4" ShapeID="_x0000_i1537" DrawAspect="Content" ObjectID="_1735305754" r:id="rId1567"/>
        </w:object>
      </w:r>
      <w:r>
        <w:t xml:space="preserve"> </w:t>
      </w:r>
    </w:p>
    <w:p w14:paraId="78312C5C" w14:textId="77777777" w:rsidR="006908D8" w:rsidRDefault="007B6586" w:rsidP="00C71E7E">
      <w:r>
        <w:t xml:space="preserve">die Koordinaten des Auftreffpunktes B und </w:t>
      </w:r>
      <w:r w:rsidR="006908D8">
        <w:t>den Zeitpunkt t</w:t>
      </w:r>
      <w:r w:rsidR="006908D8" w:rsidRPr="006908D8">
        <w:rPr>
          <w:vertAlign w:val="subscript"/>
        </w:rPr>
        <w:t>B</w:t>
      </w:r>
      <w:r w:rsidR="006908D8">
        <w:t xml:space="preserve">. </w:t>
      </w:r>
    </w:p>
    <w:p w14:paraId="117FC733" w14:textId="77777777" w:rsidR="006908D8" w:rsidRDefault="006908D8" w:rsidP="00C71E7E">
      <w:r>
        <w:t>Geben Sie Zwischenschritte Ihrer Berechnungen an.</w:t>
      </w:r>
    </w:p>
    <w:p w14:paraId="6E09BA14" w14:textId="77777777" w:rsidR="006908D8" w:rsidRDefault="006908D8" w:rsidP="00C71E7E"/>
    <w:p w14:paraId="06348735" w14:textId="77777777" w:rsidR="006908D8" w:rsidRDefault="00C85018" w:rsidP="00C71E7E">
      <w:r w:rsidRPr="00C85018">
        <w:rPr>
          <w:b/>
        </w:rPr>
        <w:t>b)</w:t>
      </w:r>
      <w:r>
        <w:t xml:space="preserve"> Ermitteln Sie die minimale Geschwindigkeit, die das Fahrzeug am Ort A haben muss, um das 6,0  m breite Wasserhindernis zu überqueren.</w:t>
      </w:r>
    </w:p>
    <w:p w14:paraId="2833AC23" w14:textId="77777777" w:rsidR="00C85018" w:rsidRDefault="00C85018" w:rsidP="00C71E7E"/>
    <w:p w14:paraId="615F70D0" w14:textId="77777777" w:rsidR="00C85018" w:rsidRDefault="00C85018" w:rsidP="00C71E7E">
      <w:r w:rsidRPr="00C85018">
        <w:rPr>
          <w:b/>
        </w:rPr>
        <w:t>c)</w:t>
      </w:r>
      <w:r>
        <w:t xml:space="preserve"> Das Rallye-Fahrzeug durchfährt eine kurvenreiche, ebene Strecke mit wechselndem Straßenbelag.</w:t>
      </w:r>
    </w:p>
    <w:p w14:paraId="2577BAF3" w14:textId="77777777" w:rsidR="00C85018" w:rsidRDefault="00C85018" w:rsidP="00C71E7E">
      <w:r>
        <w:t>Damit das Durchfahren gefahrlos möglich ist, muss die Geschwindigkeit des Fahrzeuges den äußeren Bedingungen so angepasst werden, dass die erforderliche Radialkraft in jeder Kurve höchstens gleich der maximalen Haftreibungskraft ist.</w:t>
      </w:r>
    </w:p>
    <w:p w14:paraId="7D4BB884" w14:textId="77777777" w:rsidR="00C85018" w:rsidRDefault="00C85018" w:rsidP="00C71E7E">
      <w:r>
        <w:t>Leiten Sie für diesen Fall eine Gleichung v=v(µ, r</w:t>
      </w:r>
      <w:r w:rsidR="001D235F">
        <w:t>, g</w:t>
      </w:r>
      <w:r>
        <w:t>) her.</w:t>
      </w:r>
    </w:p>
    <w:p w14:paraId="5CF2A1A7" w14:textId="77777777" w:rsidR="00C85018" w:rsidRDefault="00C85018" w:rsidP="00C71E7E">
      <w:r>
        <w:t>Formulieren Sie unter Nutzung dieser Gleichung zwei Schlussfolgerungen, wie der Fahrer die Kurven sicher und schnellstmöglich durchfahren kann.</w:t>
      </w:r>
    </w:p>
    <w:p w14:paraId="63306DB1" w14:textId="77777777" w:rsidR="006179B3" w:rsidRDefault="006179B3" w:rsidP="00C71E7E"/>
    <w:p w14:paraId="53ECF9F7" w14:textId="725147DD" w:rsidR="00DD61ED" w:rsidRDefault="00215B7B" w:rsidP="00C71E7E">
      <w:pPr>
        <w:rPr>
          <w:rStyle w:val="Hyperlink"/>
          <w:sz w:val="22"/>
        </w:rPr>
      </w:pPr>
      <w:hyperlink r:id="rId1568" w:anchor="m970" w:history="1">
        <w:r w:rsidR="00DD61ED" w:rsidRPr="00DD61ED">
          <w:rPr>
            <w:rStyle w:val="Hyperlink"/>
            <w:sz w:val="22"/>
          </w:rPr>
          <w:t>970.</w:t>
        </w:r>
      </w:hyperlink>
    </w:p>
    <w:tbl>
      <w:tblPr>
        <w:tblW w:w="0" w:type="auto"/>
        <w:tblLook w:val="04A0" w:firstRow="1" w:lastRow="0" w:firstColumn="1" w:lastColumn="0" w:noHBand="0" w:noVBand="1"/>
      </w:tblPr>
      <w:tblGrid>
        <w:gridCol w:w="4043"/>
        <w:gridCol w:w="6094"/>
      </w:tblGrid>
      <w:tr w:rsidR="002624F3" w:rsidRPr="0071784C" w14:paraId="2D92024F" w14:textId="77777777" w:rsidTr="0071784C">
        <w:tc>
          <w:tcPr>
            <w:tcW w:w="5030" w:type="dxa"/>
            <w:shd w:val="clear" w:color="auto" w:fill="auto"/>
          </w:tcPr>
          <w:p w14:paraId="453E4A54" w14:textId="77777777" w:rsidR="003500A9" w:rsidRPr="0071784C" w:rsidRDefault="002624F3" w:rsidP="003500A9">
            <w:pPr>
              <w:rPr>
                <w:rStyle w:val="Hyperlink"/>
                <w:color w:val="000000"/>
                <w:sz w:val="22"/>
                <w:u w:val="none"/>
              </w:rPr>
            </w:pPr>
            <w:r w:rsidRPr="0071784C">
              <w:rPr>
                <w:rStyle w:val="Hyperlink"/>
                <w:color w:val="000000"/>
                <w:sz w:val="22"/>
                <w:u w:val="none"/>
              </w:rPr>
              <w:t xml:space="preserve">Auf eine ruhende Kugel </w:t>
            </w:r>
            <w:r w:rsidR="003500A9" w:rsidRPr="0071784C">
              <w:rPr>
                <w:rStyle w:val="Hyperlink"/>
                <w:color w:val="000000"/>
                <w:sz w:val="22"/>
                <w:u w:val="none"/>
              </w:rPr>
              <w:t xml:space="preserve">(rot) </w:t>
            </w:r>
            <w:r w:rsidRPr="0071784C">
              <w:rPr>
                <w:rStyle w:val="Hyperlink"/>
                <w:color w:val="000000"/>
                <w:sz w:val="22"/>
                <w:u w:val="none"/>
              </w:rPr>
              <w:t>stößt vollkommen elastisch eine Kugel dreifacher Masse</w:t>
            </w:r>
            <w:r w:rsidR="003500A9" w:rsidRPr="0071784C">
              <w:rPr>
                <w:rStyle w:val="Hyperlink"/>
                <w:color w:val="000000"/>
                <w:sz w:val="22"/>
                <w:u w:val="none"/>
              </w:rPr>
              <w:t xml:space="preserve"> (blau) mit 4</w:t>
            </w:r>
            <w:r w:rsidR="00F83E42" w:rsidRPr="0071784C">
              <w:rPr>
                <w:rStyle w:val="Hyperlink"/>
                <w:color w:val="000000"/>
                <w:sz w:val="22"/>
                <w:u w:val="none"/>
              </w:rPr>
              <w:t>,0</w:t>
            </w:r>
            <w:r w:rsidR="003500A9" w:rsidRPr="0071784C">
              <w:rPr>
                <w:rStyle w:val="Hyperlink"/>
                <w:color w:val="000000"/>
                <w:sz w:val="22"/>
                <w:u w:val="none"/>
              </w:rPr>
              <w:t xml:space="preserve"> m/s.</w:t>
            </w:r>
          </w:p>
          <w:p w14:paraId="01B64AF1" w14:textId="77777777" w:rsidR="00226701" w:rsidRPr="0071784C" w:rsidRDefault="003500A9" w:rsidP="003500A9">
            <w:pPr>
              <w:rPr>
                <w:rStyle w:val="Hyperlink"/>
                <w:color w:val="000000"/>
                <w:sz w:val="22"/>
                <w:u w:val="none"/>
              </w:rPr>
            </w:pPr>
            <w:r w:rsidRPr="0071784C">
              <w:rPr>
                <w:rStyle w:val="Hyperlink"/>
                <w:color w:val="000000"/>
                <w:sz w:val="22"/>
                <w:u w:val="none"/>
              </w:rPr>
              <w:t xml:space="preserve">Die rote Kugel rollte reibungsfrei </w:t>
            </w:r>
            <w:r w:rsidR="00226701" w:rsidRPr="0071784C">
              <w:rPr>
                <w:rStyle w:val="Hyperlink"/>
                <w:color w:val="000000"/>
                <w:sz w:val="22"/>
                <w:u w:val="none"/>
              </w:rPr>
              <w:t>die kreisförmige Bahn mit einem Radius von 0,5 m bis zum oberen Ende.</w:t>
            </w:r>
          </w:p>
          <w:p w14:paraId="4965AB89" w14:textId="77777777" w:rsidR="002624F3" w:rsidRPr="0071784C" w:rsidRDefault="00226701" w:rsidP="00F83E42">
            <w:pPr>
              <w:rPr>
                <w:rStyle w:val="Hyperlink"/>
                <w:color w:val="000000"/>
                <w:sz w:val="22"/>
                <w:u w:val="none"/>
              </w:rPr>
            </w:pPr>
            <w:r w:rsidRPr="0071784C">
              <w:rPr>
                <w:rStyle w:val="Hyperlink"/>
                <w:b/>
                <w:color w:val="000000"/>
                <w:sz w:val="22"/>
                <w:u w:val="none"/>
              </w:rPr>
              <w:t>a)</w:t>
            </w:r>
            <w:r w:rsidRPr="0071784C">
              <w:rPr>
                <w:rStyle w:val="Hyperlink"/>
                <w:color w:val="000000"/>
                <w:sz w:val="22"/>
                <w:u w:val="none"/>
              </w:rPr>
              <w:t xml:space="preserve"> </w:t>
            </w:r>
            <w:r w:rsidR="00F83E42" w:rsidRPr="0071784C">
              <w:rPr>
                <w:rStyle w:val="Hyperlink"/>
                <w:color w:val="000000"/>
                <w:sz w:val="22"/>
                <w:u w:val="none"/>
              </w:rPr>
              <w:t>Zeigen Sie, dass die Kugel mit 4,0 m/s am oberen Rand der Kugelbahn ankommt. Reibungsverluste und die Rotationsenergie der Kugel können vernachlässigt werden.</w:t>
            </w:r>
          </w:p>
        </w:tc>
        <w:tc>
          <w:tcPr>
            <w:tcW w:w="5031" w:type="dxa"/>
            <w:shd w:val="clear" w:color="auto" w:fill="auto"/>
          </w:tcPr>
          <w:p w14:paraId="5C727226" w14:textId="77777777" w:rsidR="002624F3" w:rsidRPr="0071784C" w:rsidRDefault="00215B7B" w:rsidP="00C71E7E">
            <w:pPr>
              <w:rPr>
                <w:rStyle w:val="Hyperlink"/>
                <w:color w:val="000000"/>
                <w:sz w:val="22"/>
                <w:u w:val="none"/>
              </w:rPr>
            </w:pPr>
            <w:r>
              <w:rPr>
                <w:rStyle w:val="Hyperlink"/>
                <w:color w:val="000000"/>
                <w:sz w:val="22"/>
                <w:u w:val="none"/>
              </w:rPr>
              <w:pict w14:anchorId="657AB9EF">
                <v:shape id="_x0000_i1538" type="#_x0000_t75" style="width:294pt;height:2in">
                  <v:imagedata r:id="rId1569" o:title="m970"/>
                </v:shape>
              </w:pict>
            </w:r>
          </w:p>
        </w:tc>
      </w:tr>
    </w:tbl>
    <w:p w14:paraId="556F56C2" w14:textId="77777777" w:rsidR="004A4983" w:rsidRDefault="00F83E42" w:rsidP="00C71E7E">
      <w:r w:rsidRPr="00F83E42">
        <w:rPr>
          <w:b/>
        </w:rPr>
        <w:t>b)</w:t>
      </w:r>
      <w:r>
        <w:t xml:space="preserve"> Wie weit fliegt die Kugel danach nach links, bis sie wieder auf der Bahn aufschlägt?</w:t>
      </w:r>
    </w:p>
    <w:p w14:paraId="2B6023F3" w14:textId="77777777" w:rsidR="00F83E42" w:rsidRDefault="00F83E42" w:rsidP="00C71E7E"/>
    <w:p w14:paraId="350DB6FD" w14:textId="77777777" w:rsidR="00C824F0" w:rsidRDefault="00C824F0" w:rsidP="00C71E7E"/>
    <w:p w14:paraId="6A31E7AB" w14:textId="333ECEAA" w:rsidR="00C824F0" w:rsidRDefault="00215B7B" w:rsidP="00C71E7E">
      <w:hyperlink r:id="rId1570" w:anchor="m1037" w:history="1">
        <w:r w:rsidR="00C824F0" w:rsidRPr="00C824F0">
          <w:rPr>
            <w:rStyle w:val="Hyperlink"/>
            <w:sz w:val="22"/>
          </w:rPr>
          <w:t>1037.</w:t>
        </w:r>
      </w:hyperlink>
      <w:r w:rsidR="00C824F0">
        <w:t xml:space="preserve"> (LK Sachsen 1994)</w:t>
      </w:r>
    </w:p>
    <w:p w14:paraId="14E7489C" w14:textId="426945A6" w:rsidR="00C824F0" w:rsidRDefault="002B1D45" w:rsidP="00C71E7E">
      <w:r w:rsidRPr="002B1D45">
        <w:t>Ein PKW hat die Gesamtmasse von 1,2 t und fährt mit einer Geschwindigkeit von 36 km </w:t>
      </w:r>
      <w:r w:rsidRPr="002B1D45">
        <w:sym w:font="Symbol" w:char="F0D7"/>
      </w:r>
      <w:r w:rsidRPr="002B1D45">
        <w:t> h</w:t>
      </w:r>
      <w:r w:rsidRPr="002B1D45">
        <w:rPr>
          <w:vertAlign w:val="superscript"/>
        </w:rPr>
        <w:t>-1</w:t>
      </w:r>
      <w:r w:rsidRPr="002B1D45">
        <w:t xml:space="preserve"> auf einer waagerechten Straße. Von der </w:t>
      </w:r>
      <w:r>
        <w:t>Reibung wird abgesehen.</w:t>
      </w:r>
    </w:p>
    <w:p w14:paraId="54D7B670" w14:textId="77777777" w:rsidR="00F54FC0" w:rsidRDefault="002B1D45" w:rsidP="00C71E7E">
      <w:r w:rsidRPr="00663D71">
        <w:rPr>
          <w:b/>
        </w:rPr>
        <w:t>a)</w:t>
      </w:r>
      <w:r>
        <w:t xml:space="preserve"> Zum Zeitpunkt t</w:t>
      </w:r>
      <w:r w:rsidRPr="002B1D45">
        <w:rPr>
          <w:vertAlign w:val="subscript"/>
        </w:rPr>
        <w:t>0</w:t>
      </w:r>
      <w:r>
        <w:t xml:space="preserve"> = 0 gibt der Fahrer Gas und beschleunigt mit a</w:t>
      </w:r>
      <w:r w:rsidRPr="002B1D45">
        <w:rPr>
          <w:vertAlign w:val="subscript"/>
        </w:rPr>
        <w:t>1</w:t>
      </w:r>
      <w:r>
        <w:t xml:space="preserve"> = 2,0 </w:t>
      </w:r>
      <w:r w:rsidRPr="002B1D45">
        <w:t>m </w:t>
      </w:r>
      <w:r w:rsidRPr="002B1D45">
        <w:sym w:font="Symbol" w:char="F0D7"/>
      </w:r>
      <w:r w:rsidRPr="002B1D45">
        <w:t> </w:t>
      </w:r>
      <w:r>
        <w:t>s</w:t>
      </w:r>
      <w:r w:rsidRPr="002B1D45">
        <w:rPr>
          <w:vertAlign w:val="superscript"/>
        </w:rPr>
        <w:t>-</w:t>
      </w:r>
      <w:r>
        <w:rPr>
          <w:vertAlign w:val="superscript"/>
        </w:rPr>
        <w:t>2</w:t>
      </w:r>
      <w:r>
        <w:t xml:space="preserve">, bis er eine Geschwindigkeit von 90 </w:t>
      </w:r>
      <w:r w:rsidRPr="002B1D45">
        <w:t>km </w:t>
      </w:r>
      <w:r w:rsidRPr="002B1D45">
        <w:sym w:font="Symbol" w:char="F0D7"/>
      </w:r>
      <w:r w:rsidRPr="002B1D45">
        <w:t> h</w:t>
      </w:r>
      <w:r w:rsidRPr="002B1D45">
        <w:rPr>
          <w:vertAlign w:val="superscript"/>
        </w:rPr>
        <w:t>-1</w:t>
      </w:r>
      <w:r>
        <w:t xml:space="preserve"> erreicht. Diese Geschwindigkeit wird 10 s lang beibehalten (a</w:t>
      </w:r>
      <w:r w:rsidRPr="002B1D45">
        <w:rPr>
          <w:vertAlign w:val="subscript"/>
        </w:rPr>
        <w:t>2</w:t>
      </w:r>
      <w:r>
        <w:t> = 0).</w:t>
      </w:r>
      <w:r w:rsidR="00F54FC0">
        <w:t xml:space="preserve"> Dann wird mit a</w:t>
      </w:r>
      <w:r w:rsidR="00F54FC0" w:rsidRPr="00F54FC0">
        <w:rPr>
          <w:vertAlign w:val="subscript"/>
        </w:rPr>
        <w:t>3</w:t>
      </w:r>
      <w:r w:rsidR="00F54FC0">
        <w:t xml:space="preserve"> = -5,0 </w:t>
      </w:r>
      <w:r w:rsidR="00F54FC0" w:rsidRPr="002B1D45">
        <w:t>m </w:t>
      </w:r>
      <w:r w:rsidR="00F54FC0" w:rsidRPr="002B1D45">
        <w:sym w:font="Symbol" w:char="F0D7"/>
      </w:r>
      <w:r w:rsidR="00F54FC0" w:rsidRPr="002B1D45">
        <w:t> </w:t>
      </w:r>
      <w:r w:rsidR="00F54FC0">
        <w:t>s</w:t>
      </w:r>
      <w:r w:rsidR="00F54FC0" w:rsidRPr="002B1D45">
        <w:rPr>
          <w:vertAlign w:val="superscript"/>
        </w:rPr>
        <w:t>-</w:t>
      </w:r>
      <w:r w:rsidR="00F54FC0">
        <w:rPr>
          <w:vertAlign w:val="superscript"/>
        </w:rPr>
        <w:t>2</w:t>
      </w:r>
      <w:r w:rsidR="00F54FC0">
        <w:t xml:space="preserve"> bis zum Stillstand abgebremst.</w:t>
      </w:r>
    </w:p>
    <w:p w14:paraId="231E2581" w14:textId="16F051C3" w:rsidR="00F54FC0" w:rsidRDefault="00F54FC0" w:rsidP="00C71E7E">
      <w:r>
        <w:t>Berechnen Sie alle notwendigen Größen, um das Weg-Zeit</w:t>
      </w:r>
      <w:r w:rsidR="00663D71">
        <w:t>-</w:t>
      </w:r>
      <w:r>
        <w:t xml:space="preserve">, das Geschwindigkeit-Zeit- und das Beschleunigung-Zeit-Diagramm zeichnen zu können. </w:t>
      </w:r>
      <w:r>
        <w:br/>
        <w:t>Zeichen Sie dann die drei Diagramme.</w:t>
      </w:r>
    </w:p>
    <w:p w14:paraId="25D1D150" w14:textId="77777777" w:rsidR="00F54FC0" w:rsidRDefault="00F54FC0" w:rsidP="00C71E7E"/>
    <w:p w14:paraId="1C7D5EF0" w14:textId="43A9D55E" w:rsidR="00663D71" w:rsidRDefault="00663D71" w:rsidP="00C71E7E">
      <w:r w:rsidRPr="006451D1">
        <w:rPr>
          <w:b/>
        </w:rPr>
        <w:t xml:space="preserve">b) </w:t>
      </w:r>
      <w:r>
        <w:t xml:space="preserve">Der mit 90 </w:t>
      </w:r>
      <w:r w:rsidRPr="002B1D45">
        <w:t>km </w:t>
      </w:r>
      <w:r w:rsidRPr="002B1D45">
        <w:sym w:font="Symbol" w:char="F0D7"/>
      </w:r>
      <w:r w:rsidRPr="002B1D45">
        <w:t> h</w:t>
      </w:r>
      <w:r w:rsidRPr="002B1D45">
        <w:rPr>
          <w:vertAlign w:val="superscript"/>
        </w:rPr>
        <w:t>-1</w:t>
      </w:r>
      <w:r>
        <w:rPr>
          <w:vertAlign w:val="superscript"/>
        </w:rPr>
        <w:t xml:space="preserve"> </w:t>
      </w:r>
      <w:r w:rsidRPr="00663D71">
        <w:t>fahrende PKW trifft auf eine gleichmäßig ansteigende Straße (Steigungswinkel 10°</w:t>
      </w:r>
      <w:r>
        <w:t>). In diesem Moment legt der Fahrer den Leerlauf ein und rollt, ohne zu bremsen, den Hang hinauf.</w:t>
      </w:r>
    </w:p>
    <w:p w14:paraId="47C3F564" w14:textId="654BC143" w:rsidR="00663D71" w:rsidRDefault="00663D71" w:rsidP="00C71E7E">
      <w:r>
        <w:t>Berechnen Sie die Strecke, die er bis zum Stillstand zurücklegt.</w:t>
      </w:r>
    </w:p>
    <w:p w14:paraId="58F702E3" w14:textId="77777777" w:rsidR="001427E2" w:rsidRDefault="001427E2" w:rsidP="00C71E7E"/>
    <w:p w14:paraId="1736AE8F" w14:textId="02D813C3" w:rsidR="001427E2" w:rsidRDefault="001427E2" w:rsidP="00C71E7E">
      <w:r w:rsidRPr="00CE1801">
        <w:rPr>
          <w:b/>
        </w:rPr>
        <w:t>c)</w:t>
      </w:r>
      <w:r w:rsidR="006A4DC8">
        <w:t xml:space="preserve"> Der mit 90 </w:t>
      </w:r>
      <w:r w:rsidR="006A4DC8" w:rsidRPr="002B1D45">
        <w:t>km </w:t>
      </w:r>
      <w:r w:rsidR="006A4DC8" w:rsidRPr="002B1D45">
        <w:sym w:font="Symbol" w:char="F0D7"/>
      </w:r>
      <w:r w:rsidR="006A4DC8" w:rsidRPr="002B1D45">
        <w:t> h</w:t>
      </w:r>
      <w:r w:rsidR="006A4DC8" w:rsidRPr="002B1D45">
        <w:rPr>
          <w:vertAlign w:val="superscript"/>
        </w:rPr>
        <w:t>-1</w:t>
      </w:r>
      <w:r w:rsidR="006A4DC8">
        <w:rPr>
          <w:vertAlign w:val="superscript"/>
        </w:rPr>
        <w:t xml:space="preserve"> </w:t>
      </w:r>
      <w:r w:rsidR="006A4DC8">
        <w:t>fahrende PKW soll auf einer ebenen Straße zum Stillstand abgebremst werden. Die Bremsstrecke beträgt 183 m.</w:t>
      </w:r>
    </w:p>
    <w:p w14:paraId="59112C29" w14:textId="175DA594" w:rsidR="006A4DC8" w:rsidRDefault="006A4DC8" w:rsidP="00C71E7E">
      <w:r>
        <w:t>Berechne Sie die mittlere Bremskraft.</w:t>
      </w:r>
    </w:p>
    <w:p w14:paraId="0BE62672" w14:textId="761CC9EC" w:rsidR="006A4DC8" w:rsidRDefault="006A4DC8" w:rsidP="00C71E7E">
      <w:r>
        <w:t xml:space="preserve">Beschreiben Sie </w:t>
      </w:r>
      <w:r w:rsidR="00CE1801">
        <w:t>die auftretenden Energieumwandlungen.</w:t>
      </w:r>
    </w:p>
    <w:p w14:paraId="10E65BA5" w14:textId="77777777" w:rsidR="00C900A4" w:rsidRDefault="00C900A4" w:rsidP="00C71E7E"/>
    <w:p w14:paraId="7056845B" w14:textId="11CD074F" w:rsidR="00C900A4" w:rsidRDefault="00C900A4" w:rsidP="00C71E7E">
      <w:r w:rsidRPr="00187813">
        <w:rPr>
          <w:b/>
        </w:rPr>
        <w:t>d)</w:t>
      </w:r>
      <w:r>
        <w:t xml:space="preserve"> Der PKW durchfährt mit 90 </w:t>
      </w:r>
      <w:r w:rsidRPr="002B1D45">
        <w:t>km </w:t>
      </w:r>
      <w:r w:rsidRPr="002B1D45">
        <w:sym w:font="Symbol" w:char="F0D7"/>
      </w:r>
      <w:r w:rsidRPr="002B1D45">
        <w:t> h</w:t>
      </w:r>
      <w:r w:rsidRPr="002B1D45">
        <w:rPr>
          <w:vertAlign w:val="superscript"/>
        </w:rPr>
        <w:t>-1</w:t>
      </w:r>
      <w:r>
        <w:t xml:space="preserve"> </w:t>
      </w:r>
      <w:r w:rsidR="00187813">
        <w:t>eine ebene Kurve mit dem Krümmungsradius 300 m. Berechnen Sie den Winkel, um den die Straße in der Kurve überhöht sein muss, damit die Resultierende aus Gewichtskraft und Zentrifugalkraft senkrecht auf der Straße steht.</w:t>
      </w:r>
    </w:p>
    <w:p w14:paraId="7871EEEB" w14:textId="77777777" w:rsidR="00187813" w:rsidRDefault="00187813" w:rsidP="00C71E7E"/>
    <w:p w14:paraId="607011AE" w14:textId="77777777" w:rsidR="00DE5754" w:rsidRDefault="00DE5754" w:rsidP="00C71E7E"/>
    <w:p w14:paraId="0F5A2A9D" w14:textId="0B8B2076" w:rsidR="00DC1EED" w:rsidRDefault="00215B7B" w:rsidP="00C71E7E">
      <w:hyperlink r:id="rId1571" w:anchor="m1045" w:history="1">
        <w:r w:rsidR="00DE5754" w:rsidRPr="008437F9">
          <w:rPr>
            <w:rStyle w:val="Hyperlink"/>
            <w:sz w:val="22"/>
          </w:rPr>
          <w:t>1</w:t>
        </w:r>
        <w:r w:rsidR="008437F9" w:rsidRPr="008437F9">
          <w:rPr>
            <w:rStyle w:val="Hyperlink"/>
            <w:sz w:val="22"/>
          </w:rPr>
          <w:t>045</w:t>
        </w:r>
        <w:r w:rsidR="00DE5754" w:rsidRPr="008437F9">
          <w:rPr>
            <w:rStyle w:val="Hyperlink"/>
            <w:sz w:val="22"/>
          </w:rPr>
          <w:t>.</w:t>
        </w:r>
      </w:hyperlink>
      <w:r w:rsidR="00DE5754">
        <w:t xml:space="preserve"> </w:t>
      </w:r>
      <w:r w:rsidR="00DC1EED">
        <w:t xml:space="preserve">Bei einem Auffahrunfall kracht ein Auto mit </w:t>
      </w:r>
      <w:r w:rsidR="00A67F1D">
        <w:t>2</w:t>
      </w:r>
      <w:r w:rsidR="00DC1EED">
        <w:t xml:space="preserve">,2 t Masse auf ein an der roten Ampel stehendes Auto, dass eine Masse von </w:t>
      </w:r>
      <w:r w:rsidR="00A67F1D">
        <w:t>1</w:t>
      </w:r>
      <w:r w:rsidR="00DC1EED">
        <w:t>,2 t hat.</w:t>
      </w:r>
    </w:p>
    <w:p w14:paraId="4FDD1ACB" w14:textId="77AE5736" w:rsidR="00DC1EED" w:rsidRDefault="00DC1EED" w:rsidP="00C71E7E">
      <w:r>
        <w:t>Beide Autos verkeilen sich ineinander und rutschen noch 4,8 m weiter. Die Reibungszahl zwischen den blockierenden Reifen und der Straße beträgt 0,4,</w:t>
      </w:r>
    </w:p>
    <w:p w14:paraId="61573077" w14:textId="2F64DF31" w:rsidR="00187813" w:rsidRDefault="00DC1EED" w:rsidP="00C71E7E">
      <w:r>
        <w:t>Mit welcher Geschwindigkeit ist der von hinten kommende Fahrer aufgefahren?</w:t>
      </w:r>
    </w:p>
    <w:p w14:paraId="743A20FE" w14:textId="77777777" w:rsidR="009F6D06" w:rsidRDefault="009F6D06" w:rsidP="00C71E7E"/>
    <w:p w14:paraId="7510998B" w14:textId="42A83764" w:rsidR="009F6D06" w:rsidRDefault="00215B7B" w:rsidP="00C71E7E">
      <w:hyperlink r:id="rId1572" w:anchor="m1087" w:history="1">
        <w:r w:rsidR="009F6D06" w:rsidRPr="009321E6">
          <w:rPr>
            <w:rStyle w:val="Hyperlink"/>
            <w:sz w:val="22"/>
          </w:rPr>
          <w:t>1087.</w:t>
        </w:r>
      </w:hyperlink>
    </w:p>
    <w:p w14:paraId="4172CF2C" w14:textId="4DEFCA90" w:rsidR="009F6D06" w:rsidRDefault="00F039DB" w:rsidP="00C71E7E">
      <w:r>
        <w:t>Beim Hindernisbillard hat die Bahn, die einer vertikalen Ebene folgt, folgenden Verlauf:</w:t>
      </w:r>
    </w:p>
    <w:p w14:paraId="033AD926" w14:textId="0BC96961" w:rsidR="00F039DB" w:rsidRDefault="00F039DB" w:rsidP="00C71E7E">
      <w:r>
        <w:rPr>
          <w:noProof/>
          <w:snapToGrid/>
        </w:rPr>
        <w:drawing>
          <wp:inline distT="0" distB="0" distL="0" distR="0" wp14:anchorId="48DC73B0" wp14:editId="53C91ECC">
            <wp:extent cx="6299835" cy="173799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573" cstate="print">
                      <a:extLst>
                        <a:ext uri="{28A0092B-C50C-407E-A947-70E740481C1C}">
                          <a14:useLocalDpi xmlns:a14="http://schemas.microsoft.com/office/drawing/2010/main" val="0"/>
                        </a:ext>
                      </a:extLst>
                    </a:blip>
                    <a:stretch>
                      <a:fillRect/>
                    </a:stretch>
                  </pic:blipFill>
                  <pic:spPr>
                    <a:xfrm>
                      <a:off x="0" y="0"/>
                      <a:ext cx="6299835" cy="1737995"/>
                    </a:xfrm>
                    <a:prstGeom prst="rect">
                      <a:avLst/>
                    </a:prstGeom>
                  </pic:spPr>
                </pic:pic>
              </a:graphicData>
            </a:graphic>
          </wp:inline>
        </w:drawing>
      </w:r>
    </w:p>
    <w:p w14:paraId="4BD32F78" w14:textId="7FD0F22B" w:rsidR="000E4E47" w:rsidRDefault="000E4E47" w:rsidP="00C71E7E"/>
    <w:p w14:paraId="6D4E7649" w14:textId="2863D6AD" w:rsidR="00CE1801" w:rsidRDefault="00F039DB" w:rsidP="00C71E7E">
      <w:r>
        <w:t>Für die Anordnung gelten:</w:t>
      </w:r>
    </w:p>
    <w:p w14:paraId="192F7747" w14:textId="17526D82" w:rsidR="00F039DB" w:rsidRDefault="00302233" w:rsidP="00C71E7E">
      <w:r w:rsidRPr="00F039DB">
        <w:rPr>
          <w:position w:val="-32"/>
        </w:rPr>
        <w:object w:dxaOrig="3820" w:dyaOrig="760" w14:anchorId="255A7500">
          <v:shape id="_x0000_i1539" type="#_x0000_t75" style="width:192pt;height:36pt" o:ole="">
            <v:imagedata r:id="rId1574" o:title=""/>
          </v:shape>
          <o:OLEObject Type="Embed" ProgID="Equation.DSMT4" ShapeID="_x0000_i1539" DrawAspect="Content" ObjectID="_1735305755" r:id="rId1575"/>
        </w:object>
      </w:r>
    </w:p>
    <w:p w14:paraId="503FCD2C" w14:textId="7C58611C" w:rsidR="00F039DB" w:rsidRDefault="008F621C" w:rsidP="00C71E7E">
      <w:r>
        <w:t>Der Spielball wird als Massepunkt betrachtet. Er hat eine Masse von 40 g und wird aus der Ruhe heraus im Punkt A abgestoßen. Er bewegt sich zuerst mit einer Geschwindigkeit von</w:t>
      </w:r>
    </w:p>
    <w:p w14:paraId="65926EA0" w14:textId="6333B81C" w:rsidR="008F621C" w:rsidRDefault="008F621C" w:rsidP="00C71E7E">
      <w:r w:rsidRPr="008F621C">
        <w:rPr>
          <w:position w:val="-24"/>
        </w:rPr>
        <w:object w:dxaOrig="920" w:dyaOrig="620" w14:anchorId="438BBC55">
          <v:shape id="_x0000_i1540" type="#_x0000_t75" style="width:48pt;height:30pt" o:ole="">
            <v:imagedata r:id="rId1576" o:title=""/>
          </v:shape>
          <o:OLEObject Type="Embed" ProgID="Equation.DSMT4" ShapeID="_x0000_i1540" DrawAspect="Content" ObjectID="_1735305756" r:id="rId1577"/>
        </w:object>
      </w:r>
      <w:r>
        <w:t xml:space="preserve"> zum Punkt B. Die Bewegung wird als reibungsfrei betrachtet.</w:t>
      </w:r>
    </w:p>
    <w:p w14:paraId="522B08CD" w14:textId="342A8891" w:rsidR="008F621C" w:rsidRDefault="008F621C" w:rsidP="00C71E7E">
      <w:r w:rsidRPr="009321E6">
        <w:rPr>
          <w:b/>
        </w:rPr>
        <w:t>a)</w:t>
      </w:r>
      <w:r>
        <w:t xml:space="preserve"> </w:t>
      </w:r>
      <w:r w:rsidR="00E407AF">
        <w:t>Berechnen Sie die Impulsänderung, die der Spielball durch den Anstoß erfährt.</w:t>
      </w:r>
    </w:p>
    <w:p w14:paraId="5EC5FCD0" w14:textId="64FC7D87" w:rsidR="00E407AF" w:rsidRDefault="00E407AF" w:rsidP="00C71E7E">
      <w:r w:rsidRPr="009321E6">
        <w:rPr>
          <w:b/>
        </w:rPr>
        <w:t>b)</w:t>
      </w:r>
      <w:r>
        <w:t xml:space="preserve"> Berechnen Sie die Zeit, die der Ball für die Strecke von A nach B benötigt.</w:t>
      </w:r>
    </w:p>
    <w:p w14:paraId="4568896C" w14:textId="276AB0F3" w:rsidR="00DA306C" w:rsidRDefault="00DA306C" w:rsidP="00C71E7E">
      <w:r w:rsidRPr="009321E6">
        <w:rPr>
          <w:b/>
        </w:rPr>
        <w:t>c)</w:t>
      </w:r>
      <w:r>
        <w:t xml:space="preserve"> Weisen Sie rechnerisch nach, dass </w:t>
      </w:r>
      <w:r w:rsidR="004E5D98">
        <w:t>die Geschwindigkeit des Spielballs ausreicht, um die Loopingbahn zu durchlaufen.</w:t>
      </w:r>
    </w:p>
    <w:p w14:paraId="43131CD0" w14:textId="4F453CCA" w:rsidR="004E5D98" w:rsidRDefault="004E5D98" w:rsidP="00C71E7E"/>
    <w:p w14:paraId="2E39FA6F" w14:textId="6C07F0CC" w:rsidR="004E5D98" w:rsidRDefault="004E5D98" w:rsidP="00C71E7E">
      <w:r>
        <w:t>Nach dem Looping bewegt sich der Spielball ab dem Punkt B eine geneigte Ebene hinauf.</w:t>
      </w:r>
    </w:p>
    <w:p w14:paraId="07ADAA43" w14:textId="2C699266" w:rsidR="004E5D98" w:rsidRDefault="004E5D98" w:rsidP="00C71E7E"/>
    <w:p w14:paraId="69222686" w14:textId="53ED26EA" w:rsidR="004E5D98" w:rsidRDefault="004E5D98" w:rsidP="00C71E7E">
      <w:r w:rsidRPr="009321E6">
        <w:rPr>
          <w:b/>
        </w:rPr>
        <w:t>d)</w:t>
      </w:r>
      <w:r>
        <w:t xml:space="preserve"> Ermitteln Sie zeichnerisch auf Millimeterpapier den Betrag und Richtung der Normalkraft des Balls an der geneigten Ebene, die einen Anstiegswinkel von 15° hat.</w:t>
      </w:r>
    </w:p>
    <w:p w14:paraId="426BCB7D" w14:textId="533CA14B" w:rsidR="004E5D98" w:rsidRDefault="00A36BE6" w:rsidP="00C71E7E">
      <w:r w:rsidRPr="009321E6">
        <w:rPr>
          <w:b/>
        </w:rPr>
        <w:t>e)</w:t>
      </w:r>
      <w:r>
        <w:t xml:space="preserve"> Berechnen Sie die Geschwindigkeit des Balls im Punkt C.</w:t>
      </w:r>
    </w:p>
    <w:p w14:paraId="580494FC" w14:textId="42D4601D" w:rsidR="00A36BE6" w:rsidRDefault="00A36BE6" w:rsidP="00C71E7E"/>
    <w:p w14:paraId="687806D5" w14:textId="1B04CB56" w:rsidR="00A36BE6" w:rsidRDefault="00A36BE6" w:rsidP="00C71E7E">
      <w:r>
        <w:t>Durch einen veränderten Untergrund tritt bei der Bewegung des Spielballs vom Punkt C zum Punkt D Reibung auf. Die Reibungszahl beträgt 0,2.</w:t>
      </w:r>
    </w:p>
    <w:p w14:paraId="21F96D2C" w14:textId="78DDFD09" w:rsidR="00A36BE6" w:rsidRDefault="00A36BE6" w:rsidP="00C71E7E"/>
    <w:p w14:paraId="77412A1E" w14:textId="69BA302D" w:rsidR="00A36BE6" w:rsidRDefault="00A36BE6" w:rsidP="00C71E7E">
      <w:r w:rsidRPr="009321E6">
        <w:rPr>
          <w:b/>
        </w:rPr>
        <w:t>f)</w:t>
      </w:r>
      <w:r>
        <w:t xml:space="preserve"> </w:t>
      </w:r>
      <w:r w:rsidR="002656F6">
        <w:t>Berechnen Sie die verrichtete Reibungsarbeit.</w:t>
      </w:r>
    </w:p>
    <w:p w14:paraId="26D730F3" w14:textId="3A003D7C" w:rsidR="00BA64FC" w:rsidRDefault="00BA64FC" w:rsidP="00C71E7E">
      <w:r w:rsidRPr="009321E6">
        <w:rPr>
          <w:b/>
        </w:rPr>
        <w:t>g)</w:t>
      </w:r>
      <w:r>
        <w:t xml:space="preserve"> Nennen Sie die Bewegungsarten des Spielballs auf den Strecken von A nach B sowie von C nach D und erklären Sie diese jeweils mit Hilfe der Newtonschen Gesetze.</w:t>
      </w:r>
    </w:p>
    <w:p w14:paraId="36438D06" w14:textId="5885E3E3" w:rsidR="00BA64FC" w:rsidRDefault="00BA64FC" w:rsidP="00C71E7E"/>
    <w:p w14:paraId="23846AF6" w14:textId="0C384189" w:rsidR="00BA64FC" w:rsidRDefault="00BA64FC" w:rsidP="00C71E7E">
      <w:r>
        <w:t>Am Punkt D fliegt der Spielball in den Zielbehälter am Punkt E.</w:t>
      </w:r>
    </w:p>
    <w:p w14:paraId="6536CF2D" w14:textId="02B6EA36" w:rsidR="00BA64FC" w:rsidRDefault="00BA64FC" w:rsidP="00C71E7E"/>
    <w:p w14:paraId="3E43CC92" w14:textId="7366A4DE" w:rsidR="00BA64FC" w:rsidRDefault="00BA64FC" w:rsidP="00C71E7E">
      <w:r w:rsidRPr="009321E6">
        <w:rPr>
          <w:b/>
        </w:rPr>
        <w:t>h)</w:t>
      </w:r>
      <w:r>
        <w:t xml:space="preserve"> Leiten Sie die Gleichung für die Wurfparabel aus den Orts-Zeit-Gestzen der Teilbewegungen in x- und y-Richtungen her.</w:t>
      </w:r>
    </w:p>
    <w:p w14:paraId="43CFD6C1" w14:textId="176E7891" w:rsidR="00BA64FC" w:rsidRDefault="00BA64FC" w:rsidP="00C71E7E"/>
    <w:p w14:paraId="04140CF9" w14:textId="4D8802F1" w:rsidR="00BA64FC" w:rsidRDefault="00BA64FC" w:rsidP="00C71E7E">
      <w:r w:rsidRPr="009321E6">
        <w:rPr>
          <w:b/>
        </w:rPr>
        <w:t>i)</w:t>
      </w:r>
      <w:r>
        <w:t xml:space="preserve"> Berechnen Sie die Geschwindigkeit des Balls im Punkt D, damit dieser im Ziel</w:t>
      </w:r>
      <w:r w:rsidR="00303100">
        <w:t>behälter am Punkt E landet.</w:t>
      </w:r>
    </w:p>
    <w:p w14:paraId="75E5C77E" w14:textId="0B2314DA" w:rsidR="00303100" w:rsidRDefault="00303100" w:rsidP="00C71E7E"/>
    <w:p w14:paraId="5BE3AE35" w14:textId="27E016BB" w:rsidR="00303100" w:rsidRDefault="006103E0" w:rsidP="00C71E7E">
      <w:r>
        <w:t>(Hauptprüfung Physik, Fachhochschulreife Sachen 2015)</w:t>
      </w:r>
    </w:p>
    <w:p w14:paraId="79CD57A8" w14:textId="684CF36C" w:rsidR="002656F6" w:rsidRDefault="002656F6" w:rsidP="00C71E7E"/>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322AFA" w14:paraId="0D41B37B" w14:textId="77777777" w:rsidTr="00D13157">
        <w:tc>
          <w:tcPr>
            <w:tcW w:w="5030" w:type="dxa"/>
          </w:tcPr>
          <w:p w14:paraId="2C8F287D" w14:textId="22351058" w:rsidR="00322AFA" w:rsidRDefault="00215B7B" w:rsidP="00322AFA">
            <w:hyperlink r:id="rId1578" w:anchor="m1094" w:history="1">
              <w:r w:rsidR="00322AFA" w:rsidRPr="00CD6FDE">
                <w:rPr>
                  <w:rStyle w:val="Hyperlink"/>
                  <w:sz w:val="22"/>
                </w:rPr>
                <w:t>1094.</w:t>
              </w:r>
            </w:hyperlink>
            <w:r w:rsidR="00322AFA">
              <w:t xml:space="preserve"> Ein PKW fährt eine vereiste Gefällestrecke mit 10% Gefälle hinunter. Seine Geschwindigkeit beträgt 61,2 km/h. </w:t>
            </w:r>
          </w:p>
          <w:p w14:paraId="0B10FCBC" w14:textId="77777777" w:rsidR="00322AFA" w:rsidRDefault="00322AFA" w:rsidP="00322AFA">
            <w:r>
              <w:t>Er beginnt bei einem Punkt, der sich 1000 m vor einer Kurve befindet, so stark zu bremsen, dass sich die Räder gerade noch drehen. Die maximale Haftreibung beträgt 0,1.</w:t>
            </w:r>
          </w:p>
          <w:p w14:paraId="5C97E438" w14:textId="483D3F93" w:rsidR="00322AFA" w:rsidRDefault="00322AFA" w:rsidP="00C71E7E">
            <w:r w:rsidRPr="00840E92">
              <w:rPr>
                <w:b/>
              </w:rPr>
              <w:t>a)</w:t>
            </w:r>
            <w:r>
              <w:t xml:space="preserve"> Zeigen Sie, dass der PKW zu Beginn der Kurve eine Geschwindigkeit von 60,8 km/h hat. </w:t>
            </w:r>
          </w:p>
        </w:tc>
        <w:tc>
          <w:tcPr>
            <w:tcW w:w="5031" w:type="dxa"/>
          </w:tcPr>
          <w:p w14:paraId="4A1B1D59" w14:textId="7960B70C" w:rsidR="00322AFA" w:rsidRDefault="00D13157" w:rsidP="00C71E7E">
            <w:r>
              <w:rPr>
                <w:noProof/>
                <w:snapToGrid/>
              </w:rPr>
              <w:drawing>
                <wp:inline distT="0" distB="0" distL="0" distR="0" wp14:anchorId="0E5B48EA" wp14:editId="74BB5ED6">
                  <wp:extent cx="2880360" cy="1618488"/>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1094_1.jpg"/>
                          <pic:cNvPicPr/>
                        </pic:nvPicPr>
                        <pic:blipFill>
                          <a:blip r:embed="rId1579" cstate="print">
                            <a:extLst>
                              <a:ext uri="{28A0092B-C50C-407E-A947-70E740481C1C}">
                                <a14:useLocalDpi xmlns:a14="http://schemas.microsoft.com/office/drawing/2010/main" val="0"/>
                              </a:ext>
                            </a:extLst>
                          </a:blip>
                          <a:stretch>
                            <a:fillRect/>
                          </a:stretch>
                        </pic:blipFill>
                        <pic:spPr>
                          <a:xfrm>
                            <a:off x="0" y="0"/>
                            <a:ext cx="2880360" cy="1618488"/>
                          </a:xfrm>
                          <a:prstGeom prst="rect">
                            <a:avLst/>
                          </a:prstGeom>
                        </pic:spPr>
                      </pic:pic>
                    </a:graphicData>
                  </a:graphic>
                </wp:inline>
              </w:drawing>
            </w:r>
          </w:p>
        </w:tc>
      </w:tr>
    </w:tbl>
    <w:p w14:paraId="5F7A15F8" w14:textId="70C63333" w:rsidR="00E407AF" w:rsidRDefault="00E407AF" w:rsidP="00C71E7E"/>
    <w:p w14:paraId="7EA7183F" w14:textId="08B95A40" w:rsidR="00916114" w:rsidRDefault="00916114" w:rsidP="00C71E7E">
      <w:r w:rsidRPr="00840E92">
        <w:rPr>
          <w:b/>
        </w:rPr>
        <w:t>b)</w:t>
      </w:r>
      <w:r>
        <w:t xml:space="preserve"> Die Kurve vom Durchmesser 200 m liegt horizontal und hat somit kein Gefälle. Kann sie der PKW mit der Geschwindigkeit 60,8 km/h sicher durchfahren, wenn die Haftreibung immer noch 0,1 beträgt?</w:t>
      </w:r>
    </w:p>
    <w:p w14:paraId="49C7F54F" w14:textId="02635FC0" w:rsidR="00CD1D59" w:rsidRDefault="00CD1D59" w:rsidP="00C71E7E">
      <w:r>
        <w:t>Begründen Sie ihre Antwort durch eine Rechnung.</w:t>
      </w:r>
    </w:p>
    <w:p w14:paraId="395CFBC7" w14:textId="3F33CF85" w:rsidR="007E262F" w:rsidRDefault="007E262F" w:rsidP="00C71E7E"/>
    <w:p w14:paraId="41AD0412" w14:textId="1801E39A" w:rsidR="007E262F" w:rsidRDefault="007E262F" w:rsidP="00C71E7E">
      <w:r w:rsidRPr="00840E92">
        <w:rPr>
          <w:b/>
        </w:rPr>
        <w:t>c)</w:t>
      </w:r>
      <w:r>
        <w:t xml:space="preserve"> Vorsichtshalber fährt der Fahrer geradeaus auf eine 25% steil ansteigende Auslaufstrecke und lässt den PKW im Leerlauf ausrollen. Auf dieser Strecke sollen Reibungskräfte vernachlässigt werden.</w:t>
      </w:r>
    </w:p>
    <w:p w14:paraId="1B855713" w14:textId="42185EB4" w:rsidR="007E262F" w:rsidRDefault="000B3060" w:rsidP="00C71E7E">
      <w:r>
        <w:t>Welche Strecke fährt der PKW noch bis zum Stillstand?</w:t>
      </w:r>
    </w:p>
    <w:p w14:paraId="3BF606DE" w14:textId="68724691" w:rsidR="00C24C8F" w:rsidRDefault="00C24C8F" w:rsidP="00C71E7E"/>
    <w:p w14:paraId="030A134E" w14:textId="10AB9DE8" w:rsidR="00C24C8F" w:rsidRDefault="00215B7B" w:rsidP="00C71E7E">
      <w:hyperlink r:id="rId1580" w:anchor="m1097" w:history="1">
        <w:r w:rsidR="00C24C8F" w:rsidRPr="00252B52">
          <w:rPr>
            <w:rStyle w:val="Hyperlink"/>
            <w:sz w:val="22"/>
          </w:rPr>
          <w:t>1097.</w:t>
        </w:r>
      </w:hyperlink>
      <w:r w:rsidR="00C24C8F">
        <w:t xml:space="preserve"> (LK Physik Sachsen 2022)</w:t>
      </w:r>
    </w:p>
    <w:p w14:paraId="5AEEFE17" w14:textId="241AEE84" w:rsidR="00C24C8F" w:rsidRDefault="00C24C8F" w:rsidP="00C71E7E">
      <w:r>
        <w:t>Im sächsischen Altenberg befindet sich eine Bobbahn.</w:t>
      </w:r>
    </w:p>
    <w:p w14:paraId="383CF15B" w14:textId="540513E1" w:rsidR="00C24C8F" w:rsidRDefault="00C24C8F" w:rsidP="00C71E7E">
      <w:r>
        <w:t>Beim Zweierbob erteilt der Pilot gemeinsam mit dem Anschieber dem Bob eine Anfangsgeschwindigkeit. Dazu schieben beide Sportler diesen aus der Ruhe heraus an und springen in den Bob. Der Pilot steuert den Bob durch kleine auf die Kufen übertragene Lenkbewegungen durch den Eiskanal.</w:t>
      </w:r>
    </w:p>
    <w:p w14:paraId="1CB07E20" w14:textId="2E2A4A71" w:rsidR="00B24543" w:rsidRDefault="00C24C8F" w:rsidP="00C71E7E">
      <w:r>
        <w:t xml:space="preserve">Verschiedene </w:t>
      </w:r>
      <w:r w:rsidR="00B24543">
        <w:t>grundlegende physikalische Prinzipien werden untersucht, die Vorgänge werden modellhaft vereinfacht.</w:t>
      </w:r>
    </w:p>
    <w:p w14:paraId="2776A725" w14:textId="70835634" w:rsidR="00B24543" w:rsidRDefault="00B24543" w:rsidP="00C71E7E">
      <w:r>
        <w:t>Die folgenden Teilaufgaben sind unabhängig voneinander.</w:t>
      </w:r>
    </w:p>
    <w:p w14:paraId="798EF3F6" w14:textId="3678E5A6" w:rsidR="00B24543" w:rsidRDefault="00B24543" w:rsidP="00C71E7E">
      <w:r w:rsidRPr="001D7553">
        <w:rPr>
          <w:b/>
        </w:rPr>
        <w:t>a)</w:t>
      </w:r>
      <w:r>
        <w:t xml:space="preserve"> </w:t>
      </w:r>
      <w:r w:rsidR="001D7553">
        <w:t>Eine Person der Masse 70 kg springt mit der Geschwindigkeit 7,0 m ∙ s</w:t>
      </w:r>
      <w:r w:rsidR="001D7553" w:rsidRPr="00372E56">
        <w:rPr>
          <w:vertAlign w:val="superscript"/>
        </w:rPr>
        <w:t>-1</w:t>
      </w:r>
      <w:r w:rsidR="001D7553">
        <w:t xml:space="preserve"> auf einen ruhenden, gleitfähigen Körper der Masse 200 kg und bewegt sich gemeinsam mit diesem weiter. </w:t>
      </w:r>
    </w:p>
    <w:p w14:paraId="570EDB8F" w14:textId="0C35ED30" w:rsidR="001D7553" w:rsidRDefault="001D7553" w:rsidP="00C71E7E">
      <w:r>
        <w:t>Berechnen Sie die infolge der Wechselwirkung maximal mögliche Geschwindigkeit.</w:t>
      </w:r>
    </w:p>
    <w:p w14:paraId="0BD906E8" w14:textId="32B6788E" w:rsidR="001D7553" w:rsidRDefault="001D7553" w:rsidP="00C71E7E"/>
    <w:p w14:paraId="1D3BAD10" w14:textId="51120D69" w:rsidR="00372E56" w:rsidRDefault="00372E56" w:rsidP="00C71E7E">
      <w:r w:rsidRPr="002B42F2">
        <w:rPr>
          <w:b/>
        </w:rPr>
        <w:t>b)</w:t>
      </w:r>
      <w:r>
        <w:t xml:space="preserve"> Ein Körper der Masse 200 kg gleitet aus der Ruhe heraus eine Ebene geradlinig herab. Der Neigungswinkel beträgt 10,0°, die Gleitreibungszahl ist konstant 0,015.</w:t>
      </w:r>
    </w:p>
    <w:p w14:paraId="4497E4B9" w14:textId="77777777" w:rsidR="00372E56" w:rsidRDefault="00372E56" w:rsidP="00C71E7E">
      <w:r>
        <w:t xml:space="preserve">Der Luftwiderstand wird vernachlässigt. Auf den Körper wirkt in Bewegungsrichtung zusätzlich zur Hangabtriebskraft eine konstante Schubkraft. </w:t>
      </w:r>
    </w:p>
    <w:p w14:paraId="53EEBE3E" w14:textId="77777777" w:rsidR="00372E56" w:rsidRDefault="00372E56" w:rsidP="00C71E7E">
      <w:r>
        <w:t>Die Zeit für das Zurücklegen der ersten 25,0 m beträgt 4,55 s.</w:t>
      </w:r>
    </w:p>
    <w:p w14:paraId="3C99623E" w14:textId="70EDAADF" w:rsidR="00372E56" w:rsidRDefault="00372E56" w:rsidP="00C71E7E">
      <w:r>
        <w:t>Weisen Sie nach, dass die erreichte Geschwindigkeit 11,0 m ∙ s</w:t>
      </w:r>
      <w:r w:rsidRPr="00372E56">
        <w:rPr>
          <w:vertAlign w:val="superscript"/>
        </w:rPr>
        <w:t>-1</w:t>
      </w:r>
      <w:r>
        <w:t xml:space="preserve"> beträgt.</w:t>
      </w:r>
    </w:p>
    <w:p w14:paraId="78446340" w14:textId="68C11E3A" w:rsidR="00372E56" w:rsidRDefault="00372E56" w:rsidP="00C71E7E">
      <w:r>
        <w:t>Berechnen Sie den Betragt der Schubkraft.</w:t>
      </w:r>
    </w:p>
    <w:p w14:paraId="53B18297" w14:textId="5BEBCDCB" w:rsidR="00372E56" w:rsidRDefault="00372E56" w:rsidP="00C71E7E"/>
    <w:p w14:paraId="2955A485" w14:textId="71627521" w:rsidR="00901992" w:rsidRDefault="00901992" w:rsidP="00C71E7E">
      <w:r w:rsidRPr="00901992">
        <w:rPr>
          <w:b/>
        </w:rPr>
        <w:t>c)</w:t>
      </w:r>
      <w:r>
        <w:t xml:space="preserve"> Der Körper gleitet nun geradlinig eine geneigte Ebene hinab, Gleitreibungszahl und Luftwiderstand werden nicht vernachlässigt.</w:t>
      </w:r>
    </w:p>
    <w:p w14:paraId="17EFDA28" w14:textId="6A3F22E4" w:rsidR="00901992" w:rsidRDefault="00901992" w:rsidP="00C71E7E">
      <w:r>
        <w:t>Zeigen Sie, dass sich bei einer Verdopplung der Geschwindigkeit die Luftreibungskraft vervierfacht.</w:t>
      </w:r>
    </w:p>
    <w:p w14:paraId="7C2D205A" w14:textId="48B3B7F6" w:rsidR="00901992" w:rsidRDefault="00901992" w:rsidP="00C71E7E">
      <w:r>
        <w:t>Begründen Sie, dass die Bewegung des Körpers im weiteren Verlauf gleichförmig werden kann.</w:t>
      </w:r>
    </w:p>
    <w:p w14:paraId="560CEB82" w14:textId="03A77631" w:rsidR="00901992" w:rsidRDefault="00901992" w:rsidP="00C71E7E"/>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B213BF" w14:paraId="4A26ADEE" w14:textId="77777777" w:rsidTr="00F27E87">
        <w:tc>
          <w:tcPr>
            <w:tcW w:w="5030" w:type="dxa"/>
          </w:tcPr>
          <w:p w14:paraId="552D35FC" w14:textId="77777777" w:rsidR="00B213BF" w:rsidRDefault="00B213BF" w:rsidP="00B213BF">
            <w:r w:rsidRPr="00B213BF">
              <w:rPr>
                <w:b/>
              </w:rPr>
              <w:t>d)</w:t>
            </w:r>
            <w:r>
              <w:t xml:space="preserve"> Ein Körper gleitet gleichförmig durch eine überhöhte Kurve. Körper und Bahn wechselwirken so, dass die Wirkungslinie der zugehörigen Kraft (siehe Abbildung) genau senkrecht zur Bahn gerichtet ist, der Körper gleitet somit in konstanter Bahnhöhe h durch die Kurve.</w:t>
            </w:r>
          </w:p>
          <w:p w14:paraId="427CE175" w14:textId="77777777" w:rsidR="00B213BF" w:rsidRDefault="00B213BF" w:rsidP="00B213BF">
            <w:r>
              <w:t>Die Abbildung zeigt einen Querschnitt der Bahn.</w:t>
            </w:r>
          </w:p>
          <w:p w14:paraId="4A611B79" w14:textId="3E32351F" w:rsidR="00B213BF" w:rsidRDefault="00B213BF" w:rsidP="00C71E7E">
            <w:r>
              <w:t>Skizzieren Sie diese Abbildung in Ihre Aufzeichnungen. Ergänzen Sie ein zugehöriges Kräfteparallelogramm und benennen Sie die Kraftpfeile.</w:t>
            </w:r>
          </w:p>
        </w:tc>
        <w:tc>
          <w:tcPr>
            <w:tcW w:w="5031" w:type="dxa"/>
          </w:tcPr>
          <w:p w14:paraId="0A67C614" w14:textId="7B6230A6" w:rsidR="00B213BF" w:rsidRDefault="00B213BF" w:rsidP="00C71E7E">
            <w:r>
              <w:rPr>
                <w:noProof/>
                <w:snapToGrid/>
              </w:rPr>
              <w:drawing>
                <wp:inline distT="0" distB="0" distL="0" distR="0" wp14:anchorId="00F141D3" wp14:editId="652B19DB">
                  <wp:extent cx="2572385" cy="18536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1097_1.jpg"/>
                          <pic:cNvPicPr/>
                        </pic:nvPicPr>
                        <pic:blipFill>
                          <a:blip r:embed="rId1581" cstate="print">
                            <a:extLst>
                              <a:ext uri="{28A0092B-C50C-407E-A947-70E740481C1C}">
                                <a14:useLocalDpi xmlns:a14="http://schemas.microsoft.com/office/drawing/2010/main" val="0"/>
                              </a:ext>
                            </a:extLst>
                          </a:blip>
                          <a:stretch>
                            <a:fillRect/>
                          </a:stretch>
                        </pic:blipFill>
                        <pic:spPr>
                          <a:xfrm>
                            <a:off x="0" y="0"/>
                            <a:ext cx="2579212" cy="1858519"/>
                          </a:xfrm>
                          <a:prstGeom prst="rect">
                            <a:avLst/>
                          </a:prstGeom>
                        </pic:spPr>
                      </pic:pic>
                    </a:graphicData>
                  </a:graphic>
                </wp:inline>
              </w:drawing>
            </w:r>
          </w:p>
        </w:tc>
      </w:tr>
    </w:tbl>
    <w:p w14:paraId="4A6DD904" w14:textId="77777777" w:rsidR="00B213BF" w:rsidRDefault="00B213BF" w:rsidP="00C71E7E"/>
    <w:p w14:paraId="5F073A40" w14:textId="537DAA2D" w:rsidR="00066D8C" w:rsidRDefault="00215B7B" w:rsidP="00C71E7E">
      <w:pPr>
        <w:rPr>
          <w:rStyle w:val="markedcontent"/>
        </w:rPr>
      </w:pPr>
      <w:hyperlink r:id="rId1582" w:anchor="m1098" w:history="1">
        <w:r w:rsidR="00066D8C" w:rsidRPr="00F51E11">
          <w:rPr>
            <w:rStyle w:val="Hyperlink"/>
            <w:sz w:val="22"/>
          </w:rPr>
          <w:t>1098.</w:t>
        </w:r>
      </w:hyperlink>
      <w:r w:rsidR="00066D8C">
        <w:t xml:space="preserve"> </w:t>
      </w:r>
      <w:r w:rsidR="00066D8C" w:rsidRPr="00066D8C">
        <w:rPr>
          <w:rStyle w:val="markedcontent"/>
        </w:rPr>
        <w:t>Auf einer waagerechten Fahrbahn stehen zwei Experimentierwagen W</w:t>
      </w:r>
      <w:r w:rsidR="00066D8C" w:rsidRPr="00066D8C">
        <w:rPr>
          <w:rStyle w:val="markedcontent"/>
          <w:vertAlign w:val="subscript"/>
        </w:rPr>
        <w:t>1</w:t>
      </w:r>
      <w:r w:rsidR="00066D8C" w:rsidRPr="00066D8C">
        <w:rPr>
          <w:rStyle w:val="markedcontent"/>
        </w:rPr>
        <w:t xml:space="preserve"> und W</w:t>
      </w:r>
      <w:r w:rsidR="00066D8C" w:rsidRPr="00066D8C">
        <w:rPr>
          <w:rStyle w:val="markedcontent"/>
          <w:vertAlign w:val="subscript"/>
        </w:rPr>
        <w:t>2</w:t>
      </w:r>
      <w:r w:rsidR="00066D8C" w:rsidRPr="00066D8C">
        <w:rPr>
          <w:rStyle w:val="markedcontent"/>
        </w:rPr>
        <w:t xml:space="preserve"> mit den</w:t>
      </w:r>
      <w:r w:rsidR="000A050A">
        <w:rPr>
          <w:rStyle w:val="markedcontent"/>
        </w:rPr>
        <w:t xml:space="preserve"> </w:t>
      </w:r>
      <w:r w:rsidR="00066D8C" w:rsidRPr="00066D8C">
        <w:rPr>
          <w:rStyle w:val="markedcontent"/>
        </w:rPr>
        <w:t>Massen m</w:t>
      </w:r>
      <w:r w:rsidR="00066D8C" w:rsidRPr="00066D8C">
        <w:rPr>
          <w:rStyle w:val="markedcontent"/>
          <w:vertAlign w:val="subscript"/>
        </w:rPr>
        <w:t>1</w:t>
      </w:r>
      <w:r w:rsidR="00066D8C" w:rsidRPr="00066D8C">
        <w:rPr>
          <w:rStyle w:val="markedcontent"/>
        </w:rPr>
        <w:t xml:space="preserve"> = 1 kg und m</w:t>
      </w:r>
      <w:r w:rsidR="00066D8C" w:rsidRPr="00066D8C">
        <w:rPr>
          <w:rStyle w:val="markedcontent"/>
          <w:vertAlign w:val="subscript"/>
        </w:rPr>
        <w:t>2</w:t>
      </w:r>
      <w:r w:rsidR="00066D8C" w:rsidRPr="00066D8C">
        <w:rPr>
          <w:rStyle w:val="markedcontent"/>
        </w:rPr>
        <w:t xml:space="preserve"> = 0,5 kg. Beide Wagen sind durch einen Faden zusammengebunden, wodurch eine zwischen ihnen angebrachte Feder um x = 0,06 m zusammengedrückt</w:t>
      </w:r>
      <w:r w:rsidR="000A050A">
        <w:rPr>
          <w:rStyle w:val="markedcontent"/>
        </w:rPr>
        <w:t xml:space="preserve"> </w:t>
      </w:r>
      <w:r w:rsidR="00066D8C" w:rsidRPr="00066D8C">
        <w:rPr>
          <w:rStyle w:val="markedcontent"/>
        </w:rPr>
        <w:t>wird.</w:t>
      </w:r>
      <w:r w:rsidR="00066D8C" w:rsidRPr="00066D8C">
        <w:br/>
      </w:r>
      <w:r w:rsidR="00066D8C" w:rsidRPr="00066D8C">
        <w:rPr>
          <w:rStyle w:val="markedcontent"/>
        </w:rPr>
        <w:t>Die Federkonstante hat den Wert 30 Ncm</w:t>
      </w:r>
      <w:r w:rsidR="00066D8C" w:rsidRPr="00066D8C">
        <w:rPr>
          <w:rStyle w:val="markedcontent"/>
          <w:vertAlign w:val="superscript"/>
        </w:rPr>
        <w:t>-1</w:t>
      </w:r>
      <w:r w:rsidR="00066D8C" w:rsidRPr="00066D8C">
        <w:rPr>
          <w:rStyle w:val="markedcontent"/>
        </w:rPr>
        <w:t>. Für die Bewegung auf der waagerechten Fahrbahn sei die Reibung vernachlässigbar.</w:t>
      </w:r>
    </w:p>
    <w:p w14:paraId="3CF8A14F" w14:textId="77777777" w:rsidR="00547901" w:rsidRDefault="00547901" w:rsidP="00C71E7E">
      <w:pPr>
        <w:rPr>
          <w:rStyle w:val="markedcontent"/>
        </w:rPr>
      </w:pPr>
    </w:p>
    <w:p w14:paraId="281BE76C" w14:textId="6BC9625F" w:rsidR="00547901" w:rsidRDefault="00F16ABA" w:rsidP="00C71E7E">
      <w:pPr>
        <w:rPr>
          <w:rStyle w:val="markedcontent"/>
        </w:rPr>
      </w:pPr>
      <w:r>
        <w:rPr>
          <w:noProof/>
          <w:snapToGrid/>
        </w:rPr>
        <w:drawing>
          <wp:inline distT="0" distB="0" distL="0" distR="0" wp14:anchorId="27CFCAF4" wp14:editId="2DE90C77">
            <wp:extent cx="6208776" cy="694944"/>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1098_1.jpg"/>
                    <pic:cNvPicPr/>
                  </pic:nvPicPr>
                  <pic:blipFill>
                    <a:blip r:embed="rId1583" cstate="print">
                      <a:extLst>
                        <a:ext uri="{28A0092B-C50C-407E-A947-70E740481C1C}">
                          <a14:useLocalDpi xmlns:a14="http://schemas.microsoft.com/office/drawing/2010/main" val="0"/>
                        </a:ext>
                      </a:extLst>
                    </a:blip>
                    <a:stretch>
                      <a:fillRect/>
                    </a:stretch>
                  </pic:blipFill>
                  <pic:spPr>
                    <a:xfrm>
                      <a:off x="0" y="0"/>
                      <a:ext cx="6208776" cy="694944"/>
                    </a:xfrm>
                    <a:prstGeom prst="rect">
                      <a:avLst/>
                    </a:prstGeom>
                  </pic:spPr>
                </pic:pic>
              </a:graphicData>
            </a:graphic>
          </wp:inline>
        </w:drawing>
      </w:r>
    </w:p>
    <w:p w14:paraId="2A1BFB01" w14:textId="77777777" w:rsidR="00547901" w:rsidRDefault="00547901" w:rsidP="00C71E7E">
      <w:pPr>
        <w:rPr>
          <w:rStyle w:val="markedcontent"/>
          <w:b/>
        </w:rPr>
      </w:pPr>
    </w:p>
    <w:p w14:paraId="7030DEE5" w14:textId="6E4C46DB" w:rsidR="004960B8" w:rsidRDefault="00066D8C" w:rsidP="00C71E7E">
      <w:pPr>
        <w:rPr>
          <w:rStyle w:val="markedcontent"/>
        </w:rPr>
      </w:pPr>
      <w:r w:rsidRPr="000A050A">
        <w:rPr>
          <w:rStyle w:val="markedcontent"/>
          <w:b/>
        </w:rPr>
        <w:t>a)</w:t>
      </w:r>
      <w:r w:rsidRPr="000A050A">
        <w:rPr>
          <w:rStyle w:val="markedcontent"/>
        </w:rPr>
        <w:t xml:space="preserve"> Bestimmen Sie Betrag und Richtung der Geschwindigkeiten, mit denen sich die beiden</w:t>
      </w:r>
      <w:r w:rsidR="000A050A">
        <w:rPr>
          <w:rStyle w:val="markedcontent"/>
        </w:rPr>
        <w:t xml:space="preserve"> </w:t>
      </w:r>
      <w:r w:rsidRPr="000A050A">
        <w:rPr>
          <w:rStyle w:val="markedcontent"/>
        </w:rPr>
        <w:t>Wagen nach dem Durchschneiden des Fadens auseinanderbewegen! (Für die Bewegung nach</w:t>
      </w:r>
      <w:r w:rsidR="000A050A">
        <w:rPr>
          <w:rStyle w:val="markedcontent"/>
        </w:rPr>
        <w:t xml:space="preserve"> </w:t>
      </w:r>
      <w:r w:rsidRPr="000A050A">
        <w:rPr>
          <w:rStyle w:val="markedcontent"/>
        </w:rPr>
        <w:t>rechts sei die Geschwindigkeit positiv.)</w:t>
      </w:r>
      <w:r w:rsidRPr="000A050A">
        <w:br/>
      </w:r>
      <w:r w:rsidRPr="000A050A">
        <w:rPr>
          <w:rStyle w:val="markedcontent"/>
        </w:rPr>
        <w:t>Der Wagen W</w:t>
      </w:r>
      <w:r w:rsidR="00F11FD1">
        <w:rPr>
          <w:rStyle w:val="markedcontent"/>
          <w:vertAlign w:val="subscript"/>
        </w:rPr>
        <w:t>2</w:t>
      </w:r>
      <w:r w:rsidRPr="000A050A">
        <w:rPr>
          <w:rStyle w:val="markedcontent"/>
        </w:rPr>
        <w:t xml:space="preserve"> erreicht mit dieser Geschwindigkeit eine geneigte Ebene mit </w:t>
      </w:r>
      <w:r w:rsidR="000A050A">
        <w:rPr>
          <w:rStyle w:val="markedcontent"/>
        </w:rPr>
        <w:t>einem</w:t>
      </w:r>
      <w:r w:rsidRPr="000A050A">
        <w:rPr>
          <w:rStyle w:val="markedcontent"/>
        </w:rPr>
        <w:t xml:space="preserve"> Neigungswinkel </w:t>
      </w:r>
      <w:r w:rsidR="000A050A">
        <w:rPr>
          <w:rStyle w:val="markedcontent"/>
        </w:rPr>
        <w:t xml:space="preserve">von </w:t>
      </w:r>
      <w:r w:rsidRPr="000A050A">
        <w:rPr>
          <w:rStyle w:val="markedcontent"/>
        </w:rPr>
        <w:t>15</w:t>
      </w:r>
      <w:r w:rsidR="000A050A">
        <w:rPr>
          <w:rStyle w:val="markedcontent"/>
        </w:rPr>
        <w:t>°</w:t>
      </w:r>
      <w:r w:rsidRPr="000A050A">
        <w:rPr>
          <w:rStyle w:val="markedcontent"/>
        </w:rPr>
        <w:t>. Für die Bewegung auf der geneigten Ebene mu</w:t>
      </w:r>
      <w:r w:rsidR="000A050A">
        <w:rPr>
          <w:rStyle w:val="markedcontent"/>
        </w:rPr>
        <w:t>ss</w:t>
      </w:r>
      <w:r w:rsidRPr="000A050A">
        <w:rPr>
          <w:rStyle w:val="markedcontent"/>
        </w:rPr>
        <w:t xml:space="preserve"> die Reibung mit </w:t>
      </w:r>
      <w:r w:rsidR="000A050A">
        <w:rPr>
          <w:rStyle w:val="markedcontent"/>
        </w:rPr>
        <w:t xml:space="preserve">einem Reibungsfaktor </w:t>
      </w:r>
      <w:r w:rsidRPr="000A050A">
        <w:rPr>
          <w:rStyle w:val="markedcontent"/>
        </w:rPr>
        <w:t>0,09</w:t>
      </w:r>
      <w:r w:rsidR="000A050A">
        <w:rPr>
          <w:rStyle w:val="markedcontent"/>
        </w:rPr>
        <w:t xml:space="preserve"> </w:t>
      </w:r>
      <w:r w:rsidRPr="000A050A">
        <w:rPr>
          <w:rStyle w:val="markedcontent"/>
        </w:rPr>
        <w:t>berücksichtigt werden. Der Wagen W</w:t>
      </w:r>
      <w:r w:rsidR="00F11FD1">
        <w:rPr>
          <w:rStyle w:val="markedcontent"/>
          <w:vertAlign w:val="subscript"/>
        </w:rPr>
        <w:t>2</w:t>
      </w:r>
      <w:r w:rsidRPr="000A050A">
        <w:rPr>
          <w:rStyle w:val="markedcontent"/>
        </w:rPr>
        <w:t xml:space="preserve"> bewegt sich nun aufwärts und kehrt dann wieder zurück.</w:t>
      </w:r>
      <w:r w:rsidRPr="000A050A">
        <w:br/>
      </w:r>
      <w:r w:rsidRPr="000A050A">
        <w:rPr>
          <w:rStyle w:val="markedcontent"/>
          <w:b/>
        </w:rPr>
        <w:t>b)</w:t>
      </w:r>
      <w:r w:rsidRPr="000A050A">
        <w:rPr>
          <w:rStyle w:val="markedcontent"/>
        </w:rPr>
        <w:t xml:space="preserve"> Welchen Weg legt der Wagen W</w:t>
      </w:r>
      <w:r w:rsidR="00F11FD1">
        <w:rPr>
          <w:rStyle w:val="markedcontent"/>
          <w:vertAlign w:val="subscript"/>
        </w:rPr>
        <w:t>2</w:t>
      </w:r>
      <w:r w:rsidRPr="000A050A">
        <w:rPr>
          <w:rStyle w:val="markedcontent"/>
        </w:rPr>
        <w:t xml:space="preserve"> auf der geneigten Fahrbahn bis zum Umkehrpunkt zurück? (Falls Sie Teilaufgabe a</w:t>
      </w:r>
      <w:r w:rsidR="003B43C2">
        <w:rPr>
          <w:rStyle w:val="markedcontent"/>
        </w:rPr>
        <w:t>)</w:t>
      </w:r>
      <w:r w:rsidRPr="000A050A">
        <w:rPr>
          <w:rStyle w:val="markedcontent"/>
        </w:rPr>
        <w:t xml:space="preserve"> nicht gelöst haben, rechnen Sie mit |</w:t>
      </w:r>
      <w:r w:rsidR="00F11FD1">
        <w:rPr>
          <w:rStyle w:val="markedcontent"/>
        </w:rPr>
        <w:t>v</w:t>
      </w:r>
      <w:r w:rsidR="00F11FD1" w:rsidRPr="00F11FD1">
        <w:rPr>
          <w:rStyle w:val="markedcontent"/>
          <w:vertAlign w:val="subscript"/>
        </w:rPr>
        <w:t>2</w:t>
      </w:r>
      <w:r w:rsidRPr="000A050A">
        <w:rPr>
          <w:rStyle w:val="markedcontent"/>
        </w:rPr>
        <w:t>| = 2 ms</w:t>
      </w:r>
      <w:r w:rsidRPr="003B43C2">
        <w:rPr>
          <w:rStyle w:val="markedcontent"/>
          <w:vertAlign w:val="superscript"/>
        </w:rPr>
        <w:t>-1</w:t>
      </w:r>
      <w:r w:rsidRPr="000A050A">
        <w:rPr>
          <w:rStyle w:val="markedcontent"/>
        </w:rPr>
        <w:t xml:space="preserve"> weiter.)</w:t>
      </w:r>
      <w:r w:rsidRPr="000A050A">
        <w:br/>
      </w:r>
      <w:r w:rsidRPr="003B43C2">
        <w:rPr>
          <w:rStyle w:val="markedcontent"/>
          <w:b/>
        </w:rPr>
        <w:t>c)</w:t>
      </w:r>
      <w:r w:rsidRPr="000A050A">
        <w:rPr>
          <w:rStyle w:val="markedcontent"/>
        </w:rPr>
        <w:t xml:space="preserve"> Wie lange braucht der Wagen W</w:t>
      </w:r>
      <w:r w:rsidRPr="003B43C2">
        <w:rPr>
          <w:rStyle w:val="markedcontent"/>
          <w:vertAlign w:val="subscript"/>
        </w:rPr>
        <w:t>1</w:t>
      </w:r>
      <w:r w:rsidRPr="000A050A">
        <w:rPr>
          <w:rStyle w:val="markedcontent"/>
        </w:rPr>
        <w:t xml:space="preserve"> für den Weg s bis zum Umkehrpunkt?</w:t>
      </w:r>
      <w:r w:rsidRPr="000A050A">
        <w:br/>
      </w:r>
      <w:r w:rsidRPr="003B43C2">
        <w:rPr>
          <w:rStyle w:val="markedcontent"/>
          <w:b/>
        </w:rPr>
        <w:t>d)</w:t>
      </w:r>
      <w:r w:rsidRPr="000A050A">
        <w:rPr>
          <w:rStyle w:val="markedcontent"/>
        </w:rPr>
        <w:t xml:space="preserve"> Mit welcher Geschwindigkeit kommt der Wagen W</w:t>
      </w:r>
      <w:r w:rsidR="00F11FD1">
        <w:rPr>
          <w:rStyle w:val="markedcontent"/>
          <w:vertAlign w:val="subscript"/>
        </w:rPr>
        <w:t>2</w:t>
      </w:r>
      <w:r w:rsidRPr="000A050A">
        <w:rPr>
          <w:rStyle w:val="markedcontent"/>
        </w:rPr>
        <w:t xml:space="preserve"> schließlich wieder am unteren Ende</w:t>
      </w:r>
      <w:r w:rsidR="003B43C2">
        <w:rPr>
          <w:rStyle w:val="markedcontent"/>
        </w:rPr>
        <w:t xml:space="preserve"> </w:t>
      </w:r>
      <w:r w:rsidRPr="000A050A">
        <w:rPr>
          <w:rStyle w:val="markedcontent"/>
        </w:rPr>
        <w:t>der geneigten Ebene an?</w:t>
      </w:r>
    </w:p>
    <w:p w14:paraId="7F47309F" w14:textId="692147B5" w:rsidR="006D1594" w:rsidRDefault="006D1594" w:rsidP="00C71E7E"/>
    <w:p w14:paraId="022CD337" w14:textId="3C29D997" w:rsidR="006D1594" w:rsidRPr="00E06486" w:rsidRDefault="00215B7B" w:rsidP="006D1594">
      <w:pPr>
        <w:widowControl w:val="0"/>
        <w:rPr>
          <w:sz w:val="16"/>
          <w:szCs w:val="16"/>
        </w:rPr>
      </w:pPr>
      <w:hyperlink r:id="rId1584" w:anchor="m1099" w:history="1">
        <w:r w:rsidR="006D1594" w:rsidRPr="00A67F1C">
          <w:rPr>
            <w:rStyle w:val="Hyperlink"/>
            <w:sz w:val="22"/>
          </w:rPr>
          <w:t>1099.</w:t>
        </w:r>
      </w:hyperlink>
      <w:r w:rsidR="006D1594">
        <w:t xml:space="preserve"> </w:t>
      </w:r>
      <w:r w:rsidR="006D1594" w:rsidRPr="00E06486">
        <w:rPr>
          <w:sz w:val="16"/>
          <w:szCs w:val="16"/>
        </w:rPr>
        <w:t xml:space="preserve">Quelle: </w:t>
      </w:r>
      <w:r w:rsidR="006D1594" w:rsidRPr="00E06486">
        <w:rPr>
          <w:sz w:val="18"/>
          <w:szCs w:val="18"/>
        </w:rPr>
        <w:t>Leibniz Universität Hannover</w:t>
      </w:r>
      <w:r w:rsidR="006D1594">
        <w:rPr>
          <w:sz w:val="18"/>
          <w:szCs w:val="18"/>
        </w:rPr>
        <w:t xml:space="preserve"> </w:t>
      </w:r>
      <w:r w:rsidR="006D1594" w:rsidRPr="00E06486">
        <w:rPr>
          <w:sz w:val="18"/>
          <w:szCs w:val="18"/>
        </w:rPr>
        <w:t>Niedersächsisches Studienkolleg</w:t>
      </w:r>
      <w:r w:rsidR="006D1594">
        <w:rPr>
          <w:sz w:val="18"/>
          <w:szCs w:val="18"/>
        </w:rPr>
        <w:t xml:space="preserve"> </w:t>
      </w:r>
      <w:r w:rsidR="006D1594" w:rsidRPr="00E06486">
        <w:rPr>
          <w:sz w:val="16"/>
          <w:szCs w:val="16"/>
        </w:rPr>
        <w:t>Prüfungsvorschlag zur Feststellungsprüfung</w:t>
      </w:r>
      <w:r w:rsidR="006D1594">
        <w:rPr>
          <w:sz w:val="16"/>
          <w:szCs w:val="16"/>
        </w:rPr>
        <w:t xml:space="preserve"> </w:t>
      </w:r>
      <w:r w:rsidR="006D1594" w:rsidRPr="00E06486">
        <w:rPr>
          <w:sz w:val="16"/>
          <w:szCs w:val="16"/>
        </w:rPr>
        <w:t>Physik, M-Kurs</w:t>
      </w:r>
    </w:p>
    <w:p w14:paraId="0CAF9B75" w14:textId="036CD879" w:rsidR="006D1594" w:rsidRDefault="00212EA4" w:rsidP="006D1594">
      <w:pPr>
        <w:widowControl w:val="0"/>
      </w:pPr>
      <w:r w:rsidRPr="00E06486">
        <w:t>Kugel</w:t>
      </w:r>
    </w:p>
    <w:p w14:paraId="47EB8D01" w14:textId="6B7F0843" w:rsidR="006D1594" w:rsidRDefault="006D1594" w:rsidP="006D1594">
      <w:pPr>
        <w:widowControl w:val="0"/>
      </w:pPr>
      <w:r w:rsidRPr="00E06486">
        <w:t>Gegeben ist eine schiefe Ebene mit dem Steigungswinkel α = 45°. Eine als punktförmig zu betrachtende K</w:t>
      </w:r>
      <w:r w:rsidRPr="00E06486">
        <w:rPr>
          <w:vertAlign w:val="subscript"/>
        </w:rPr>
        <w:t>1</w:t>
      </w:r>
      <w:r w:rsidRPr="00E06486">
        <w:t xml:space="preserve"> (Masse m</w:t>
      </w:r>
      <w:r w:rsidRPr="00E06486">
        <w:rPr>
          <w:vertAlign w:val="subscript"/>
        </w:rPr>
        <w:t>1</w:t>
      </w:r>
      <w:r w:rsidRPr="00E06486">
        <w:t xml:space="preserve"> = 0,3 kg) wird mit konstanter</w:t>
      </w:r>
      <w:r>
        <w:t xml:space="preserve"> </w:t>
      </w:r>
      <w:r w:rsidRPr="00E06486">
        <w:t>Geschwindigkeit von einem Faden, der parallel zur schiefen Ebene verläuft, nach</w:t>
      </w:r>
      <w:r>
        <w:t xml:space="preserve"> </w:t>
      </w:r>
      <w:r w:rsidRPr="00E06486">
        <w:t xml:space="preserve">oben gezogen (Punkt A). </w:t>
      </w:r>
    </w:p>
    <w:p w14:paraId="328D445C" w14:textId="77777777" w:rsidR="006D1594" w:rsidRDefault="006D1594" w:rsidP="006D1594">
      <w:pPr>
        <w:widowControl w:val="0"/>
      </w:pPr>
      <w:r w:rsidRPr="00E06486">
        <w:t>Für die Reibung gilt μ = 0,1.</w:t>
      </w:r>
    </w:p>
    <w:p w14:paraId="70844247" w14:textId="77777777" w:rsidR="006D1594" w:rsidRDefault="006D1594" w:rsidP="006D1594">
      <w:pPr>
        <w:widowControl w:val="0"/>
      </w:pPr>
      <w:r>
        <w:rPr>
          <w:noProof/>
          <w:snapToGrid/>
        </w:rPr>
        <w:drawing>
          <wp:inline distT="0" distB="0" distL="0" distR="0" wp14:anchorId="1EBF567B" wp14:editId="2D656D20">
            <wp:extent cx="4998730" cy="2221997"/>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1099_1.png"/>
                    <pic:cNvPicPr/>
                  </pic:nvPicPr>
                  <pic:blipFill>
                    <a:blip r:embed="rId1585" cstate="print">
                      <a:extLst>
                        <a:ext uri="{28A0092B-C50C-407E-A947-70E740481C1C}">
                          <a14:useLocalDpi xmlns:a14="http://schemas.microsoft.com/office/drawing/2010/main" val="0"/>
                        </a:ext>
                      </a:extLst>
                    </a:blip>
                    <a:stretch>
                      <a:fillRect/>
                    </a:stretch>
                  </pic:blipFill>
                  <pic:spPr>
                    <a:xfrm>
                      <a:off x="0" y="0"/>
                      <a:ext cx="4998730" cy="2221997"/>
                    </a:xfrm>
                    <a:prstGeom prst="rect">
                      <a:avLst/>
                    </a:prstGeom>
                  </pic:spPr>
                </pic:pic>
              </a:graphicData>
            </a:graphic>
          </wp:inline>
        </w:drawing>
      </w:r>
    </w:p>
    <w:p w14:paraId="1CEF9B3A" w14:textId="77777777" w:rsidR="006D1594" w:rsidRDefault="006D1594" w:rsidP="006D1594">
      <w:pPr>
        <w:widowControl w:val="0"/>
      </w:pPr>
      <w:r w:rsidRPr="00E06486">
        <w:rPr>
          <w:b/>
        </w:rPr>
        <w:t>a)</w:t>
      </w:r>
      <w:r w:rsidRPr="00E06486">
        <w:t xml:space="preserve"> Berechnen Sie die Kraft, die der Faden aufbringen muss, um K</w:t>
      </w:r>
      <w:r w:rsidRPr="00E06486">
        <w:rPr>
          <w:vertAlign w:val="subscript"/>
        </w:rPr>
        <w:t>1</w:t>
      </w:r>
      <w:r w:rsidRPr="00E06486">
        <w:t xml:space="preserve"> mit konstanter</w:t>
      </w:r>
      <w:r>
        <w:t xml:space="preserve"> </w:t>
      </w:r>
      <w:r w:rsidRPr="00E06486">
        <w:t>Geschwindigkeit nach oben zu ziehen.</w:t>
      </w:r>
    </w:p>
    <w:p w14:paraId="2F22B63F" w14:textId="77777777" w:rsidR="006D1594" w:rsidRDefault="006D1594" w:rsidP="006D1594">
      <w:pPr>
        <w:widowControl w:val="0"/>
      </w:pPr>
      <w:r w:rsidRPr="00E06486">
        <w:rPr>
          <w:b/>
        </w:rPr>
        <w:t>b)</w:t>
      </w:r>
      <w:r>
        <w:t xml:space="preserve"> </w:t>
      </w:r>
      <w:r w:rsidRPr="00E06486">
        <w:t>Die Kugel wird bei einer Höhe von 20 cm angehalten und der Faden wird</w:t>
      </w:r>
      <w:r>
        <w:t xml:space="preserve"> </w:t>
      </w:r>
      <w:r w:rsidRPr="00E06486">
        <w:t>durchgeschnitten. Berechnen Sie die Beschleunigung von K</w:t>
      </w:r>
      <w:r w:rsidRPr="00E06486">
        <w:rPr>
          <w:vertAlign w:val="subscript"/>
        </w:rPr>
        <w:t>1</w:t>
      </w:r>
      <w:r w:rsidRPr="00E06486">
        <w:t xml:space="preserve"> nach unten, die</w:t>
      </w:r>
      <w:r>
        <w:t xml:space="preserve"> </w:t>
      </w:r>
      <w:r w:rsidRPr="00E06486">
        <w:t>Geschwindigkeit von K1 am unteren Ende der schiefen Ebene (Punkt B) und</w:t>
      </w:r>
      <w:r>
        <w:t xml:space="preserve"> </w:t>
      </w:r>
      <w:r w:rsidRPr="00E06486">
        <w:t>die Zeit, die K</w:t>
      </w:r>
      <w:r w:rsidRPr="00E06486">
        <w:rPr>
          <w:vertAlign w:val="subscript"/>
        </w:rPr>
        <w:t>1</w:t>
      </w:r>
      <w:r w:rsidRPr="00E06486">
        <w:t xml:space="preserve"> für die Strecke von A nach B benötigt.</w:t>
      </w:r>
    </w:p>
    <w:p w14:paraId="61B64EE0" w14:textId="69132FF2" w:rsidR="006D1594" w:rsidRDefault="006D1594" w:rsidP="006D1594">
      <w:pPr>
        <w:widowControl w:val="0"/>
      </w:pPr>
      <w:r w:rsidRPr="00E06486">
        <w:rPr>
          <w:b/>
        </w:rPr>
        <w:t>c)</w:t>
      </w:r>
      <w:r w:rsidRPr="00E06486">
        <w:t xml:space="preserve"> Nehmen Sie nun für K</w:t>
      </w:r>
      <w:r w:rsidRPr="00E06486">
        <w:rPr>
          <w:vertAlign w:val="subscript"/>
        </w:rPr>
        <w:t>1</w:t>
      </w:r>
      <w:r w:rsidRPr="00E06486">
        <w:t xml:space="preserve"> im Punkt B eine horizontale Geschwindigkeit von</w:t>
      </w:r>
      <w:r>
        <w:t xml:space="preserve"> </w:t>
      </w:r>
      <w:r w:rsidRPr="00E06486">
        <w:t>v</w:t>
      </w:r>
      <w:r w:rsidRPr="00E06486">
        <w:rPr>
          <w:vertAlign w:val="subscript"/>
        </w:rPr>
        <w:t>1</w:t>
      </w:r>
      <w:r w:rsidRPr="00E06486">
        <w:t xml:space="preserve"> = 0,6 m·s</w:t>
      </w:r>
      <w:r w:rsidRPr="00E06486">
        <w:rPr>
          <w:vertAlign w:val="superscript"/>
        </w:rPr>
        <w:t>–1</w:t>
      </w:r>
      <w:r w:rsidRPr="00E06486">
        <w:t xml:space="preserve"> an. K</w:t>
      </w:r>
      <w:r w:rsidRPr="00E06486">
        <w:rPr>
          <w:vertAlign w:val="subscript"/>
        </w:rPr>
        <w:t>1</w:t>
      </w:r>
      <w:r w:rsidRPr="00E06486">
        <w:t xml:space="preserve"> stößt mit einer zweiten ebenfalls als punktförmig</w:t>
      </w:r>
      <w:r w:rsidR="001908CD">
        <w:t xml:space="preserve"> </w:t>
      </w:r>
      <w:r w:rsidRPr="00E06486">
        <w:t>zu</w:t>
      </w:r>
      <w:r>
        <w:t xml:space="preserve"> </w:t>
      </w:r>
      <w:r w:rsidRPr="00E06486">
        <w:t>betrachtenden Kugel K</w:t>
      </w:r>
      <w:r w:rsidRPr="00E06486">
        <w:rPr>
          <w:vertAlign w:val="subscript"/>
        </w:rPr>
        <w:t>2</w:t>
      </w:r>
      <w:r w:rsidRPr="00E06486">
        <w:t xml:space="preserve"> zusammen. Der Stoß ist als völlig unelastisch zu</w:t>
      </w:r>
      <w:r>
        <w:t xml:space="preserve"> </w:t>
      </w:r>
      <w:r w:rsidRPr="00E06486">
        <w:t xml:space="preserve">betrachten. </w:t>
      </w:r>
    </w:p>
    <w:p w14:paraId="29FCC5DC" w14:textId="77777777" w:rsidR="006D1594" w:rsidRDefault="006D1594" w:rsidP="006D1594">
      <w:pPr>
        <w:widowControl w:val="0"/>
      </w:pPr>
      <w:r w:rsidRPr="00E06486">
        <w:t>Direkt nach dem Stoß beträgt die Geschwindigkeit beider Kugeln</w:t>
      </w:r>
      <w:r>
        <w:t xml:space="preserve"> </w:t>
      </w:r>
      <w:r w:rsidRPr="00E06486">
        <w:t>u = 0,2 m·s</w:t>
      </w:r>
      <w:r w:rsidRPr="00E06486">
        <w:rPr>
          <w:vertAlign w:val="superscript"/>
        </w:rPr>
        <w:t>–1</w:t>
      </w:r>
      <w:r w:rsidRPr="00E06486">
        <w:t>. Berechnen Sie die Masse m</w:t>
      </w:r>
      <w:r w:rsidRPr="00E06486">
        <w:rPr>
          <w:vertAlign w:val="subscript"/>
        </w:rPr>
        <w:t>2</w:t>
      </w:r>
      <w:r w:rsidRPr="00E06486">
        <w:t xml:space="preserve"> von K</w:t>
      </w:r>
      <w:r w:rsidRPr="00E06486">
        <w:rPr>
          <w:vertAlign w:val="subscript"/>
        </w:rPr>
        <w:t>2</w:t>
      </w:r>
      <w:r w:rsidRPr="00E06486">
        <w:t>.</w:t>
      </w:r>
    </w:p>
    <w:p w14:paraId="613F64A2" w14:textId="77777777" w:rsidR="006D1594" w:rsidRDefault="006D1594" w:rsidP="006D1594">
      <w:pPr>
        <w:widowControl w:val="0"/>
      </w:pPr>
      <w:r w:rsidRPr="00E06486">
        <w:rPr>
          <w:b/>
        </w:rPr>
        <w:t>d)</w:t>
      </w:r>
      <w:r w:rsidRPr="00E06486">
        <w:t xml:space="preserve"> Berechnen Sie den Verlust an kinetischer Energie bei diesem Stoß.</w:t>
      </w:r>
    </w:p>
    <w:p w14:paraId="58048147" w14:textId="7FEF42F6" w:rsidR="006D1594" w:rsidRDefault="006D1594" w:rsidP="006D1594">
      <w:pPr>
        <w:widowControl w:val="0"/>
      </w:pPr>
      <w:r w:rsidRPr="00E06486">
        <w:rPr>
          <w:b/>
        </w:rPr>
        <w:t>e)</w:t>
      </w:r>
      <w:r w:rsidRPr="00E06486">
        <w:t xml:space="preserve"> Nach dem Stoß bewegen sich beide Kugeln gemeinsam in der Horizontalen</w:t>
      </w:r>
      <w:r>
        <w:t xml:space="preserve"> </w:t>
      </w:r>
      <w:r w:rsidRPr="00E06486">
        <w:t>bis zum Ort C. Die Anfangsgeschwindigkeit am Ort B ist u = 0,2 m·s</w:t>
      </w:r>
      <w:r w:rsidRPr="00E06486">
        <w:rPr>
          <w:vertAlign w:val="superscript"/>
        </w:rPr>
        <w:t>–1</w:t>
      </w:r>
      <w:r w:rsidRPr="00E06486">
        <w:t>. Für die</w:t>
      </w:r>
      <w:r>
        <w:t xml:space="preserve"> </w:t>
      </w:r>
      <w:r w:rsidRPr="00E06486">
        <w:t xml:space="preserve">Reibung gilt auch hier μ = 0,1. Berechnen Sie die Länge der Strecke </w:t>
      </w:r>
      <w:r>
        <w:t xml:space="preserve">von </w:t>
      </w:r>
      <w:r w:rsidRPr="00E06486">
        <w:t>B</w:t>
      </w:r>
      <w:r>
        <w:t xml:space="preserve"> nach </w:t>
      </w:r>
      <w:r w:rsidRPr="00E06486">
        <w:t>C</w:t>
      </w:r>
      <w:r>
        <w:t>.</w:t>
      </w:r>
    </w:p>
    <w:p w14:paraId="18E8CE35" w14:textId="363B7E07" w:rsidR="007D13F0" w:rsidRDefault="007D13F0" w:rsidP="006D1594">
      <w:pPr>
        <w:widowControl w:val="0"/>
      </w:pPr>
    </w:p>
    <w:p w14:paraId="03A82CEB" w14:textId="77777777" w:rsidR="00FC0C04" w:rsidRDefault="00215B7B" w:rsidP="006D1594">
      <w:pPr>
        <w:widowControl w:val="0"/>
      </w:pPr>
      <w:hyperlink r:id="rId1586" w:anchor="m1100" w:history="1">
        <w:r w:rsidR="007D13F0" w:rsidRPr="00A579ED">
          <w:rPr>
            <w:rStyle w:val="Hyperlink"/>
            <w:sz w:val="22"/>
          </w:rPr>
          <w:t>1</w:t>
        </w:r>
        <w:r w:rsidR="00FC0C04">
          <w:rPr>
            <w:rStyle w:val="Hyperlink"/>
            <w:sz w:val="22"/>
          </w:rPr>
          <w:t>1</w:t>
        </w:r>
        <w:r w:rsidR="007D13F0" w:rsidRPr="00A579ED">
          <w:rPr>
            <w:rStyle w:val="Hyperlink"/>
            <w:sz w:val="22"/>
          </w:rPr>
          <w:t>0.</w:t>
        </w:r>
      </w:hyperlink>
      <w:r w:rsidR="007D13F0" w:rsidRPr="0079789B">
        <w:t xml:space="preserve"> </w:t>
      </w:r>
      <w:r w:rsidR="00A433B7" w:rsidRPr="0079789B">
        <w:t>Auf einem waagerechten Tisch liegt eine Schraubenfeder mit der Federkonstanten</w:t>
      </w:r>
      <w:r w:rsidR="00FC0C04">
        <w:br/>
      </w:r>
      <w:r w:rsidR="00A433B7" w:rsidRPr="0079789B">
        <w:t>D = 200 N·m</w:t>
      </w:r>
      <w:r w:rsidR="00A433B7" w:rsidRPr="0079789B">
        <w:rPr>
          <w:vertAlign w:val="superscript"/>
        </w:rPr>
        <w:t>–1</w:t>
      </w:r>
      <w:r w:rsidR="00A433B7" w:rsidRPr="0079789B">
        <w:t>.</w:t>
      </w:r>
    </w:p>
    <w:p w14:paraId="42B49035" w14:textId="0FA15C8D" w:rsidR="00A579ED" w:rsidRDefault="00A433B7" w:rsidP="006D1594">
      <w:pPr>
        <w:widowControl w:val="0"/>
      </w:pPr>
      <w:r w:rsidRPr="0079789B">
        <w:t>Diese Feder ist um die Strecke s = 20 cm zusammengedrückt. Vor der</w:t>
      </w:r>
      <w:r w:rsidR="00FC0C04">
        <w:t xml:space="preserve"> </w:t>
      </w:r>
      <w:r w:rsidRPr="0079789B">
        <w:t>zusammengedrückten Feder liegt ein als punktförmig zu betrachtender Körper K</w:t>
      </w:r>
      <w:r w:rsidRPr="0079789B">
        <w:rPr>
          <w:vertAlign w:val="subscript"/>
        </w:rPr>
        <w:t>1</w:t>
      </w:r>
      <w:r w:rsidRPr="0079789B">
        <w:t xml:space="preserve"> mit</w:t>
      </w:r>
      <w:r w:rsidR="00FC0C04">
        <w:t xml:space="preserve"> </w:t>
      </w:r>
      <w:r w:rsidRPr="0079789B">
        <w:t>der Masse m</w:t>
      </w:r>
      <w:r w:rsidRPr="0079789B">
        <w:rPr>
          <w:vertAlign w:val="subscript"/>
        </w:rPr>
        <w:t>1</w:t>
      </w:r>
      <w:r w:rsidRPr="0079789B">
        <w:t xml:space="preserve"> = 500 g. Nun wird die Feder gelöst und K</w:t>
      </w:r>
      <w:r w:rsidRPr="009651FA">
        <w:rPr>
          <w:vertAlign w:val="subscript"/>
        </w:rPr>
        <w:t>1</w:t>
      </w:r>
      <w:r w:rsidRPr="0079789B">
        <w:t xml:space="preserve"> nach rechts beschleunigt.</w:t>
      </w:r>
    </w:p>
    <w:p w14:paraId="7B9DF3E6" w14:textId="7F9DB615" w:rsidR="008942FF" w:rsidRDefault="00A579ED" w:rsidP="006D1594">
      <w:pPr>
        <w:widowControl w:val="0"/>
      </w:pPr>
      <w:r>
        <w:rPr>
          <w:noProof/>
          <w:snapToGrid/>
        </w:rPr>
        <w:drawing>
          <wp:inline distT="0" distB="0" distL="0" distR="0" wp14:anchorId="64CB8049" wp14:editId="61777E3D">
            <wp:extent cx="5708916" cy="2298197"/>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1100.png"/>
                    <pic:cNvPicPr/>
                  </pic:nvPicPr>
                  <pic:blipFill>
                    <a:blip r:embed="rId1587" cstate="print">
                      <a:extLst>
                        <a:ext uri="{28A0092B-C50C-407E-A947-70E740481C1C}">
                          <a14:useLocalDpi xmlns:a14="http://schemas.microsoft.com/office/drawing/2010/main" val="0"/>
                        </a:ext>
                      </a:extLst>
                    </a:blip>
                    <a:stretch>
                      <a:fillRect/>
                    </a:stretch>
                  </pic:blipFill>
                  <pic:spPr>
                    <a:xfrm>
                      <a:off x="0" y="0"/>
                      <a:ext cx="5708916" cy="2298197"/>
                    </a:xfrm>
                    <a:prstGeom prst="rect">
                      <a:avLst/>
                    </a:prstGeom>
                  </pic:spPr>
                </pic:pic>
              </a:graphicData>
            </a:graphic>
          </wp:inline>
        </w:drawing>
      </w:r>
      <w:r w:rsidR="00A433B7" w:rsidRPr="0079789B">
        <w:br/>
        <w:t xml:space="preserve">Nach der Strecke </w:t>
      </w:r>
      <w:r w:rsidR="002B03C1" w:rsidRPr="002B03C1">
        <w:rPr>
          <w:position w:val="-22"/>
        </w:rPr>
        <w:object w:dxaOrig="1440" w:dyaOrig="580" w14:anchorId="0B260113">
          <v:shape id="_x0000_i1541" type="#_x0000_t75" style="width:1in;height:30pt" o:ole="">
            <v:imagedata r:id="rId1588" o:title=""/>
          </v:shape>
          <o:OLEObject Type="Embed" ProgID="Equation.DSMT4" ShapeID="_x0000_i1541" DrawAspect="Content" ObjectID="_1735305757" r:id="rId1589"/>
        </w:object>
      </w:r>
      <w:r w:rsidR="00A433B7" w:rsidRPr="0079789B">
        <w:t>stößt K</w:t>
      </w:r>
      <w:r w:rsidR="00A433B7" w:rsidRPr="002B03C1">
        <w:rPr>
          <w:vertAlign w:val="subscript"/>
        </w:rPr>
        <w:t>1</w:t>
      </w:r>
      <w:r w:rsidR="00A433B7" w:rsidRPr="0079789B">
        <w:t xml:space="preserve"> gegen einen zweiten Körper K</w:t>
      </w:r>
      <w:r w:rsidR="00A433B7" w:rsidRPr="002B03C1">
        <w:rPr>
          <w:vertAlign w:val="subscript"/>
        </w:rPr>
        <w:t>2</w:t>
      </w:r>
      <w:r w:rsidR="00A433B7" w:rsidRPr="0079789B">
        <w:t xml:space="preserve"> (Masse</w:t>
      </w:r>
      <w:r w:rsidR="008942FF">
        <w:t xml:space="preserve"> </w:t>
      </w:r>
      <w:r w:rsidR="00A433B7" w:rsidRPr="0079789B">
        <w:t>m</w:t>
      </w:r>
      <w:r w:rsidR="00A433B7" w:rsidRPr="002B03C1">
        <w:rPr>
          <w:vertAlign w:val="subscript"/>
        </w:rPr>
        <w:t>2</w:t>
      </w:r>
      <w:r w:rsidR="00A433B7" w:rsidRPr="0079789B">
        <w:t xml:space="preserve"> = 500 g), der ebenfalls als punktförmig zu betrachten ist. Der Stoß von K</w:t>
      </w:r>
      <w:r w:rsidR="00A433B7" w:rsidRPr="002B03C1">
        <w:rPr>
          <w:vertAlign w:val="subscript"/>
        </w:rPr>
        <w:t>1</w:t>
      </w:r>
      <w:r w:rsidR="00A433B7" w:rsidRPr="0079789B">
        <w:t xml:space="preserve"> und K</w:t>
      </w:r>
      <w:r w:rsidR="00A433B7" w:rsidRPr="002B03C1">
        <w:rPr>
          <w:vertAlign w:val="subscript"/>
        </w:rPr>
        <w:t>2</w:t>
      </w:r>
      <w:r w:rsidR="008942FF">
        <w:rPr>
          <w:vertAlign w:val="subscript"/>
        </w:rPr>
        <w:t xml:space="preserve"> </w:t>
      </w:r>
      <w:r w:rsidR="00A433B7" w:rsidRPr="0079789B">
        <w:t>ist vollelastisch. Für die Reibung von K</w:t>
      </w:r>
      <w:r w:rsidR="00A433B7" w:rsidRPr="002B03C1">
        <w:rPr>
          <w:vertAlign w:val="subscript"/>
        </w:rPr>
        <w:t>1</w:t>
      </w:r>
      <w:r w:rsidR="00A433B7" w:rsidRPr="0079789B">
        <w:t xml:space="preserve"> und K</w:t>
      </w:r>
      <w:r w:rsidR="00A433B7" w:rsidRPr="002B03C1">
        <w:rPr>
          <w:vertAlign w:val="subscript"/>
        </w:rPr>
        <w:t>2</w:t>
      </w:r>
      <w:r w:rsidR="00A433B7" w:rsidRPr="0079789B">
        <w:t xml:space="preserve"> auf dem Tisch gilt die Reibungszahl</w:t>
      </w:r>
      <w:r w:rsidR="004B5463">
        <w:t xml:space="preserve"> </w:t>
      </w:r>
      <w:r w:rsidR="00A433B7" w:rsidRPr="0079789B">
        <w:t>μ = 0,22.</w:t>
      </w:r>
    </w:p>
    <w:p w14:paraId="1BB38FD1" w14:textId="75A2B490" w:rsidR="005C5850" w:rsidRDefault="002B03C1" w:rsidP="006D1594">
      <w:pPr>
        <w:widowControl w:val="0"/>
      </w:pPr>
      <w:r w:rsidRPr="002B03C1">
        <w:rPr>
          <w:b/>
        </w:rPr>
        <w:t>a)</w:t>
      </w:r>
      <w:r>
        <w:t xml:space="preserve"> </w:t>
      </w:r>
      <w:r w:rsidR="0020470D">
        <w:t>Zeigen Sie, dass der Körper K</w:t>
      </w:r>
      <w:r w:rsidR="0020470D" w:rsidRPr="0020470D">
        <w:rPr>
          <w:vertAlign w:val="subscript"/>
        </w:rPr>
        <w:t>1</w:t>
      </w:r>
      <w:r w:rsidR="0020470D">
        <w:t xml:space="preserve"> im Punkt B eine Geschwindigkeit von 3,</w:t>
      </w:r>
      <w:r w:rsidR="0020470D" w:rsidRPr="0020470D">
        <w:t>4</w:t>
      </w:r>
      <w:r w:rsidR="0020470D">
        <w:t xml:space="preserve"> m </w:t>
      </w:r>
      <w:r w:rsidR="0020470D">
        <w:sym w:font="Symbol" w:char="F0D7"/>
      </w:r>
      <w:r w:rsidR="0020470D">
        <w:t xml:space="preserve"> s</w:t>
      </w:r>
      <w:r w:rsidR="0020470D" w:rsidRPr="0020470D">
        <w:rPr>
          <w:vertAlign w:val="superscript"/>
        </w:rPr>
        <w:t>-1</w:t>
      </w:r>
      <w:r w:rsidR="0020470D">
        <w:t xml:space="preserve"> hat.</w:t>
      </w:r>
    </w:p>
    <w:p w14:paraId="60CA2C02" w14:textId="77777777" w:rsidR="008942FF" w:rsidRDefault="005C5850" w:rsidP="006D1594">
      <w:pPr>
        <w:widowControl w:val="0"/>
      </w:pPr>
      <w:r w:rsidRPr="005C5850">
        <w:rPr>
          <w:b/>
        </w:rPr>
        <w:t>b)</w:t>
      </w:r>
      <w:r>
        <w:rPr>
          <w:b/>
        </w:rPr>
        <w:t xml:space="preserve"> </w:t>
      </w:r>
      <w:r w:rsidR="008942FF">
        <w:t>Begründen Sie, dass der Körper 2 unmittelbar nach dem Stoß die Geschwindigkeit 3,</w:t>
      </w:r>
      <w:r w:rsidR="008942FF" w:rsidRPr="0020470D">
        <w:t>4</w:t>
      </w:r>
      <w:r w:rsidR="008942FF">
        <w:t xml:space="preserve"> m </w:t>
      </w:r>
      <w:r w:rsidR="008942FF">
        <w:sym w:font="Symbol" w:char="F0D7"/>
      </w:r>
      <w:r w:rsidR="008942FF">
        <w:t xml:space="preserve"> s</w:t>
      </w:r>
      <w:r w:rsidR="008942FF" w:rsidRPr="0020470D">
        <w:rPr>
          <w:vertAlign w:val="superscript"/>
        </w:rPr>
        <w:t>-1</w:t>
      </w:r>
      <w:r w:rsidR="008942FF">
        <w:t xml:space="preserve"> hat.</w:t>
      </w:r>
    </w:p>
    <w:p w14:paraId="43479C23" w14:textId="169996F1" w:rsidR="008942FF" w:rsidRDefault="0068532D" w:rsidP="006D1594">
      <w:pPr>
        <w:widowControl w:val="0"/>
      </w:pPr>
      <w:r w:rsidRPr="0068532D">
        <w:rPr>
          <w:b/>
        </w:rPr>
        <w:t>c)</w:t>
      </w:r>
      <w:r w:rsidR="00A433B7" w:rsidRPr="0079789B">
        <w:t xml:space="preserve"> Zeigen Sie durch Rechnung, dass K</w:t>
      </w:r>
      <w:r w:rsidR="00A433B7" w:rsidRPr="0068532D">
        <w:rPr>
          <w:vertAlign w:val="subscript"/>
        </w:rPr>
        <w:t>1</w:t>
      </w:r>
      <w:r w:rsidR="00A433B7" w:rsidRPr="0079789B">
        <w:t xml:space="preserve"> nach dem Stoß auf dem Tisch im Punkt C</w:t>
      </w:r>
      <w:r w:rsidR="008942FF">
        <w:t xml:space="preserve"> </w:t>
      </w:r>
      <w:r w:rsidR="00A433B7" w:rsidRPr="0079789B">
        <w:t>liegen bleibt. Berechnen Sie die Länge</w:t>
      </w:r>
      <w:r w:rsidR="00261BC0" w:rsidRPr="0068532D">
        <w:rPr>
          <w:position w:val="-10"/>
        </w:rPr>
        <w:object w:dxaOrig="740" w:dyaOrig="380" w14:anchorId="7B798B5B">
          <v:shape id="_x0000_i1542" type="#_x0000_t75" style="width:36pt;height:18pt" o:ole="">
            <v:imagedata r:id="rId1590" o:title=""/>
          </v:shape>
          <o:OLEObject Type="Embed" ProgID="Equation.DSMT4" ShapeID="_x0000_i1542" DrawAspect="Content" ObjectID="_1735305758" r:id="rId1591"/>
        </w:object>
      </w:r>
      <w:r w:rsidR="00A433B7" w:rsidRPr="0079789B">
        <w:t>.</w:t>
      </w:r>
    </w:p>
    <w:p w14:paraId="35F22A07" w14:textId="77777777" w:rsidR="008942FF" w:rsidRDefault="008942FF" w:rsidP="006D1594">
      <w:pPr>
        <w:widowControl w:val="0"/>
      </w:pPr>
    </w:p>
    <w:p w14:paraId="145A221C" w14:textId="77777777" w:rsidR="004B5463" w:rsidRDefault="004B5463" w:rsidP="006D1594">
      <w:pPr>
        <w:widowControl w:val="0"/>
      </w:pPr>
      <w:r w:rsidRPr="004B5463">
        <w:rPr>
          <w:b/>
        </w:rPr>
        <w:t>d)</w:t>
      </w:r>
      <w:r>
        <w:t xml:space="preserve"> Der Körper 2 hat im Punkt B eine Geschwindigkeit von 3,</w:t>
      </w:r>
      <w:r w:rsidRPr="0020470D">
        <w:t>4</w:t>
      </w:r>
      <w:r>
        <w:t xml:space="preserve"> m </w:t>
      </w:r>
      <w:r>
        <w:sym w:font="Symbol" w:char="F0D7"/>
      </w:r>
      <w:r>
        <w:t xml:space="preserve"> s</w:t>
      </w:r>
      <w:r w:rsidRPr="0020470D">
        <w:rPr>
          <w:vertAlign w:val="superscript"/>
        </w:rPr>
        <w:t>-1</w:t>
      </w:r>
      <w:r>
        <w:t xml:space="preserve">. Zeigen Sie, dass er im Punkt D, also an der Tischkante, mit 2,6 m </w:t>
      </w:r>
      <w:r>
        <w:sym w:font="Symbol" w:char="F0D7"/>
      </w:r>
      <w:r>
        <w:t xml:space="preserve"> s</w:t>
      </w:r>
      <w:r w:rsidRPr="0020470D">
        <w:rPr>
          <w:vertAlign w:val="superscript"/>
        </w:rPr>
        <w:t>-1</w:t>
      </w:r>
      <w:r>
        <w:t xml:space="preserve"> ankommt.</w:t>
      </w:r>
    </w:p>
    <w:p w14:paraId="59644F9A" w14:textId="77777777" w:rsidR="004B5463" w:rsidRDefault="004B5463" w:rsidP="006D1594">
      <w:pPr>
        <w:widowControl w:val="0"/>
      </w:pPr>
    </w:p>
    <w:p w14:paraId="235EA3EB" w14:textId="01390FB2" w:rsidR="007D13F0" w:rsidRPr="0079789B" w:rsidRDefault="00ED2453" w:rsidP="006D1594">
      <w:pPr>
        <w:widowControl w:val="0"/>
      </w:pPr>
      <w:r w:rsidRPr="00ED2453">
        <w:rPr>
          <w:b/>
        </w:rPr>
        <w:t>e)</w:t>
      </w:r>
      <w:r w:rsidR="00A433B7" w:rsidRPr="0079789B">
        <w:t xml:space="preserve"> </w:t>
      </w:r>
      <w:r>
        <w:t xml:space="preserve">Der Körper 2 </w:t>
      </w:r>
      <w:r w:rsidR="00A433B7" w:rsidRPr="0079789B">
        <w:t>verlässt den Tisch im Punkt D und trifft im Punkt</w:t>
      </w:r>
      <w:r w:rsidR="00F67BA1">
        <w:t xml:space="preserve"> </w:t>
      </w:r>
      <w:r w:rsidR="00A433B7" w:rsidRPr="0079789B">
        <w:t xml:space="preserve">E auf den Boden. </w:t>
      </w:r>
      <w:r>
        <w:t xml:space="preserve">Er trifft mit einer Geschwindigkeit </w:t>
      </w:r>
      <w:r w:rsidR="00C57E77">
        <w:t>4,8</w:t>
      </w:r>
      <w:r>
        <w:t xml:space="preserve"> m </w:t>
      </w:r>
      <w:r>
        <w:sym w:font="Symbol" w:char="F0D7"/>
      </w:r>
      <w:r>
        <w:t xml:space="preserve"> s</w:t>
      </w:r>
      <w:r w:rsidRPr="0020470D">
        <w:rPr>
          <w:vertAlign w:val="superscript"/>
        </w:rPr>
        <w:t>-1</w:t>
      </w:r>
      <w:r w:rsidR="00C57E77">
        <w:t xml:space="preserve"> auf.</w:t>
      </w:r>
      <w:r w:rsidR="00F82E6E">
        <w:t xml:space="preserve"> </w:t>
      </w:r>
      <w:r w:rsidR="00A433B7" w:rsidRPr="0079789B">
        <w:t>Berechnen Sie die Höhe h des Tisches und die horizontale Entfernung der</w:t>
      </w:r>
      <w:r w:rsidR="00F67BA1">
        <w:t xml:space="preserve"> </w:t>
      </w:r>
      <w:r w:rsidR="00A433B7" w:rsidRPr="0079789B">
        <w:t>Punkte D und E.</w:t>
      </w:r>
    </w:p>
    <w:p w14:paraId="3FE0663F" w14:textId="77777777" w:rsidR="006D1594" w:rsidRPr="0079789B" w:rsidRDefault="006D1594" w:rsidP="006D1594">
      <w:pPr>
        <w:widowControl w:val="0"/>
      </w:pPr>
      <w:r w:rsidRPr="0079789B">
        <w:t xml:space="preserve"> </w:t>
      </w:r>
    </w:p>
    <w:p w14:paraId="3CC8E603" w14:textId="77777777" w:rsidR="006D1594" w:rsidRPr="0079789B" w:rsidRDefault="006D1594" w:rsidP="00C71E7E"/>
    <w:sectPr w:rsidR="006D1594" w:rsidRPr="0079789B">
      <w:headerReference w:type="default" r:id="rId1592"/>
      <w:footerReference w:type="default" r:id="rId1593"/>
      <w:type w:val="continuous"/>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746CD2" w14:textId="77777777" w:rsidR="003A3790" w:rsidRDefault="003A3790">
      <w:r>
        <w:separator/>
      </w:r>
    </w:p>
    <w:p w14:paraId="217F7029" w14:textId="77777777" w:rsidR="003A3790" w:rsidRDefault="003A3790"/>
  </w:endnote>
  <w:endnote w:type="continuationSeparator" w:id="0">
    <w:p w14:paraId="323C49AB" w14:textId="77777777" w:rsidR="003A3790" w:rsidRDefault="003A3790">
      <w:r>
        <w:continuationSeparator/>
      </w:r>
    </w:p>
    <w:p w14:paraId="4DE2F75B" w14:textId="77777777" w:rsidR="003A3790" w:rsidRDefault="003A3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larendon-Light">
    <w:altName w:val="Times New Roman"/>
    <w:charset w:val="00"/>
    <w:family w:val="auto"/>
    <w:pitch w:val="variable"/>
    <w:sig w:usb0="00000007" w:usb1="00000000" w:usb2="00000000" w:usb3="00000000" w:csb0="00000013" w:csb1="00000000"/>
  </w:font>
  <w:font w:name="Euclid Extra">
    <w:panose1 w:val="02050502000505020303"/>
    <w:charset w:val="02"/>
    <w:family w:val="roman"/>
    <w:pitch w:val="variable"/>
    <w:sig w:usb0="80000000" w:usb1="10000000" w:usb2="00000000" w:usb3="00000000" w:csb0="80000000" w:csb1="00000000"/>
  </w:font>
  <w:font w:name="Frutiger-LightItalic">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Oblique">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66469D" w14:textId="77777777" w:rsidR="003A3790" w:rsidRDefault="003A3790">
    <w:pPr>
      <w:pStyle w:val="Fuzeile"/>
    </w:pPr>
    <w:r>
      <w:t xml:space="preserve">Seite </w:t>
    </w:r>
    <w:r>
      <w:fldChar w:fldCharType="begin"/>
    </w:r>
    <w:r>
      <w:instrText xml:space="preserve"> PAGE </w:instrText>
    </w:r>
    <w:r>
      <w:fldChar w:fldCharType="separate"/>
    </w:r>
    <w:r w:rsidR="00215B7B">
      <w:rPr>
        <w:noProof/>
      </w:rPr>
      <w:t>225</w:t>
    </w:r>
    <w:r>
      <w:fldChar w:fldCharType="end"/>
    </w:r>
    <w:r>
      <w:t xml:space="preserve"> von </w:t>
    </w:r>
    <w:r>
      <w:rPr>
        <w:noProof/>
      </w:rPr>
      <w:fldChar w:fldCharType="begin"/>
    </w:r>
    <w:r>
      <w:rPr>
        <w:noProof/>
      </w:rPr>
      <w:instrText xml:space="preserve"> NUMPAGES </w:instrText>
    </w:r>
    <w:r>
      <w:rPr>
        <w:noProof/>
      </w:rPr>
      <w:fldChar w:fldCharType="separate"/>
    </w:r>
    <w:r w:rsidR="00215B7B">
      <w:rPr>
        <w:noProof/>
      </w:rPr>
      <w:t>256</w:t>
    </w:r>
    <w:r>
      <w:rPr>
        <w:noProof/>
      </w:rPr>
      <w:fldChar w:fldCharType="end"/>
    </w:r>
  </w:p>
  <w:p w14:paraId="5AAFDADD" w14:textId="77777777" w:rsidR="003A3790" w:rsidRDefault="003A379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39637A" w14:textId="77777777" w:rsidR="003A3790" w:rsidRDefault="003A3790">
      <w:r>
        <w:separator/>
      </w:r>
    </w:p>
    <w:p w14:paraId="5AAA2A18" w14:textId="77777777" w:rsidR="003A3790" w:rsidRDefault="003A3790"/>
  </w:footnote>
  <w:footnote w:type="continuationSeparator" w:id="0">
    <w:p w14:paraId="06B60E5C" w14:textId="77777777" w:rsidR="003A3790" w:rsidRDefault="003A3790">
      <w:r>
        <w:continuationSeparator/>
      </w:r>
    </w:p>
    <w:p w14:paraId="11518F3B" w14:textId="77777777" w:rsidR="003A3790" w:rsidRDefault="003A37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3D12A" w14:textId="77777777" w:rsidR="003A3790" w:rsidRDefault="003A3790">
    <w:pPr>
      <w:pStyle w:val="Kopfzeile"/>
    </w:pPr>
    <w:r>
      <w:t>Mechanik</w:t>
    </w:r>
  </w:p>
  <w:p w14:paraId="3CCC16D1" w14:textId="77777777" w:rsidR="003A3790" w:rsidRDefault="003A379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320336F"/>
    <w:multiLevelType w:val="hybridMultilevel"/>
    <w:tmpl w:val="89AFAA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9E54769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FC02A30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F5423D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1C8162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9D4D8A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5AC985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3746D9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8"/>
    <w:multiLevelType w:val="singleLevel"/>
    <w:tmpl w:val="4A18072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66415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AE22BF"/>
    <w:multiLevelType w:val="hybridMultilevel"/>
    <w:tmpl w:val="60FE58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7295A58"/>
    <w:multiLevelType w:val="hybridMultilevel"/>
    <w:tmpl w:val="71261FD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822254E"/>
    <w:multiLevelType w:val="hybridMultilevel"/>
    <w:tmpl w:val="8FFC18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C501B67"/>
    <w:multiLevelType w:val="hybridMultilevel"/>
    <w:tmpl w:val="FE8CE8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D0239ED"/>
    <w:multiLevelType w:val="hybridMultilevel"/>
    <w:tmpl w:val="EBCEE7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DBC0B2B"/>
    <w:multiLevelType w:val="singleLevel"/>
    <w:tmpl w:val="04070017"/>
    <w:lvl w:ilvl="0">
      <w:start w:val="1"/>
      <w:numFmt w:val="lowerLetter"/>
      <w:lvlText w:val="%1)"/>
      <w:lvlJc w:val="left"/>
      <w:pPr>
        <w:tabs>
          <w:tab w:val="num" w:pos="360"/>
        </w:tabs>
        <w:ind w:left="360" w:hanging="360"/>
      </w:pPr>
      <w:rPr>
        <w:rFonts w:hint="default"/>
      </w:rPr>
    </w:lvl>
  </w:abstractNum>
  <w:abstractNum w:abstractNumId="16" w15:restartNumberingAfterBreak="0">
    <w:nsid w:val="0F881A4F"/>
    <w:multiLevelType w:val="singleLevel"/>
    <w:tmpl w:val="04070017"/>
    <w:lvl w:ilvl="0">
      <w:start w:val="1"/>
      <w:numFmt w:val="lowerLetter"/>
      <w:lvlText w:val="%1)"/>
      <w:lvlJc w:val="left"/>
      <w:pPr>
        <w:tabs>
          <w:tab w:val="num" w:pos="360"/>
        </w:tabs>
        <w:ind w:left="360" w:hanging="360"/>
      </w:pPr>
      <w:rPr>
        <w:rFonts w:hint="default"/>
      </w:rPr>
    </w:lvl>
  </w:abstractNum>
  <w:abstractNum w:abstractNumId="17" w15:restartNumberingAfterBreak="0">
    <w:nsid w:val="168C2FBE"/>
    <w:multiLevelType w:val="hybridMultilevel"/>
    <w:tmpl w:val="85AEF5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17FB3410"/>
    <w:multiLevelType w:val="hybridMultilevel"/>
    <w:tmpl w:val="2B70E2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9D95461"/>
    <w:multiLevelType w:val="hybridMultilevel"/>
    <w:tmpl w:val="728CEC78"/>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C54686E"/>
    <w:multiLevelType w:val="hybridMultilevel"/>
    <w:tmpl w:val="48CE61CC"/>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C801671"/>
    <w:multiLevelType w:val="multilevel"/>
    <w:tmpl w:val="B492E8E8"/>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1E3470"/>
    <w:multiLevelType w:val="multilevel"/>
    <w:tmpl w:val="031C9A0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6302F8A"/>
    <w:multiLevelType w:val="hybridMultilevel"/>
    <w:tmpl w:val="3F4EE188"/>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8A571D9"/>
    <w:multiLevelType w:val="hybridMultilevel"/>
    <w:tmpl w:val="DE8E7336"/>
    <w:lvl w:ilvl="0" w:tplc="4252BA2C">
      <w:start w:val="1"/>
      <w:numFmt w:val="bullet"/>
      <w:lvlText w:val=""/>
      <w:lvlJc w:val="left"/>
      <w:pPr>
        <w:tabs>
          <w:tab w:val="num" w:pos="627"/>
        </w:tabs>
        <w:ind w:left="627" w:hanging="22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25" w15:restartNumberingAfterBreak="0">
    <w:nsid w:val="2E1C3237"/>
    <w:multiLevelType w:val="hybridMultilevel"/>
    <w:tmpl w:val="6A5CC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52B5F1C"/>
    <w:multiLevelType w:val="hybridMultilevel"/>
    <w:tmpl w:val="22B260D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7D93B07"/>
    <w:multiLevelType w:val="hybridMultilevel"/>
    <w:tmpl w:val="16E8182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54E0559"/>
    <w:multiLevelType w:val="hybridMultilevel"/>
    <w:tmpl w:val="CC068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55DB6E75"/>
    <w:multiLevelType w:val="hybridMultilevel"/>
    <w:tmpl w:val="B492E8E8"/>
    <w:lvl w:ilvl="0" w:tplc="52C2723A">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FE133D"/>
    <w:multiLevelType w:val="hybridMultilevel"/>
    <w:tmpl w:val="7CC613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2"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33" w15:restartNumberingAfterBreak="0">
    <w:nsid w:val="65F65D96"/>
    <w:multiLevelType w:val="hybridMultilevel"/>
    <w:tmpl w:val="03F428A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67F26EFA"/>
    <w:multiLevelType w:val="hybridMultilevel"/>
    <w:tmpl w:val="8BBAEC5C"/>
    <w:lvl w:ilvl="0" w:tplc="AA9E04D8">
      <w:start w:val="1"/>
      <w:numFmt w:val="bullet"/>
      <w:lvlText w:val=""/>
      <w:lvlJc w:val="left"/>
      <w:pPr>
        <w:tabs>
          <w:tab w:val="num" w:pos="567"/>
        </w:tabs>
        <w:ind w:left="62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8C754D4"/>
    <w:multiLevelType w:val="hybridMultilevel"/>
    <w:tmpl w:val="FF006780"/>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0F6782"/>
    <w:multiLevelType w:val="hybridMultilevel"/>
    <w:tmpl w:val="2A64825E"/>
    <w:lvl w:ilvl="0" w:tplc="4252BA2C">
      <w:start w:val="1"/>
      <w:numFmt w:val="bullet"/>
      <w:lvlText w:val=""/>
      <w:lvlJc w:val="left"/>
      <w:pPr>
        <w:tabs>
          <w:tab w:val="num" w:pos="567"/>
        </w:tabs>
        <w:ind w:left="567" w:hanging="22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BA17DE"/>
    <w:multiLevelType w:val="hybridMultilevel"/>
    <w:tmpl w:val="9ADA3BE2"/>
    <w:lvl w:ilvl="0" w:tplc="B21A2802">
      <w:start w:val="1"/>
      <w:numFmt w:val="lowerLetter"/>
      <w:pStyle w:val="MTDisplayEquation"/>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15:restartNumberingAfterBreak="0">
    <w:nsid w:val="7B5F29AC"/>
    <w:multiLevelType w:val="hybridMultilevel"/>
    <w:tmpl w:val="8B14014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32"/>
  </w:num>
  <w:num w:numId="2">
    <w:abstractNumId w:val="29"/>
  </w:num>
  <w:num w:numId="3">
    <w:abstractNumId w:val="16"/>
  </w:num>
  <w:num w:numId="4">
    <w:abstractNumId w:val="15"/>
  </w:num>
  <w:num w:numId="5">
    <w:abstractNumId w:val="37"/>
  </w:num>
  <w:num w:numId="6">
    <w:abstractNumId w:val="7"/>
  </w:num>
  <w:num w:numId="7">
    <w:abstractNumId w:val="6"/>
  </w:num>
  <w:num w:numId="8">
    <w:abstractNumId w:val="5"/>
  </w:num>
  <w:num w:numId="9">
    <w:abstractNumId w:val="8"/>
  </w:num>
  <w:num w:numId="10">
    <w:abstractNumId w:val="4"/>
  </w:num>
  <w:num w:numId="11">
    <w:abstractNumId w:val="3"/>
  </w:num>
  <w:num w:numId="12">
    <w:abstractNumId w:val="2"/>
  </w:num>
  <w:num w:numId="13">
    <w:abstractNumId w:val="1"/>
  </w:num>
  <w:num w:numId="14">
    <w:abstractNumId w:val="30"/>
  </w:num>
  <w:num w:numId="15">
    <w:abstractNumId w:val="21"/>
  </w:num>
  <w:num w:numId="16">
    <w:abstractNumId w:val="26"/>
  </w:num>
  <w:num w:numId="17">
    <w:abstractNumId w:val="22"/>
  </w:num>
  <w:num w:numId="18">
    <w:abstractNumId w:val="34"/>
  </w:num>
  <w:num w:numId="19">
    <w:abstractNumId w:val="35"/>
  </w:num>
  <w:num w:numId="20">
    <w:abstractNumId w:val="20"/>
  </w:num>
  <w:num w:numId="21">
    <w:abstractNumId w:val="19"/>
  </w:num>
  <w:num w:numId="22">
    <w:abstractNumId w:val="23"/>
  </w:num>
  <w:num w:numId="23">
    <w:abstractNumId w:val="36"/>
  </w:num>
  <w:num w:numId="24">
    <w:abstractNumId w:val="24"/>
  </w:num>
  <w:num w:numId="25">
    <w:abstractNumId w:val="11"/>
  </w:num>
  <w:num w:numId="26">
    <w:abstractNumId w:val="10"/>
  </w:num>
  <w:num w:numId="27">
    <w:abstractNumId w:val="12"/>
  </w:num>
  <w:num w:numId="28">
    <w:abstractNumId w:val="13"/>
  </w:num>
  <w:num w:numId="29">
    <w:abstractNumId w:val="31"/>
  </w:num>
  <w:num w:numId="30">
    <w:abstractNumId w:val="18"/>
  </w:num>
  <w:num w:numId="31">
    <w:abstractNumId w:val="28"/>
  </w:num>
  <w:num w:numId="32">
    <w:abstractNumId w:val="27"/>
  </w:num>
  <w:num w:numId="33">
    <w:abstractNumId w:val="14"/>
  </w:num>
  <w:num w:numId="34">
    <w:abstractNumId w:val="25"/>
  </w:num>
  <w:num w:numId="35">
    <w:abstractNumId w:val="33"/>
  </w:num>
  <w:num w:numId="36">
    <w:abstractNumId w:val="17"/>
  </w:num>
  <w:num w:numId="37">
    <w:abstractNumId w:val="9"/>
  </w:num>
  <w:num w:numId="38">
    <w:abstractNumId w:val="0"/>
  </w:num>
  <w:num w:numId="39">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de-DE" w:vendorID="64" w:dllVersion="131078" w:nlCheck="1" w:checkStyle="1"/>
  <w:activeWritingStyle w:appName="MSWord" w:lang="en-US" w:vendorID="64" w:dllVersion="131078" w:nlCheck="1" w:checkStyle="1"/>
  <w:activeWritingStyle w:appName="MSWord" w:lang="de-DE" w:vendorID="9" w:dllVersion="512" w:checkStyle="1"/>
  <w:activeWritingStyle w:appName="MSWord" w:lang="it-IT" w:vendorID="3" w:dllVersion="517" w:checkStyle="1"/>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characterSpacingControl w:val="doNotCompress"/>
  <w:footnotePr>
    <w:footnote w:id="-1"/>
    <w:footnote w:id="0"/>
  </w:footnotePr>
  <w:endnotePr>
    <w:endnote w:id="-1"/>
    <w:endnote w:id="0"/>
  </w:endnotePr>
  <w:compat>
    <w:doNotUseHTMLParagraphAutoSpacing/>
    <w:allowSpaceOfSameStyleInTable/>
    <w:compatSetting w:name="compatibilityMode" w:uri="http://schemas.microsoft.com/office/word" w:val="12"/>
  </w:compat>
  <w:rsids>
    <w:rsidRoot w:val="00E14754"/>
    <w:rsid w:val="00000FF2"/>
    <w:rsid w:val="0000136C"/>
    <w:rsid w:val="00001E4D"/>
    <w:rsid w:val="00001EDA"/>
    <w:rsid w:val="00002BBB"/>
    <w:rsid w:val="00004619"/>
    <w:rsid w:val="00005146"/>
    <w:rsid w:val="00005880"/>
    <w:rsid w:val="00007651"/>
    <w:rsid w:val="00010655"/>
    <w:rsid w:val="000118C5"/>
    <w:rsid w:val="00011BED"/>
    <w:rsid w:val="00012940"/>
    <w:rsid w:val="00014D45"/>
    <w:rsid w:val="000150BF"/>
    <w:rsid w:val="00016727"/>
    <w:rsid w:val="00017F1A"/>
    <w:rsid w:val="00021FFB"/>
    <w:rsid w:val="00022C20"/>
    <w:rsid w:val="00023A07"/>
    <w:rsid w:val="00025189"/>
    <w:rsid w:val="00025288"/>
    <w:rsid w:val="00025A39"/>
    <w:rsid w:val="00026277"/>
    <w:rsid w:val="000267BE"/>
    <w:rsid w:val="000276C5"/>
    <w:rsid w:val="00030963"/>
    <w:rsid w:val="000313B4"/>
    <w:rsid w:val="0003185D"/>
    <w:rsid w:val="0003212D"/>
    <w:rsid w:val="00033F53"/>
    <w:rsid w:val="00034489"/>
    <w:rsid w:val="00034A3B"/>
    <w:rsid w:val="00035551"/>
    <w:rsid w:val="000368BA"/>
    <w:rsid w:val="0004085A"/>
    <w:rsid w:val="00040DE2"/>
    <w:rsid w:val="0004229A"/>
    <w:rsid w:val="0004264C"/>
    <w:rsid w:val="000439BB"/>
    <w:rsid w:val="00044767"/>
    <w:rsid w:val="000449C7"/>
    <w:rsid w:val="0004618F"/>
    <w:rsid w:val="00047605"/>
    <w:rsid w:val="00047EFD"/>
    <w:rsid w:val="00050328"/>
    <w:rsid w:val="000523F5"/>
    <w:rsid w:val="000536EA"/>
    <w:rsid w:val="00057077"/>
    <w:rsid w:val="00057616"/>
    <w:rsid w:val="00060A1E"/>
    <w:rsid w:val="00063EA7"/>
    <w:rsid w:val="0006436D"/>
    <w:rsid w:val="00064616"/>
    <w:rsid w:val="00066D8C"/>
    <w:rsid w:val="000674F6"/>
    <w:rsid w:val="0007066E"/>
    <w:rsid w:val="000739C7"/>
    <w:rsid w:val="00074041"/>
    <w:rsid w:val="00074700"/>
    <w:rsid w:val="00075099"/>
    <w:rsid w:val="000757A4"/>
    <w:rsid w:val="00077173"/>
    <w:rsid w:val="00083B2B"/>
    <w:rsid w:val="00084B6B"/>
    <w:rsid w:val="0008512F"/>
    <w:rsid w:val="00086B9F"/>
    <w:rsid w:val="00086FCE"/>
    <w:rsid w:val="00090483"/>
    <w:rsid w:val="00090E0F"/>
    <w:rsid w:val="00092520"/>
    <w:rsid w:val="000932B2"/>
    <w:rsid w:val="00094FD5"/>
    <w:rsid w:val="00095801"/>
    <w:rsid w:val="00095858"/>
    <w:rsid w:val="000959E0"/>
    <w:rsid w:val="00096AB2"/>
    <w:rsid w:val="00097601"/>
    <w:rsid w:val="000A050A"/>
    <w:rsid w:val="000A0EDD"/>
    <w:rsid w:val="000A183C"/>
    <w:rsid w:val="000A2913"/>
    <w:rsid w:val="000A3BD7"/>
    <w:rsid w:val="000A5018"/>
    <w:rsid w:val="000A5886"/>
    <w:rsid w:val="000A5F73"/>
    <w:rsid w:val="000A668A"/>
    <w:rsid w:val="000B0FA1"/>
    <w:rsid w:val="000B165A"/>
    <w:rsid w:val="000B1B40"/>
    <w:rsid w:val="000B21F0"/>
    <w:rsid w:val="000B237D"/>
    <w:rsid w:val="000B3060"/>
    <w:rsid w:val="000B3CFF"/>
    <w:rsid w:val="000B5BC5"/>
    <w:rsid w:val="000B7655"/>
    <w:rsid w:val="000C0C20"/>
    <w:rsid w:val="000C208C"/>
    <w:rsid w:val="000C21D0"/>
    <w:rsid w:val="000C2381"/>
    <w:rsid w:val="000C23C3"/>
    <w:rsid w:val="000C468D"/>
    <w:rsid w:val="000C5BD8"/>
    <w:rsid w:val="000C63A0"/>
    <w:rsid w:val="000C6469"/>
    <w:rsid w:val="000C6608"/>
    <w:rsid w:val="000D031C"/>
    <w:rsid w:val="000D0AA1"/>
    <w:rsid w:val="000D0FAA"/>
    <w:rsid w:val="000D19B5"/>
    <w:rsid w:val="000D204C"/>
    <w:rsid w:val="000D3128"/>
    <w:rsid w:val="000D33D4"/>
    <w:rsid w:val="000D3B99"/>
    <w:rsid w:val="000D57C0"/>
    <w:rsid w:val="000D6E81"/>
    <w:rsid w:val="000D6FB7"/>
    <w:rsid w:val="000D7310"/>
    <w:rsid w:val="000D7848"/>
    <w:rsid w:val="000D7D5F"/>
    <w:rsid w:val="000E0565"/>
    <w:rsid w:val="000E138C"/>
    <w:rsid w:val="000E2DD6"/>
    <w:rsid w:val="000E30D6"/>
    <w:rsid w:val="000E3AA8"/>
    <w:rsid w:val="000E3FE7"/>
    <w:rsid w:val="000E4213"/>
    <w:rsid w:val="000E4E47"/>
    <w:rsid w:val="000E504F"/>
    <w:rsid w:val="000E54EB"/>
    <w:rsid w:val="000E79C6"/>
    <w:rsid w:val="000F0088"/>
    <w:rsid w:val="000F0930"/>
    <w:rsid w:val="000F0F1E"/>
    <w:rsid w:val="000F1340"/>
    <w:rsid w:val="000F218F"/>
    <w:rsid w:val="000F3156"/>
    <w:rsid w:val="000F44EC"/>
    <w:rsid w:val="000F5AEF"/>
    <w:rsid w:val="000F5C71"/>
    <w:rsid w:val="000F6AF7"/>
    <w:rsid w:val="000F7EDD"/>
    <w:rsid w:val="0010003D"/>
    <w:rsid w:val="00100459"/>
    <w:rsid w:val="001019EE"/>
    <w:rsid w:val="00102DBE"/>
    <w:rsid w:val="001037EA"/>
    <w:rsid w:val="00103C37"/>
    <w:rsid w:val="001052E5"/>
    <w:rsid w:val="00106302"/>
    <w:rsid w:val="001064FD"/>
    <w:rsid w:val="00106A74"/>
    <w:rsid w:val="001071DB"/>
    <w:rsid w:val="0011051B"/>
    <w:rsid w:val="00111C30"/>
    <w:rsid w:val="00112D75"/>
    <w:rsid w:val="00114364"/>
    <w:rsid w:val="00115F8B"/>
    <w:rsid w:val="00116A77"/>
    <w:rsid w:val="00121BE7"/>
    <w:rsid w:val="00121C35"/>
    <w:rsid w:val="00122122"/>
    <w:rsid w:val="00122380"/>
    <w:rsid w:val="001223AF"/>
    <w:rsid w:val="00123CB2"/>
    <w:rsid w:val="00123D69"/>
    <w:rsid w:val="0012528D"/>
    <w:rsid w:val="0013015D"/>
    <w:rsid w:val="00130B3A"/>
    <w:rsid w:val="0013156A"/>
    <w:rsid w:val="001326D3"/>
    <w:rsid w:val="0013419A"/>
    <w:rsid w:val="001349F1"/>
    <w:rsid w:val="00135311"/>
    <w:rsid w:val="001359BF"/>
    <w:rsid w:val="00135B4B"/>
    <w:rsid w:val="00136690"/>
    <w:rsid w:val="00136D14"/>
    <w:rsid w:val="001377DE"/>
    <w:rsid w:val="00141FC6"/>
    <w:rsid w:val="001427E2"/>
    <w:rsid w:val="00142A3B"/>
    <w:rsid w:val="001444EC"/>
    <w:rsid w:val="00147B6B"/>
    <w:rsid w:val="00150492"/>
    <w:rsid w:val="0015065C"/>
    <w:rsid w:val="001514AC"/>
    <w:rsid w:val="0015156D"/>
    <w:rsid w:val="001521DD"/>
    <w:rsid w:val="00152562"/>
    <w:rsid w:val="00152E82"/>
    <w:rsid w:val="001557D5"/>
    <w:rsid w:val="00155956"/>
    <w:rsid w:val="00155CD5"/>
    <w:rsid w:val="00156717"/>
    <w:rsid w:val="00157E87"/>
    <w:rsid w:val="00160C76"/>
    <w:rsid w:val="0016112C"/>
    <w:rsid w:val="00162B43"/>
    <w:rsid w:val="0016411F"/>
    <w:rsid w:val="00164BAE"/>
    <w:rsid w:val="0016602C"/>
    <w:rsid w:val="001663F7"/>
    <w:rsid w:val="00170101"/>
    <w:rsid w:val="00170126"/>
    <w:rsid w:val="001705A2"/>
    <w:rsid w:val="00173BFE"/>
    <w:rsid w:val="00174481"/>
    <w:rsid w:val="00175340"/>
    <w:rsid w:val="0017538E"/>
    <w:rsid w:val="00177010"/>
    <w:rsid w:val="001778AC"/>
    <w:rsid w:val="001815EB"/>
    <w:rsid w:val="0018201C"/>
    <w:rsid w:val="00183359"/>
    <w:rsid w:val="0018359E"/>
    <w:rsid w:val="00184259"/>
    <w:rsid w:val="00185232"/>
    <w:rsid w:val="001852B6"/>
    <w:rsid w:val="00186237"/>
    <w:rsid w:val="001868B0"/>
    <w:rsid w:val="0018765E"/>
    <w:rsid w:val="00187813"/>
    <w:rsid w:val="00187D9E"/>
    <w:rsid w:val="00187E5F"/>
    <w:rsid w:val="001908CD"/>
    <w:rsid w:val="00190B23"/>
    <w:rsid w:val="001919B8"/>
    <w:rsid w:val="00191A91"/>
    <w:rsid w:val="00191F4B"/>
    <w:rsid w:val="0019371D"/>
    <w:rsid w:val="00195BF0"/>
    <w:rsid w:val="001961BC"/>
    <w:rsid w:val="001976A6"/>
    <w:rsid w:val="00197E2D"/>
    <w:rsid w:val="001A1719"/>
    <w:rsid w:val="001A1D8F"/>
    <w:rsid w:val="001A3093"/>
    <w:rsid w:val="001A3454"/>
    <w:rsid w:val="001A37B8"/>
    <w:rsid w:val="001A3EB4"/>
    <w:rsid w:val="001A4206"/>
    <w:rsid w:val="001A55BE"/>
    <w:rsid w:val="001A58D5"/>
    <w:rsid w:val="001A6944"/>
    <w:rsid w:val="001A71A5"/>
    <w:rsid w:val="001A7230"/>
    <w:rsid w:val="001B09D0"/>
    <w:rsid w:val="001B1E80"/>
    <w:rsid w:val="001B23CD"/>
    <w:rsid w:val="001B38A9"/>
    <w:rsid w:val="001B5C00"/>
    <w:rsid w:val="001B609C"/>
    <w:rsid w:val="001B64B5"/>
    <w:rsid w:val="001C1E80"/>
    <w:rsid w:val="001C3565"/>
    <w:rsid w:val="001C3BFB"/>
    <w:rsid w:val="001C454C"/>
    <w:rsid w:val="001C46EE"/>
    <w:rsid w:val="001C72D1"/>
    <w:rsid w:val="001C76A3"/>
    <w:rsid w:val="001D0232"/>
    <w:rsid w:val="001D040B"/>
    <w:rsid w:val="001D1F33"/>
    <w:rsid w:val="001D235F"/>
    <w:rsid w:val="001D2484"/>
    <w:rsid w:val="001D3EA3"/>
    <w:rsid w:val="001D4239"/>
    <w:rsid w:val="001D5AC1"/>
    <w:rsid w:val="001D634E"/>
    <w:rsid w:val="001D647D"/>
    <w:rsid w:val="001D7553"/>
    <w:rsid w:val="001D7E75"/>
    <w:rsid w:val="001E014D"/>
    <w:rsid w:val="001E0642"/>
    <w:rsid w:val="001E0B7D"/>
    <w:rsid w:val="001E0F3C"/>
    <w:rsid w:val="001E1FE7"/>
    <w:rsid w:val="001E258B"/>
    <w:rsid w:val="001E3D9B"/>
    <w:rsid w:val="001E4E50"/>
    <w:rsid w:val="001E4FF5"/>
    <w:rsid w:val="001E63AF"/>
    <w:rsid w:val="001E7372"/>
    <w:rsid w:val="001E7552"/>
    <w:rsid w:val="001E7ACF"/>
    <w:rsid w:val="001F044B"/>
    <w:rsid w:val="001F07E5"/>
    <w:rsid w:val="001F097B"/>
    <w:rsid w:val="001F14C9"/>
    <w:rsid w:val="001F1E46"/>
    <w:rsid w:val="001F38AD"/>
    <w:rsid w:val="001F397F"/>
    <w:rsid w:val="001F4526"/>
    <w:rsid w:val="001F4D30"/>
    <w:rsid w:val="001F4FB7"/>
    <w:rsid w:val="001F583E"/>
    <w:rsid w:val="001F5B4E"/>
    <w:rsid w:val="001F5E7B"/>
    <w:rsid w:val="001F6554"/>
    <w:rsid w:val="001F764A"/>
    <w:rsid w:val="001F7E80"/>
    <w:rsid w:val="0020197E"/>
    <w:rsid w:val="00201D9A"/>
    <w:rsid w:val="00202050"/>
    <w:rsid w:val="00202455"/>
    <w:rsid w:val="002024E1"/>
    <w:rsid w:val="00202F8C"/>
    <w:rsid w:val="0020470D"/>
    <w:rsid w:val="00205A66"/>
    <w:rsid w:val="00205DA4"/>
    <w:rsid w:val="002060DC"/>
    <w:rsid w:val="0020675F"/>
    <w:rsid w:val="00206C73"/>
    <w:rsid w:val="00210111"/>
    <w:rsid w:val="00210A4B"/>
    <w:rsid w:val="00210EAB"/>
    <w:rsid w:val="00212EA4"/>
    <w:rsid w:val="00212F51"/>
    <w:rsid w:val="00214582"/>
    <w:rsid w:val="00215299"/>
    <w:rsid w:val="00215B7B"/>
    <w:rsid w:val="00216312"/>
    <w:rsid w:val="00216AB2"/>
    <w:rsid w:val="00216B96"/>
    <w:rsid w:val="00216C8B"/>
    <w:rsid w:val="0021748D"/>
    <w:rsid w:val="002203EB"/>
    <w:rsid w:val="00220441"/>
    <w:rsid w:val="00220923"/>
    <w:rsid w:val="00220E87"/>
    <w:rsid w:val="00220F6C"/>
    <w:rsid w:val="00223281"/>
    <w:rsid w:val="002236B4"/>
    <w:rsid w:val="002254E0"/>
    <w:rsid w:val="00226701"/>
    <w:rsid w:val="00227470"/>
    <w:rsid w:val="0023004F"/>
    <w:rsid w:val="002303EE"/>
    <w:rsid w:val="00232FFA"/>
    <w:rsid w:val="00233DCF"/>
    <w:rsid w:val="00234A98"/>
    <w:rsid w:val="00235EE0"/>
    <w:rsid w:val="00236F63"/>
    <w:rsid w:val="00240DEA"/>
    <w:rsid w:val="0024178F"/>
    <w:rsid w:val="00242229"/>
    <w:rsid w:val="002456F3"/>
    <w:rsid w:val="00246A55"/>
    <w:rsid w:val="00246C14"/>
    <w:rsid w:val="002471ED"/>
    <w:rsid w:val="00247249"/>
    <w:rsid w:val="002477B6"/>
    <w:rsid w:val="002507FE"/>
    <w:rsid w:val="00250F26"/>
    <w:rsid w:val="002519B1"/>
    <w:rsid w:val="00251A6D"/>
    <w:rsid w:val="00252B52"/>
    <w:rsid w:val="00252C25"/>
    <w:rsid w:val="00253683"/>
    <w:rsid w:val="00253FE1"/>
    <w:rsid w:val="00255D56"/>
    <w:rsid w:val="00256840"/>
    <w:rsid w:val="002568C0"/>
    <w:rsid w:val="0025767C"/>
    <w:rsid w:val="00260CE3"/>
    <w:rsid w:val="00261444"/>
    <w:rsid w:val="00261902"/>
    <w:rsid w:val="00261BC0"/>
    <w:rsid w:val="00261BF2"/>
    <w:rsid w:val="00261CB2"/>
    <w:rsid w:val="00261F56"/>
    <w:rsid w:val="002624F3"/>
    <w:rsid w:val="00263018"/>
    <w:rsid w:val="0026457D"/>
    <w:rsid w:val="002645B7"/>
    <w:rsid w:val="00264FB4"/>
    <w:rsid w:val="002656F6"/>
    <w:rsid w:val="00265B99"/>
    <w:rsid w:val="00265ECE"/>
    <w:rsid w:val="00266933"/>
    <w:rsid w:val="00272B0D"/>
    <w:rsid w:val="002731F6"/>
    <w:rsid w:val="002758B7"/>
    <w:rsid w:val="0027609B"/>
    <w:rsid w:val="00276560"/>
    <w:rsid w:val="00276D65"/>
    <w:rsid w:val="00276EF7"/>
    <w:rsid w:val="00277456"/>
    <w:rsid w:val="00280F0A"/>
    <w:rsid w:val="002813B5"/>
    <w:rsid w:val="00281C94"/>
    <w:rsid w:val="00281CC2"/>
    <w:rsid w:val="00281E4E"/>
    <w:rsid w:val="00283A96"/>
    <w:rsid w:val="00284B1B"/>
    <w:rsid w:val="002870A5"/>
    <w:rsid w:val="00287677"/>
    <w:rsid w:val="00290065"/>
    <w:rsid w:val="002912A5"/>
    <w:rsid w:val="00292A3C"/>
    <w:rsid w:val="00292E2A"/>
    <w:rsid w:val="002930C0"/>
    <w:rsid w:val="002946E3"/>
    <w:rsid w:val="00294D73"/>
    <w:rsid w:val="00295125"/>
    <w:rsid w:val="00295C44"/>
    <w:rsid w:val="00296C7B"/>
    <w:rsid w:val="00297A99"/>
    <w:rsid w:val="002A0263"/>
    <w:rsid w:val="002A0540"/>
    <w:rsid w:val="002A0CAF"/>
    <w:rsid w:val="002A0F13"/>
    <w:rsid w:val="002A0FE2"/>
    <w:rsid w:val="002A14A1"/>
    <w:rsid w:val="002A2DCB"/>
    <w:rsid w:val="002A4617"/>
    <w:rsid w:val="002A47FF"/>
    <w:rsid w:val="002B011C"/>
    <w:rsid w:val="002B03C1"/>
    <w:rsid w:val="002B0895"/>
    <w:rsid w:val="002B0BC0"/>
    <w:rsid w:val="002B1B9B"/>
    <w:rsid w:val="002B1D45"/>
    <w:rsid w:val="002B2E2C"/>
    <w:rsid w:val="002B3243"/>
    <w:rsid w:val="002B3D18"/>
    <w:rsid w:val="002B42F2"/>
    <w:rsid w:val="002B44E1"/>
    <w:rsid w:val="002C03B5"/>
    <w:rsid w:val="002C069C"/>
    <w:rsid w:val="002C1070"/>
    <w:rsid w:val="002C128A"/>
    <w:rsid w:val="002C301F"/>
    <w:rsid w:val="002C4F23"/>
    <w:rsid w:val="002C5398"/>
    <w:rsid w:val="002C656F"/>
    <w:rsid w:val="002C6B79"/>
    <w:rsid w:val="002C6C76"/>
    <w:rsid w:val="002C7540"/>
    <w:rsid w:val="002C785E"/>
    <w:rsid w:val="002D0802"/>
    <w:rsid w:val="002D0945"/>
    <w:rsid w:val="002D0ED1"/>
    <w:rsid w:val="002D10D6"/>
    <w:rsid w:val="002D14E4"/>
    <w:rsid w:val="002D2960"/>
    <w:rsid w:val="002D2E46"/>
    <w:rsid w:val="002D3412"/>
    <w:rsid w:val="002D4961"/>
    <w:rsid w:val="002D4CEA"/>
    <w:rsid w:val="002D7CFA"/>
    <w:rsid w:val="002D7D29"/>
    <w:rsid w:val="002E1324"/>
    <w:rsid w:val="002E14E6"/>
    <w:rsid w:val="002E16B3"/>
    <w:rsid w:val="002E1C4C"/>
    <w:rsid w:val="002E1EAD"/>
    <w:rsid w:val="002E39D0"/>
    <w:rsid w:val="002E3B81"/>
    <w:rsid w:val="002E4231"/>
    <w:rsid w:val="002E7821"/>
    <w:rsid w:val="002F0238"/>
    <w:rsid w:val="002F208E"/>
    <w:rsid w:val="002F20C4"/>
    <w:rsid w:val="002F2BCC"/>
    <w:rsid w:val="002F2F8E"/>
    <w:rsid w:val="002F4D81"/>
    <w:rsid w:val="002F5239"/>
    <w:rsid w:val="002F528C"/>
    <w:rsid w:val="002F5CBF"/>
    <w:rsid w:val="002F6703"/>
    <w:rsid w:val="002F6F8F"/>
    <w:rsid w:val="00300670"/>
    <w:rsid w:val="00302233"/>
    <w:rsid w:val="003023E0"/>
    <w:rsid w:val="00302675"/>
    <w:rsid w:val="00303100"/>
    <w:rsid w:val="00303645"/>
    <w:rsid w:val="003048EC"/>
    <w:rsid w:val="003053CF"/>
    <w:rsid w:val="00305410"/>
    <w:rsid w:val="0030565E"/>
    <w:rsid w:val="00306AF0"/>
    <w:rsid w:val="00307673"/>
    <w:rsid w:val="00307830"/>
    <w:rsid w:val="00310EBF"/>
    <w:rsid w:val="00313C78"/>
    <w:rsid w:val="00315D5F"/>
    <w:rsid w:val="00315E9B"/>
    <w:rsid w:val="00315F84"/>
    <w:rsid w:val="00316AF9"/>
    <w:rsid w:val="0032129B"/>
    <w:rsid w:val="003215A9"/>
    <w:rsid w:val="003219B6"/>
    <w:rsid w:val="00322AFA"/>
    <w:rsid w:val="00323402"/>
    <w:rsid w:val="00323698"/>
    <w:rsid w:val="00323A81"/>
    <w:rsid w:val="0032422B"/>
    <w:rsid w:val="0032496C"/>
    <w:rsid w:val="00324D44"/>
    <w:rsid w:val="00324F9E"/>
    <w:rsid w:val="00325729"/>
    <w:rsid w:val="00326379"/>
    <w:rsid w:val="0033042B"/>
    <w:rsid w:val="003308AE"/>
    <w:rsid w:val="00331A6D"/>
    <w:rsid w:val="00332638"/>
    <w:rsid w:val="003326D4"/>
    <w:rsid w:val="0033450E"/>
    <w:rsid w:val="00337B64"/>
    <w:rsid w:val="003406E6"/>
    <w:rsid w:val="00340C3C"/>
    <w:rsid w:val="00341ED7"/>
    <w:rsid w:val="00341F60"/>
    <w:rsid w:val="00342734"/>
    <w:rsid w:val="00345B88"/>
    <w:rsid w:val="003469BD"/>
    <w:rsid w:val="00346C69"/>
    <w:rsid w:val="003500A9"/>
    <w:rsid w:val="00351C54"/>
    <w:rsid w:val="00351E0E"/>
    <w:rsid w:val="003524F5"/>
    <w:rsid w:val="00352A45"/>
    <w:rsid w:val="00353408"/>
    <w:rsid w:val="00354A8A"/>
    <w:rsid w:val="00355374"/>
    <w:rsid w:val="003557C8"/>
    <w:rsid w:val="003573CD"/>
    <w:rsid w:val="00357B88"/>
    <w:rsid w:val="00357FB3"/>
    <w:rsid w:val="0036025E"/>
    <w:rsid w:val="00361559"/>
    <w:rsid w:val="00361AFC"/>
    <w:rsid w:val="0036360E"/>
    <w:rsid w:val="00363E0F"/>
    <w:rsid w:val="00364110"/>
    <w:rsid w:val="0036536C"/>
    <w:rsid w:val="0036574E"/>
    <w:rsid w:val="00365D2D"/>
    <w:rsid w:val="0036685D"/>
    <w:rsid w:val="00366909"/>
    <w:rsid w:val="00366F9A"/>
    <w:rsid w:val="00370196"/>
    <w:rsid w:val="003709F7"/>
    <w:rsid w:val="00371104"/>
    <w:rsid w:val="00371A14"/>
    <w:rsid w:val="00372E56"/>
    <w:rsid w:val="0037381D"/>
    <w:rsid w:val="00373907"/>
    <w:rsid w:val="003753FB"/>
    <w:rsid w:val="003765B2"/>
    <w:rsid w:val="0037666B"/>
    <w:rsid w:val="00377277"/>
    <w:rsid w:val="00381020"/>
    <w:rsid w:val="003811F3"/>
    <w:rsid w:val="00381524"/>
    <w:rsid w:val="0038168F"/>
    <w:rsid w:val="00382087"/>
    <w:rsid w:val="00382160"/>
    <w:rsid w:val="00382D01"/>
    <w:rsid w:val="00382E62"/>
    <w:rsid w:val="00383ABA"/>
    <w:rsid w:val="00384275"/>
    <w:rsid w:val="003849DA"/>
    <w:rsid w:val="003855A0"/>
    <w:rsid w:val="003864FE"/>
    <w:rsid w:val="00387F00"/>
    <w:rsid w:val="00390AB8"/>
    <w:rsid w:val="00390F23"/>
    <w:rsid w:val="00391074"/>
    <w:rsid w:val="003910FE"/>
    <w:rsid w:val="003918F3"/>
    <w:rsid w:val="00391900"/>
    <w:rsid w:val="003922E0"/>
    <w:rsid w:val="003923D9"/>
    <w:rsid w:val="0039406C"/>
    <w:rsid w:val="003941E1"/>
    <w:rsid w:val="00395469"/>
    <w:rsid w:val="003963D1"/>
    <w:rsid w:val="0039685C"/>
    <w:rsid w:val="003A11AD"/>
    <w:rsid w:val="003A21DB"/>
    <w:rsid w:val="003A29DD"/>
    <w:rsid w:val="003A2BA7"/>
    <w:rsid w:val="003A360E"/>
    <w:rsid w:val="003A3790"/>
    <w:rsid w:val="003A37A2"/>
    <w:rsid w:val="003A39E9"/>
    <w:rsid w:val="003A3C54"/>
    <w:rsid w:val="003A45A1"/>
    <w:rsid w:val="003A470E"/>
    <w:rsid w:val="003A50FC"/>
    <w:rsid w:val="003A59E3"/>
    <w:rsid w:val="003A60A6"/>
    <w:rsid w:val="003B0089"/>
    <w:rsid w:val="003B0430"/>
    <w:rsid w:val="003B0908"/>
    <w:rsid w:val="003B33A2"/>
    <w:rsid w:val="003B43C2"/>
    <w:rsid w:val="003B463A"/>
    <w:rsid w:val="003B4EA1"/>
    <w:rsid w:val="003B6098"/>
    <w:rsid w:val="003B617E"/>
    <w:rsid w:val="003B7079"/>
    <w:rsid w:val="003B7349"/>
    <w:rsid w:val="003B7934"/>
    <w:rsid w:val="003B7A42"/>
    <w:rsid w:val="003B7F6F"/>
    <w:rsid w:val="003C076C"/>
    <w:rsid w:val="003C103B"/>
    <w:rsid w:val="003C182C"/>
    <w:rsid w:val="003C1FC0"/>
    <w:rsid w:val="003C3547"/>
    <w:rsid w:val="003C4418"/>
    <w:rsid w:val="003C57F6"/>
    <w:rsid w:val="003C5EB6"/>
    <w:rsid w:val="003C7ED3"/>
    <w:rsid w:val="003D147A"/>
    <w:rsid w:val="003D1BA5"/>
    <w:rsid w:val="003D2376"/>
    <w:rsid w:val="003D29F5"/>
    <w:rsid w:val="003D3706"/>
    <w:rsid w:val="003D49BA"/>
    <w:rsid w:val="003D52BD"/>
    <w:rsid w:val="003D76E4"/>
    <w:rsid w:val="003D796E"/>
    <w:rsid w:val="003D798A"/>
    <w:rsid w:val="003E0A2E"/>
    <w:rsid w:val="003E0F8A"/>
    <w:rsid w:val="003E1047"/>
    <w:rsid w:val="003E1859"/>
    <w:rsid w:val="003E1C1D"/>
    <w:rsid w:val="003E27A5"/>
    <w:rsid w:val="003E392A"/>
    <w:rsid w:val="003E3F14"/>
    <w:rsid w:val="003E42B3"/>
    <w:rsid w:val="003E7469"/>
    <w:rsid w:val="003F0974"/>
    <w:rsid w:val="003F0B18"/>
    <w:rsid w:val="003F12A9"/>
    <w:rsid w:val="003F1417"/>
    <w:rsid w:val="003F21CD"/>
    <w:rsid w:val="003F6411"/>
    <w:rsid w:val="003F6806"/>
    <w:rsid w:val="003F6DD6"/>
    <w:rsid w:val="003F7280"/>
    <w:rsid w:val="003F7B34"/>
    <w:rsid w:val="003F7F29"/>
    <w:rsid w:val="0040232B"/>
    <w:rsid w:val="004023A8"/>
    <w:rsid w:val="004043BA"/>
    <w:rsid w:val="00404FD1"/>
    <w:rsid w:val="004052E6"/>
    <w:rsid w:val="00405B45"/>
    <w:rsid w:val="004073CF"/>
    <w:rsid w:val="0040754B"/>
    <w:rsid w:val="00410395"/>
    <w:rsid w:val="00410CB1"/>
    <w:rsid w:val="00411416"/>
    <w:rsid w:val="00412922"/>
    <w:rsid w:val="004129B9"/>
    <w:rsid w:val="0041388F"/>
    <w:rsid w:val="004142C3"/>
    <w:rsid w:val="0041465F"/>
    <w:rsid w:val="0041578D"/>
    <w:rsid w:val="0041618D"/>
    <w:rsid w:val="00416681"/>
    <w:rsid w:val="00416CF1"/>
    <w:rsid w:val="0042175C"/>
    <w:rsid w:val="004266BC"/>
    <w:rsid w:val="004276C3"/>
    <w:rsid w:val="004303FE"/>
    <w:rsid w:val="00430B16"/>
    <w:rsid w:val="00431244"/>
    <w:rsid w:val="00431895"/>
    <w:rsid w:val="00432414"/>
    <w:rsid w:val="0043355F"/>
    <w:rsid w:val="00433AD8"/>
    <w:rsid w:val="00433F7E"/>
    <w:rsid w:val="004350FA"/>
    <w:rsid w:val="0043512C"/>
    <w:rsid w:val="00435A92"/>
    <w:rsid w:val="00436B55"/>
    <w:rsid w:val="00436BDC"/>
    <w:rsid w:val="00437201"/>
    <w:rsid w:val="00437FF3"/>
    <w:rsid w:val="0044130F"/>
    <w:rsid w:val="00441605"/>
    <w:rsid w:val="004427A3"/>
    <w:rsid w:val="004435F7"/>
    <w:rsid w:val="0044390B"/>
    <w:rsid w:val="0044424E"/>
    <w:rsid w:val="004456F9"/>
    <w:rsid w:val="00445D06"/>
    <w:rsid w:val="00446637"/>
    <w:rsid w:val="00447E96"/>
    <w:rsid w:val="0045174E"/>
    <w:rsid w:val="00451AED"/>
    <w:rsid w:val="004534C1"/>
    <w:rsid w:val="0045373A"/>
    <w:rsid w:val="00453865"/>
    <w:rsid w:val="00453A8C"/>
    <w:rsid w:val="004540CB"/>
    <w:rsid w:val="004541A9"/>
    <w:rsid w:val="0045442A"/>
    <w:rsid w:val="00454A80"/>
    <w:rsid w:val="00454E46"/>
    <w:rsid w:val="00454EAF"/>
    <w:rsid w:val="00455A3A"/>
    <w:rsid w:val="00455AD4"/>
    <w:rsid w:val="004565AA"/>
    <w:rsid w:val="004565C7"/>
    <w:rsid w:val="00456B7A"/>
    <w:rsid w:val="004578BE"/>
    <w:rsid w:val="004579CD"/>
    <w:rsid w:val="00466B79"/>
    <w:rsid w:val="00471795"/>
    <w:rsid w:val="00471D86"/>
    <w:rsid w:val="0047372E"/>
    <w:rsid w:val="0047402B"/>
    <w:rsid w:val="00474B5D"/>
    <w:rsid w:val="0047746D"/>
    <w:rsid w:val="00477E1A"/>
    <w:rsid w:val="004809B6"/>
    <w:rsid w:val="00481576"/>
    <w:rsid w:val="004815F8"/>
    <w:rsid w:val="00482374"/>
    <w:rsid w:val="00483C2C"/>
    <w:rsid w:val="0048594F"/>
    <w:rsid w:val="00485EE7"/>
    <w:rsid w:val="00485F48"/>
    <w:rsid w:val="00486E57"/>
    <w:rsid w:val="00487C53"/>
    <w:rsid w:val="0049015A"/>
    <w:rsid w:val="00490EDD"/>
    <w:rsid w:val="004918D0"/>
    <w:rsid w:val="0049271C"/>
    <w:rsid w:val="00492763"/>
    <w:rsid w:val="00492B0D"/>
    <w:rsid w:val="0049395B"/>
    <w:rsid w:val="00494C5F"/>
    <w:rsid w:val="00495A1F"/>
    <w:rsid w:val="00495C4D"/>
    <w:rsid w:val="00495EAA"/>
    <w:rsid w:val="004960B8"/>
    <w:rsid w:val="004970D4"/>
    <w:rsid w:val="0049720D"/>
    <w:rsid w:val="00497287"/>
    <w:rsid w:val="00497B99"/>
    <w:rsid w:val="004A02B3"/>
    <w:rsid w:val="004A1C1F"/>
    <w:rsid w:val="004A20CE"/>
    <w:rsid w:val="004A3385"/>
    <w:rsid w:val="004A4983"/>
    <w:rsid w:val="004A4A14"/>
    <w:rsid w:val="004A4A7B"/>
    <w:rsid w:val="004A4E36"/>
    <w:rsid w:val="004A58D0"/>
    <w:rsid w:val="004A5ABB"/>
    <w:rsid w:val="004A61F1"/>
    <w:rsid w:val="004A6D59"/>
    <w:rsid w:val="004A703D"/>
    <w:rsid w:val="004B0B85"/>
    <w:rsid w:val="004B1648"/>
    <w:rsid w:val="004B1834"/>
    <w:rsid w:val="004B1BAC"/>
    <w:rsid w:val="004B228D"/>
    <w:rsid w:val="004B233C"/>
    <w:rsid w:val="004B4337"/>
    <w:rsid w:val="004B458E"/>
    <w:rsid w:val="004B47DF"/>
    <w:rsid w:val="004B5463"/>
    <w:rsid w:val="004B58C5"/>
    <w:rsid w:val="004C16B4"/>
    <w:rsid w:val="004C2BEE"/>
    <w:rsid w:val="004C586D"/>
    <w:rsid w:val="004C5875"/>
    <w:rsid w:val="004C5916"/>
    <w:rsid w:val="004C6B37"/>
    <w:rsid w:val="004D1D8E"/>
    <w:rsid w:val="004D1F51"/>
    <w:rsid w:val="004D2109"/>
    <w:rsid w:val="004D308D"/>
    <w:rsid w:val="004D3AC6"/>
    <w:rsid w:val="004D3D88"/>
    <w:rsid w:val="004D4A5C"/>
    <w:rsid w:val="004D4C77"/>
    <w:rsid w:val="004D5D31"/>
    <w:rsid w:val="004D7917"/>
    <w:rsid w:val="004E1D11"/>
    <w:rsid w:val="004E2BC5"/>
    <w:rsid w:val="004E3885"/>
    <w:rsid w:val="004E5D98"/>
    <w:rsid w:val="004E600E"/>
    <w:rsid w:val="004E63BF"/>
    <w:rsid w:val="004E7FC0"/>
    <w:rsid w:val="004E7FC7"/>
    <w:rsid w:val="004F047D"/>
    <w:rsid w:val="004F05BE"/>
    <w:rsid w:val="004F0E9D"/>
    <w:rsid w:val="004F1A5B"/>
    <w:rsid w:val="004F1D5D"/>
    <w:rsid w:val="004F2F29"/>
    <w:rsid w:val="004F4C72"/>
    <w:rsid w:val="004F5770"/>
    <w:rsid w:val="004F693F"/>
    <w:rsid w:val="004F69B4"/>
    <w:rsid w:val="004F744D"/>
    <w:rsid w:val="005001FC"/>
    <w:rsid w:val="0050198B"/>
    <w:rsid w:val="0050376C"/>
    <w:rsid w:val="0050402E"/>
    <w:rsid w:val="005053B0"/>
    <w:rsid w:val="005056A5"/>
    <w:rsid w:val="005058F6"/>
    <w:rsid w:val="00505989"/>
    <w:rsid w:val="00505AA6"/>
    <w:rsid w:val="00506D59"/>
    <w:rsid w:val="00511AA9"/>
    <w:rsid w:val="00512B56"/>
    <w:rsid w:val="0051409D"/>
    <w:rsid w:val="00514B94"/>
    <w:rsid w:val="00516BC5"/>
    <w:rsid w:val="0052000E"/>
    <w:rsid w:val="0052220F"/>
    <w:rsid w:val="00522C62"/>
    <w:rsid w:val="00523882"/>
    <w:rsid w:val="00523D47"/>
    <w:rsid w:val="005240E7"/>
    <w:rsid w:val="00525B0E"/>
    <w:rsid w:val="00525F85"/>
    <w:rsid w:val="00525F90"/>
    <w:rsid w:val="00526834"/>
    <w:rsid w:val="00527CAB"/>
    <w:rsid w:val="00532631"/>
    <w:rsid w:val="00532FA6"/>
    <w:rsid w:val="00534B93"/>
    <w:rsid w:val="00535558"/>
    <w:rsid w:val="00535CF6"/>
    <w:rsid w:val="005379F9"/>
    <w:rsid w:val="00540169"/>
    <w:rsid w:val="00542BEA"/>
    <w:rsid w:val="00542FC8"/>
    <w:rsid w:val="00543085"/>
    <w:rsid w:val="00544020"/>
    <w:rsid w:val="00544399"/>
    <w:rsid w:val="00544F96"/>
    <w:rsid w:val="00547901"/>
    <w:rsid w:val="005505E4"/>
    <w:rsid w:val="0055143A"/>
    <w:rsid w:val="005537BA"/>
    <w:rsid w:val="005545B0"/>
    <w:rsid w:val="00556312"/>
    <w:rsid w:val="00556C63"/>
    <w:rsid w:val="00556CF5"/>
    <w:rsid w:val="00557107"/>
    <w:rsid w:val="00557209"/>
    <w:rsid w:val="005600BC"/>
    <w:rsid w:val="005601F2"/>
    <w:rsid w:val="00560A31"/>
    <w:rsid w:val="00560FDC"/>
    <w:rsid w:val="005615F1"/>
    <w:rsid w:val="00563609"/>
    <w:rsid w:val="0056467F"/>
    <w:rsid w:val="00564B4A"/>
    <w:rsid w:val="00564CEE"/>
    <w:rsid w:val="00566AD0"/>
    <w:rsid w:val="00572376"/>
    <w:rsid w:val="00574A21"/>
    <w:rsid w:val="00575D54"/>
    <w:rsid w:val="005816AB"/>
    <w:rsid w:val="005824B9"/>
    <w:rsid w:val="00583A8A"/>
    <w:rsid w:val="00584C72"/>
    <w:rsid w:val="00584D66"/>
    <w:rsid w:val="00584F96"/>
    <w:rsid w:val="005855A0"/>
    <w:rsid w:val="00586168"/>
    <w:rsid w:val="00587107"/>
    <w:rsid w:val="005877F7"/>
    <w:rsid w:val="00587A83"/>
    <w:rsid w:val="00590A08"/>
    <w:rsid w:val="005915D4"/>
    <w:rsid w:val="00591A1D"/>
    <w:rsid w:val="00593A40"/>
    <w:rsid w:val="00594AD6"/>
    <w:rsid w:val="005950DB"/>
    <w:rsid w:val="00595101"/>
    <w:rsid w:val="00595D10"/>
    <w:rsid w:val="00596674"/>
    <w:rsid w:val="005967DE"/>
    <w:rsid w:val="00596BF3"/>
    <w:rsid w:val="0059741E"/>
    <w:rsid w:val="00597C5B"/>
    <w:rsid w:val="005A077E"/>
    <w:rsid w:val="005A117A"/>
    <w:rsid w:val="005A12F8"/>
    <w:rsid w:val="005A26A4"/>
    <w:rsid w:val="005A38A3"/>
    <w:rsid w:val="005A3F9D"/>
    <w:rsid w:val="005A496B"/>
    <w:rsid w:val="005A55AA"/>
    <w:rsid w:val="005A5960"/>
    <w:rsid w:val="005A6477"/>
    <w:rsid w:val="005A651B"/>
    <w:rsid w:val="005A689B"/>
    <w:rsid w:val="005A6F75"/>
    <w:rsid w:val="005A7072"/>
    <w:rsid w:val="005A719B"/>
    <w:rsid w:val="005A7583"/>
    <w:rsid w:val="005B3E38"/>
    <w:rsid w:val="005B4694"/>
    <w:rsid w:val="005B4B29"/>
    <w:rsid w:val="005B4CEB"/>
    <w:rsid w:val="005C028E"/>
    <w:rsid w:val="005C0CBA"/>
    <w:rsid w:val="005C0F98"/>
    <w:rsid w:val="005C11E4"/>
    <w:rsid w:val="005C11FB"/>
    <w:rsid w:val="005C2158"/>
    <w:rsid w:val="005C25EA"/>
    <w:rsid w:val="005C2AF9"/>
    <w:rsid w:val="005C2D7F"/>
    <w:rsid w:val="005C2DB6"/>
    <w:rsid w:val="005C4DBA"/>
    <w:rsid w:val="005C5850"/>
    <w:rsid w:val="005C74E1"/>
    <w:rsid w:val="005D06CE"/>
    <w:rsid w:val="005D1FF5"/>
    <w:rsid w:val="005D22B1"/>
    <w:rsid w:val="005D27C4"/>
    <w:rsid w:val="005D31F5"/>
    <w:rsid w:val="005D3E4A"/>
    <w:rsid w:val="005D414F"/>
    <w:rsid w:val="005D4656"/>
    <w:rsid w:val="005D71F4"/>
    <w:rsid w:val="005D78D3"/>
    <w:rsid w:val="005D7E74"/>
    <w:rsid w:val="005E039C"/>
    <w:rsid w:val="005E0619"/>
    <w:rsid w:val="005E0F1F"/>
    <w:rsid w:val="005E15AD"/>
    <w:rsid w:val="005E1E34"/>
    <w:rsid w:val="005E288C"/>
    <w:rsid w:val="005E3A88"/>
    <w:rsid w:val="005E401B"/>
    <w:rsid w:val="005E4584"/>
    <w:rsid w:val="005E4609"/>
    <w:rsid w:val="005E46E9"/>
    <w:rsid w:val="005E4E1B"/>
    <w:rsid w:val="005E787F"/>
    <w:rsid w:val="005F1D5A"/>
    <w:rsid w:val="005F2984"/>
    <w:rsid w:val="005F3666"/>
    <w:rsid w:val="005F3CF6"/>
    <w:rsid w:val="005F420A"/>
    <w:rsid w:val="005F4229"/>
    <w:rsid w:val="005F450C"/>
    <w:rsid w:val="005F60E0"/>
    <w:rsid w:val="005F73EE"/>
    <w:rsid w:val="005F7848"/>
    <w:rsid w:val="005F7C80"/>
    <w:rsid w:val="005F7EF3"/>
    <w:rsid w:val="0060081E"/>
    <w:rsid w:val="00600EEB"/>
    <w:rsid w:val="00601BEE"/>
    <w:rsid w:val="006020BE"/>
    <w:rsid w:val="0060213C"/>
    <w:rsid w:val="00603B14"/>
    <w:rsid w:val="00606C67"/>
    <w:rsid w:val="00606EC2"/>
    <w:rsid w:val="00607246"/>
    <w:rsid w:val="006072DD"/>
    <w:rsid w:val="00607342"/>
    <w:rsid w:val="006075C3"/>
    <w:rsid w:val="0060782F"/>
    <w:rsid w:val="00607D89"/>
    <w:rsid w:val="006101D4"/>
    <w:rsid w:val="006103E0"/>
    <w:rsid w:val="00610672"/>
    <w:rsid w:val="00614048"/>
    <w:rsid w:val="00614A54"/>
    <w:rsid w:val="0061517D"/>
    <w:rsid w:val="006154F4"/>
    <w:rsid w:val="00615B95"/>
    <w:rsid w:val="0061652A"/>
    <w:rsid w:val="0061770D"/>
    <w:rsid w:val="006179B3"/>
    <w:rsid w:val="00617A36"/>
    <w:rsid w:val="00617C4C"/>
    <w:rsid w:val="0062000B"/>
    <w:rsid w:val="00620D46"/>
    <w:rsid w:val="00622470"/>
    <w:rsid w:val="00622A99"/>
    <w:rsid w:val="006245B8"/>
    <w:rsid w:val="00625527"/>
    <w:rsid w:val="00626526"/>
    <w:rsid w:val="00626EB1"/>
    <w:rsid w:val="00627495"/>
    <w:rsid w:val="00633008"/>
    <w:rsid w:val="0063470D"/>
    <w:rsid w:val="00634BE0"/>
    <w:rsid w:val="006352A8"/>
    <w:rsid w:val="006357FD"/>
    <w:rsid w:val="006369DA"/>
    <w:rsid w:val="006372ED"/>
    <w:rsid w:val="006374F1"/>
    <w:rsid w:val="00637957"/>
    <w:rsid w:val="00637D5C"/>
    <w:rsid w:val="006414E6"/>
    <w:rsid w:val="00643A11"/>
    <w:rsid w:val="0064412A"/>
    <w:rsid w:val="00644CEC"/>
    <w:rsid w:val="006450D9"/>
    <w:rsid w:val="006451D1"/>
    <w:rsid w:val="0065003C"/>
    <w:rsid w:val="00650A82"/>
    <w:rsid w:val="0065316B"/>
    <w:rsid w:val="00654704"/>
    <w:rsid w:val="00654825"/>
    <w:rsid w:val="00656209"/>
    <w:rsid w:val="006565E4"/>
    <w:rsid w:val="00660CD0"/>
    <w:rsid w:val="00660E52"/>
    <w:rsid w:val="006611EA"/>
    <w:rsid w:val="00661B39"/>
    <w:rsid w:val="0066211E"/>
    <w:rsid w:val="006621E2"/>
    <w:rsid w:val="006632BC"/>
    <w:rsid w:val="00663CBB"/>
    <w:rsid w:val="00663D71"/>
    <w:rsid w:val="00663F71"/>
    <w:rsid w:val="00664A69"/>
    <w:rsid w:val="00665B81"/>
    <w:rsid w:val="0066639B"/>
    <w:rsid w:val="006714F7"/>
    <w:rsid w:val="00671564"/>
    <w:rsid w:val="006715FE"/>
    <w:rsid w:val="00672B66"/>
    <w:rsid w:val="00673C4D"/>
    <w:rsid w:val="00674EC9"/>
    <w:rsid w:val="00676D44"/>
    <w:rsid w:val="00677058"/>
    <w:rsid w:val="0068035D"/>
    <w:rsid w:val="00680714"/>
    <w:rsid w:val="006812B3"/>
    <w:rsid w:val="0068229D"/>
    <w:rsid w:val="00682500"/>
    <w:rsid w:val="00684D07"/>
    <w:rsid w:val="0068532D"/>
    <w:rsid w:val="00686234"/>
    <w:rsid w:val="00686451"/>
    <w:rsid w:val="006873E6"/>
    <w:rsid w:val="006908D8"/>
    <w:rsid w:val="00690D46"/>
    <w:rsid w:val="006912C8"/>
    <w:rsid w:val="00691771"/>
    <w:rsid w:val="00691776"/>
    <w:rsid w:val="00692539"/>
    <w:rsid w:val="00693E3F"/>
    <w:rsid w:val="00697C4A"/>
    <w:rsid w:val="006A079D"/>
    <w:rsid w:val="006A0E0A"/>
    <w:rsid w:val="006A13A7"/>
    <w:rsid w:val="006A14A3"/>
    <w:rsid w:val="006A2115"/>
    <w:rsid w:val="006A361F"/>
    <w:rsid w:val="006A4DC8"/>
    <w:rsid w:val="006A55A1"/>
    <w:rsid w:val="006A55C0"/>
    <w:rsid w:val="006A5946"/>
    <w:rsid w:val="006A5E2E"/>
    <w:rsid w:val="006A60DC"/>
    <w:rsid w:val="006A7BC8"/>
    <w:rsid w:val="006B1344"/>
    <w:rsid w:val="006B3268"/>
    <w:rsid w:val="006B336C"/>
    <w:rsid w:val="006B3F19"/>
    <w:rsid w:val="006B5433"/>
    <w:rsid w:val="006B693B"/>
    <w:rsid w:val="006B6B14"/>
    <w:rsid w:val="006B7716"/>
    <w:rsid w:val="006B7840"/>
    <w:rsid w:val="006B7B10"/>
    <w:rsid w:val="006C1FB3"/>
    <w:rsid w:val="006C2B9E"/>
    <w:rsid w:val="006C4314"/>
    <w:rsid w:val="006C45BE"/>
    <w:rsid w:val="006C55E8"/>
    <w:rsid w:val="006C58BF"/>
    <w:rsid w:val="006D1594"/>
    <w:rsid w:val="006D19C1"/>
    <w:rsid w:val="006D256A"/>
    <w:rsid w:val="006D2CC7"/>
    <w:rsid w:val="006D41EF"/>
    <w:rsid w:val="006D516F"/>
    <w:rsid w:val="006E0217"/>
    <w:rsid w:val="006E0686"/>
    <w:rsid w:val="006E2988"/>
    <w:rsid w:val="006E29DB"/>
    <w:rsid w:val="006E2A00"/>
    <w:rsid w:val="006E34C9"/>
    <w:rsid w:val="006E3CDB"/>
    <w:rsid w:val="006E3D28"/>
    <w:rsid w:val="006E5749"/>
    <w:rsid w:val="006E60DC"/>
    <w:rsid w:val="006E6434"/>
    <w:rsid w:val="006E7DB8"/>
    <w:rsid w:val="006E7E0F"/>
    <w:rsid w:val="006F0850"/>
    <w:rsid w:val="006F2088"/>
    <w:rsid w:val="006F287D"/>
    <w:rsid w:val="006F4032"/>
    <w:rsid w:val="006F45DF"/>
    <w:rsid w:val="006F495C"/>
    <w:rsid w:val="006F4B65"/>
    <w:rsid w:val="006F55AC"/>
    <w:rsid w:val="006F5D55"/>
    <w:rsid w:val="006F6B27"/>
    <w:rsid w:val="006F6E28"/>
    <w:rsid w:val="006F790D"/>
    <w:rsid w:val="006F7D7B"/>
    <w:rsid w:val="006F7FBA"/>
    <w:rsid w:val="00700E2B"/>
    <w:rsid w:val="00700EFA"/>
    <w:rsid w:val="00701B79"/>
    <w:rsid w:val="00701FB9"/>
    <w:rsid w:val="00702070"/>
    <w:rsid w:val="007021F9"/>
    <w:rsid w:val="00702656"/>
    <w:rsid w:val="00703059"/>
    <w:rsid w:val="0070390D"/>
    <w:rsid w:val="00703CBB"/>
    <w:rsid w:val="00704B25"/>
    <w:rsid w:val="00704C33"/>
    <w:rsid w:val="00706A10"/>
    <w:rsid w:val="007100E0"/>
    <w:rsid w:val="00710123"/>
    <w:rsid w:val="0071082C"/>
    <w:rsid w:val="0071096C"/>
    <w:rsid w:val="00711A86"/>
    <w:rsid w:val="00711C0F"/>
    <w:rsid w:val="00714423"/>
    <w:rsid w:val="0071459B"/>
    <w:rsid w:val="0071466D"/>
    <w:rsid w:val="00714AC2"/>
    <w:rsid w:val="00714C98"/>
    <w:rsid w:val="00715959"/>
    <w:rsid w:val="007159FB"/>
    <w:rsid w:val="00715AB1"/>
    <w:rsid w:val="0071784C"/>
    <w:rsid w:val="00720860"/>
    <w:rsid w:val="00720AA6"/>
    <w:rsid w:val="00720B1A"/>
    <w:rsid w:val="00723FFA"/>
    <w:rsid w:val="00724759"/>
    <w:rsid w:val="00725042"/>
    <w:rsid w:val="00726741"/>
    <w:rsid w:val="00726FE4"/>
    <w:rsid w:val="007308A8"/>
    <w:rsid w:val="00730A33"/>
    <w:rsid w:val="0073151C"/>
    <w:rsid w:val="0073236C"/>
    <w:rsid w:val="0073276C"/>
    <w:rsid w:val="0073571C"/>
    <w:rsid w:val="00736D44"/>
    <w:rsid w:val="00736D66"/>
    <w:rsid w:val="00737814"/>
    <w:rsid w:val="007400DB"/>
    <w:rsid w:val="0074135B"/>
    <w:rsid w:val="00741E47"/>
    <w:rsid w:val="00750286"/>
    <w:rsid w:val="00751416"/>
    <w:rsid w:val="00751C77"/>
    <w:rsid w:val="00751CBC"/>
    <w:rsid w:val="00752A2F"/>
    <w:rsid w:val="007537EB"/>
    <w:rsid w:val="00753EFB"/>
    <w:rsid w:val="007561E3"/>
    <w:rsid w:val="00757426"/>
    <w:rsid w:val="00762AB7"/>
    <w:rsid w:val="00762D5F"/>
    <w:rsid w:val="00763C7C"/>
    <w:rsid w:val="00764C8F"/>
    <w:rsid w:val="00766911"/>
    <w:rsid w:val="00766A29"/>
    <w:rsid w:val="00767057"/>
    <w:rsid w:val="007678DF"/>
    <w:rsid w:val="00770397"/>
    <w:rsid w:val="007705B1"/>
    <w:rsid w:val="0077096C"/>
    <w:rsid w:val="00770A73"/>
    <w:rsid w:val="00770E8C"/>
    <w:rsid w:val="00771748"/>
    <w:rsid w:val="007722A0"/>
    <w:rsid w:val="007723A5"/>
    <w:rsid w:val="00772856"/>
    <w:rsid w:val="00772C17"/>
    <w:rsid w:val="00773F04"/>
    <w:rsid w:val="00774568"/>
    <w:rsid w:val="00775058"/>
    <w:rsid w:val="00775271"/>
    <w:rsid w:val="007761A2"/>
    <w:rsid w:val="00776A96"/>
    <w:rsid w:val="00777962"/>
    <w:rsid w:val="007805B5"/>
    <w:rsid w:val="00781730"/>
    <w:rsid w:val="0078539A"/>
    <w:rsid w:val="00785B2D"/>
    <w:rsid w:val="00786ADE"/>
    <w:rsid w:val="00786D38"/>
    <w:rsid w:val="00786D88"/>
    <w:rsid w:val="00787518"/>
    <w:rsid w:val="00787FAC"/>
    <w:rsid w:val="00790441"/>
    <w:rsid w:val="00790577"/>
    <w:rsid w:val="00791A38"/>
    <w:rsid w:val="00792D62"/>
    <w:rsid w:val="0079354A"/>
    <w:rsid w:val="00793710"/>
    <w:rsid w:val="007937A3"/>
    <w:rsid w:val="0079386B"/>
    <w:rsid w:val="00793E70"/>
    <w:rsid w:val="007941AE"/>
    <w:rsid w:val="007949E7"/>
    <w:rsid w:val="00795503"/>
    <w:rsid w:val="00796990"/>
    <w:rsid w:val="00797690"/>
    <w:rsid w:val="0079789B"/>
    <w:rsid w:val="007A11E2"/>
    <w:rsid w:val="007A20C8"/>
    <w:rsid w:val="007A263A"/>
    <w:rsid w:val="007A26E6"/>
    <w:rsid w:val="007A2D51"/>
    <w:rsid w:val="007A3824"/>
    <w:rsid w:val="007A6CA3"/>
    <w:rsid w:val="007A7070"/>
    <w:rsid w:val="007A7428"/>
    <w:rsid w:val="007B1901"/>
    <w:rsid w:val="007B19A4"/>
    <w:rsid w:val="007B2509"/>
    <w:rsid w:val="007B3C6C"/>
    <w:rsid w:val="007B4FC3"/>
    <w:rsid w:val="007B5A17"/>
    <w:rsid w:val="007B6586"/>
    <w:rsid w:val="007B72CE"/>
    <w:rsid w:val="007C0947"/>
    <w:rsid w:val="007C0DEB"/>
    <w:rsid w:val="007C2D32"/>
    <w:rsid w:val="007C39D9"/>
    <w:rsid w:val="007C4168"/>
    <w:rsid w:val="007C5680"/>
    <w:rsid w:val="007C592B"/>
    <w:rsid w:val="007C606C"/>
    <w:rsid w:val="007C642D"/>
    <w:rsid w:val="007C6479"/>
    <w:rsid w:val="007C7095"/>
    <w:rsid w:val="007C77E3"/>
    <w:rsid w:val="007C7ED7"/>
    <w:rsid w:val="007D00C9"/>
    <w:rsid w:val="007D13F0"/>
    <w:rsid w:val="007D1836"/>
    <w:rsid w:val="007D1AB8"/>
    <w:rsid w:val="007D1B99"/>
    <w:rsid w:val="007D3AC3"/>
    <w:rsid w:val="007D5C00"/>
    <w:rsid w:val="007D5F2A"/>
    <w:rsid w:val="007D6EDC"/>
    <w:rsid w:val="007E06B8"/>
    <w:rsid w:val="007E07F0"/>
    <w:rsid w:val="007E262F"/>
    <w:rsid w:val="007E316E"/>
    <w:rsid w:val="007E3E9A"/>
    <w:rsid w:val="007E43BE"/>
    <w:rsid w:val="007E453E"/>
    <w:rsid w:val="007E4B84"/>
    <w:rsid w:val="007E4D96"/>
    <w:rsid w:val="007E5D99"/>
    <w:rsid w:val="007E5FDA"/>
    <w:rsid w:val="007E6DEA"/>
    <w:rsid w:val="007E6E2C"/>
    <w:rsid w:val="007F0826"/>
    <w:rsid w:val="007F145C"/>
    <w:rsid w:val="007F4A9A"/>
    <w:rsid w:val="007F5859"/>
    <w:rsid w:val="007F5CC5"/>
    <w:rsid w:val="007F6357"/>
    <w:rsid w:val="007F6679"/>
    <w:rsid w:val="007F671A"/>
    <w:rsid w:val="007F78A4"/>
    <w:rsid w:val="007F7C4E"/>
    <w:rsid w:val="00800069"/>
    <w:rsid w:val="00800095"/>
    <w:rsid w:val="0080131E"/>
    <w:rsid w:val="00803921"/>
    <w:rsid w:val="00803A0C"/>
    <w:rsid w:val="00804302"/>
    <w:rsid w:val="00806815"/>
    <w:rsid w:val="0080723E"/>
    <w:rsid w:val="00807A71"/>
    <w:rsid w:val="00807AB5"/>
    <w:rsid w:val="00807DF2"/>
    <w:rsid w:val="00807E65"/>
    <w:rsid w:val="00812092"/>
    <w:rsid w:val="00812FF5"/>
    <w:rsid w:val="00814DDA"/>
    <w:rsid w:val="00816F54"/>
    <w:rsid w:val="008204FC"/>
    <w:rsid w:val="00822B94"/>
    <w:rsid w:val="0082311B"/>
    <w:rsid w:val="0082335A"/>
    <w:rsid w:val="00823444"/>
    <w:rsid w:val="00823500"/>
    <w:rsid w:val="00823E7A"/>
    <w:rsid w:val="00825570"/>
    <w:rsid w:val="008257D5"/>
    <w:rsid w:val="00826E41"/>
    <w:rsid w:val="008300F6"/>
    <w:rsid w:val="00830691"/>
    <w:rsid w:val="0083197F"/>
    <w:rsid w:val="00832B04"/>
    <w:rsid w:val="00832CC8"/>
    <w:rsid w:val="00834BEF"/>
    <w:rsid w:val="00836757"/>
    <w:rsid w:val="00836C13"/>
    <w:rsid w:val="00836F5F"/>
    <w:rsid w:val="0083743D"/>
    <w:rsid w:val="00837527"/>
    <w:rsid w:val="00840E92"/>
    <w:rsid w:val="0084135E"/>
    <w:rsid w:val="0084188C"/>
    <w:rsid w:val="00842629"/>
    <w:rsid w:val="0084294E"/>
    <w:rsid w:val="00843005"/>
    <w:rsid w:val="00843620"/>
    <w:rsid w:val="008437EF"/>
    <w:rsid w:val="008437F9"/>
    <w:rsid w:val="00843D36"/>
    <w:rsid w:val="00843EB8"/>
    <w:rsid w:val="0084464F"/>
    <w:rsid w:val="00844D0F"/>
    <w:rsid w:val="0084514E"/>
    <w:rsid w:val="00846E94"/>
    <w:rsid w:val="00846F44"/>
    <w:rsid w:val="008500F4"/>
    <w:rsid w:val="00850670"/>
    <w:rsid w:val="00850806"/>
    <w:rsid w:val="008509F3"/>
    <w:rsid w:val="00850C01"/>
    <w:rsid w:val="00850C02"/>
    <w:rsid w:val="008513C2"/>
    <w:rsid w:val="00852CF1"/>
    <w:rsid w:val="008543AE"/>
    <w:rsid w:val="00854CAB"/>
    <w:rsid w:val="0085570C"/>
    <w:rsid w:val="00855E05"/>
    <w:rsid w:val="008567B8"/>
    <w:rsid w:val="00856B94"/>
    <w:rsid w:val="00860806"/>
    <w:rsid w:val="00860DB5"/>
    <w:rsid w:val="0086173A"/>
    <w:rsid w:val="00861E79"/>
    <w:rsid w:val="008621BD"/>
    <w:rsid w:val="00862D10"/>
    <w:rsid w:val="00864467"/>
    <w:rsid w:val="00865C86"/>
    <w:rsid w:val="00866A1A"/>
    <w:rsid w:val="00866F61"/>
    <w:rsid w:val="0087236F"/>
    <w:rsid w:val="008742CD"/>
    <w:rsid w:val="0087491A"/>
    <w:rsid w:val="00874BDD"/>
    <w:rsid w:val="008754AA"/>
    <w:rsid w:val="00876758"/>
    <w:rsid w:val="00876A5A"/>
    <w:rsid w:val="00876E1C"/>
    <w:rsid w:val="00877F65"/>
    <w:rsid w:val="00882122"/>
    <w:rsid w:val="008823AD"/>
    <w:rsid w:val="00882BE7"/>
    <w:rsid w:val="00883A1F"/>
    <w:rsid w:val="00884398"/>
    <w:rsid w:val="00884843"/>
    <w:rsid w:val="008856A5"/>
    <w:rsid w:val="00885A43"/>
    <w:rsid w:val="0088657A"/>
    <w:rsid w:val="00887FB5"/>
    <w:rsid w:val="0089144E"/>
    <w:rsid w:val="00891CF6"/>
    <w:rsid w:val="00891EAD"/>
    <w:rsid w:val="008921B2"/>
    <w:rsid w:val="00892801"/>
    <w:rsid w:val="008940C2"/>
    <w:rsid w:val="008942FF"/>
    <w:rsid w:val="00894A06"/>
    <w:rsid w:val="00895A97"/>
    <w:rsid w:val="00895F1C"/>
    <w:rsid w:val="00897E26"/>
    <w:rsid w:val="008A1017"/>
    <w:rsid w:val="008A1C0E"/>
    <w:rsid w:val="008A2C9D"/>
    <w:rsid w:val="008A3C71"/>
    <w:rsid w:val="008A3E73"/>
    <w:rsid w:val="008A4C4E"/>
    <w:rsid w:val="008A5AFB"/>
    <w:rsid w:val="008A6795"/>
    <w:rsid w:val="008A693B"/>
    <w:rsid w:val="008A69EC"/>
    <w:rsid w:val="008A74AE"/>
    <w:rsid w:val="008B08AB"/>
    <w:rsid w:val="008B2514"/>
    <w:rsid w:val="008B3B38"/>
    <w:rsid w:val="008B415D"/>
    <w:rsid w:val="008B5169"/>
    <w:rsid w:val="008B51DD"/>
    <w:rsid w:val="008B5F61"/>
    <w:rsid w:val="008B66C6"/>
    <w:rsid w:val="008B741E"/>
    <w:rsid w:val="008C128E"/>
    <w:rsid w:val="008C3F44"/>
    <w:rsid w:val="008C7D9E"/>
    <w:rsid w:val="008D04D2"/>
    <w:rsid w:val="008D11C9"/>
    <w:rsid w:val="008D1B19"/>
    <w:rsid w:val="008D1EE3"/>
    <w:rsid w:val="008D2E21"/>
    <w:rsid w:val="008D3461"/>
    <w:rsid w:val="008D3D37"/>
    <w:rsid w:val="008D52D6"/>
    <w:rsid w:val="008D555F"/>
    <w:rsid w:val="008D5986"/>
    <w:rsid w:val="008D7006"/>
    <w:rsid w:val="008D7869"/>
    <w:rsid w:val="008D79D0"/>
    <w:rsid w:val="008E00F0"/>
    <w:rsid w:val="008E0B34"/>
    <w:rsid w:val="008E1CD2"/>
    <w:rsid w:val="008E2D4D"/>
    <w:rsid w:val="008E2F3C"/>
    <w:rsid w:val="008E357C"/>
    <w:rsid w:val="008E3896"/>
    <w:rsid w:val="008E4417"/>
    <w:rsid w:val="008E4721"/>
    <w:rsid w:val="008E4B6C"/>
    <w:rsid w:val="008E5230"/>
    <w:rsid w:val="008E5C65"/>
    <w:rsid w:val="008E6A8C"/>
    <w:rsid w:val="008E736D"/>
    <w:rsid w:val="008E7437"/>
    <w:rsid w:val="008E76BA"/>
    <w:rsid w:val="008E7DA0"/>
    <w:rsid w:val="008F0015"/>
    <w:rsid w:val="008F0141"/>
    <w:rsid w:val="008F0E84"/>
    <w:rsid w:val="008F24A5"/>
    <w:rsid w:val="008F2B20"/>
    <w:rsid w:val="008F42EC"/>
    <w:rsid w:val="008F4498"/>
    <w:rsid w:val="008F4784"/>
    <w:rsid w:val="008F621C"/>
    <w:rsid w:val="008F6E8D"/>
    <w:rsid w:val="008F7754"/>
    <w:rsid w:val="009014CA"/>
    <w:rsid w:val="009016AE"/>
    <w:rsid w:val="00901957"/>
    <w:rsid w:val="00901992"/>
    <w:rsid w:val="00902AE4"/>
    <w:rsid w:val="00905638"/>
    <w:rsid w:val="009061D7"/>
    <w:rsid w:val="00906549"/>
    <w:rsid w:val="00907026"/>
    <w:rsid w:val="0090735B"/>
    <w:rsid w:val="00907B55"/>
    <w:rsid w:val="00907FB9"/>
    <w:rsid w:val="00911BB0"/>
    <w:rsid w:val="00912385"/>
    <w:rsid w:val="00912EF1"/>
    <w:rsid w:val="009130DC"/>
    <w:rsid w:val="00915A77"/>
    <w:rsid w:val="00916114"/>
    <w:rsid w:val="00917027"/>
    <w:rsid w:val="0092005F"/>
    <w:rsid w:val="009201B7"/>
    <w:rsid w:val="00920502"/>
    <w:rsid w:val="00920553"/>
    <w:rsid w:val="00922258"/>
    <w:rsid w:val="00922341"/>
    <w:rsid w:val="0092300B"/>
    <w:rsid w:val="00923129"/>
    <w:rsid w:val="009247AC"/>
    <w:rsid w:val="009248CF"/>
    <w:rsid w:val="00926304"/>
    <w:rsid w:val="00926A72"/>
    <w:rsid w:val="00927C02"/>
    <w:rsid w:val="009321E6"/>
    <w:rsid w:val="00932A7C"/>
    <w:rsid w:val="00932AAF"/>
    <w:rsid w:val="009332FA"/>
    <w:rsid w:val="009353DD"/>
    <w:rsid w:val="00935418"/>
    <w:rsid w:val="00935606"/>
    <w:rsid w:val="00940720"/>
    <w:rsid w:val="0094076C"/>
    <w:rsid w:val="00941B21"/>
    <w:rsid w:val="0094209D"/>
    <w:rsid w:val="00942191"/>
    <w:rsid w:val="00944273"/>
    <w:rsid w:val="00944870"/>
    <w:rsid w:val="00944DC8"/>
    <w:rsid w:val="0094562F"/>
    <w:rsid w:val="00945BBB"/>
    <w:rsid w:val="00945D2E"/>
    <w:rsid w:val="00945FDE"/>
    <w:rsid w:val="009462D4"/>
    <w:rsid w:val="00946339"/>
    <w:rsid w:val="00946AF9"/>
    <w:rsid w:val="00946B59"/>
    <w:rsid w:val="009475D9"/>
    <w:rsid w:val="009501AA"/>
    <w:rsid w:val="00950418"/>
    <w:rsid w:val="00951928"/>
    <w:rsid w:val="00952677"/>
    <w:rsid w:val="009528BF"/>
    <w:rsid w:val="009546B6"/>
    <w:rsid w:val="00954AAA"/>
    <w:rsid w:val="00955CD9"/>
    <w:rsid w:val="00957860"/>
    <w:rsid w:val="00961882"/>
    <w:rsid w:val="009619F9"/>
    <w:rsid w:val="00964BD4"/>
    <w:rsid w:val="009651FA"/>
    <w:rsid w:val="00965E3F"/>
    <w:rsid w:val="0096778D"/>
    <w:rsid w:val="00971350"/>
    <w:rsid w:val="00972676"/>
    <w:rsid w:val="009728F7"/>
    <w:rsid w:val="00972F22"/>
    <w:rsid w:val="0097374F"/>
    <w:rsid w:val="00973823"/>
    <w:rsid w:val="009749C0"/>
    <w:rsid w:val="009749EE"/>
    <w:rsid w:val="00975FF8"/>
    <w:rsid w:val="00976A6B"/>
    <w:rsid w:val="00976C34"/>
    <w:rsid w:val="00976F52"/>
    <w:rsid w:val="00980F6E"/>
    <w:rsid w:val="009812AD"/>
    <w:rsid w:val="00981C49"/>
    <w:rsid w:val="009836DA"/>
    <w:rsid w:val="00984304"/>
    <w:rsid w:val="009848C4"/>
    <w:rsid w:val="00984912"/>
    <w:rsid w:val="00984F88"/>
    <w:rsid w:val="0099070A"/>
    <w:rsid w:val="009911C5"/>
    <w:rsid w:val="0099315E"/>
    <w:rsid w:val="0099345D"/>
    <w:rsid w:val="0099408F"/>
    <w:rsid w:val="00995207"/>
    <w:rsid w:val="0099554C"/>
    <w:rsid w:val="00996364"/>
    <w:rsid w:val="00996E40"/>
    <w:rsid w:val="00996E51"/>
    <w:rsid w:val="009A06E4"/>
    <w:rsid w:val="009A104E"/>
    <w:rsid w:val="009A29B7"/>
    <w:rsid w:val="009A3FC0"/>
    <w:rsid w:val="009A40A5"/>
    <w:rsid w:val="009A4658"/>
    <w:rsid w:val="009A47C2"/>
    <w:rsid w:val="009A4F75"/>
    <w:rsid w:val="009A5316"/>
    <w:rsid w:val="009A5B02"/>
    <w:rsid w:val="009A67A0"/>
    <w:rsid w:val="009B0FCC"/>
    <w:rsid w:val="009B3FF9"/>
    <w:rsid w:val="009B42AB"/>
    <w:rsid w:val="009B4C1F"/>
    <w:rsid w:val="009B628B"/>
    <w:rsid w:val="009B650E"/>
    <w:rsid w:val="009B66D9"/>
    <w:rsid w:val="009B7305"/>
    <w:rsid w:val="009B75E0"/>
    <w:rsid w:val="009B75ED"/>
    <w:rsid w:val="009C03C7"/>
    <w:rsid w:val="009C3ABA"/>
    <w:rsid w:val="009C3C19"/>
    <w:rsid w:val="009C42E0"/>
    <w:rsid w:val="009C4A7D"/>
    <w:rsid w:val="009C56A2"/>
    <w:rsid w:val="009C59B9"/>
    <w:rsid w:val="009C7CB3"/>
    <w:rsid w:val="009D0D16"/>
    <w:rsid w:val="009D0F97"/>
    <w:rsid w:val="009D1842"/>
    <w:rsid w:val="009D34D6"/>
    <w:rsid w:val="009D3641"/>
    <w:rsid w:val="009D39C1"/>
    <w:rsid w:val="009D3D5D"/>
    <w:rsid w:val="009D3DA2"/>
    <w:rsid w:val="009D5818"/>
    <w:rsid w:val="009D7ED1"/>
    <w:rsid w:val="009E1D41"/>
    <w:rsid w:val="009E2EAE"/>
    <w:rsid w:val="009E388C"/>
    <w:rsid w:val="009E4A57"/>
    <w:rsid w:val="009E5F81"/>
    <w:rsid w:val="009E6917"/>
    <w:rsid w:val="009E76DC"/>
    <w:rsid w:val="009F2131"/>
    <w:rsid w:val="009F38D0"/>
    <w:rsid w:val="009F3B61"/>
    <w:rsid w:val="009F460A"/>
    <w:rsid w:val="009F533D"/>
    <w:rsid w:val="009F5474"/>
    <w:rsid w:val="009F677A"/>
    <w:rsid w:val="009F6C1C"/>
    <w:rsid w:val="009F6D06"/>
    <w:rsid w:val="009F7D51"/>
    <w:rsid w:val="009F7E00"/>
    <w:rsid w:val="009F7E19"/>
    <w:rsid w:val="00A000E1"/>
    <w:rsid w:val="00A00207"/>
    <w:rsid w:val="00A00DFC"/>
    <w:rsid w:val="00A010CA"/>
    <w:rsid w:val="00A016FD"/>
    <w:rsid w:val="00A01887"/>
    <w:rsid w:val="00A01910"/>
    <w:rsid w:val="00A02137"/>
    <w:rsid w:val="00A0271A"/>
    <w:rsid w:val="00A03133"/>
    <w:rsid w:val="00A03DAB"/>
    <w:rsid w:val="00A057A7"/>
    <w:rsid w:val="00A06065"/>
    <w:rsid w:val="00A06CD5"/>
    <w:rsid w:val="00A06FED"/>
    <w:rsid w:val="00A077EA"/>
    <w:rsid w:val="00A07D93"/>
    <w:rsid w:val="00A11080"/>
    <w:rsid w:val="00A117BC"/>
    <w:rsid w:val="00A1271B"/>
    <w:rsid w:val="00A1278A"/>
    <w:rsid w:val="00A13011"/>
    <w:rsid w:val="00A13FFE"/>
    <w:rsid w:val="00A1458C"/>
    <w:rsid w:val="00A1527F"/>
    <w:rsid w:val="00A17236"/>
    <w:rsid w:val="00A2035F"/>
    <w:rsid w:val="00A21553"/>
    <w:rsid w:val="00A23687"/>
    <w:rsid w:val="00A248D4"/>
    <w:rsid w:val="00A24EF5"/>
    <w:rsid w:val="00A250EB"/>
    <w:rsid w:val="00A2562D"/>
    <w:rsid w:val="00A25C6D"/>
    <w:rsid w:val="00A2617F"/>
    <w:rsid w:val="00A2742A"/>
    <w:rsid w:val="00A27C97"/>
    <w:rsid w:val="00A30425"/>
    <w:rsid w:val="00A31167"/>
    <w:rsid w:val="00A329F9"/>
    <w:rsid w:val="00A32A20"/>
    <w:rsid w:val="00A33144"/>
    <w:rsid w:val="00A33B8B"/>
    <w:rsid w:val="00A3577C"/>
    <w:rsid w:val="00A36BE6"/>
    <w:rsid w:val="00A37CD2"/>
    <w:rsid w:val="00A37E53"/>
    <w:rsid w:val="00A40162"/>
    <w:rsid w:val="00A40FD7"/>
    <w:rsid w:val="00A41121"/>
    <w:rsid w:val="00A418E7"/>
    <w:rsid w:val="00A42BB0"/>
    <w:rsid w:val="00A42CA8"/>
    <w:rsid w:val="00A433B7"/>
    <w:rsid w:val="00A4416A"/>
    <w:rsid w:val="00A445CC"/>
    <w:rsid w:val="00A44F34"/>
    <w:rsid w:val="00A451C1"/>
    <w:rsid w:val="00A45570"/>
    <w:rsid w:val="00A464FE"/>
    <w:rsid w:val="00A47666"/>
    <w:rsid w:val="00A502F8"/>
    <w:rsid w:val="00A512B3"/>
    <w:rsid w:val="00A51893"/>
    <w:rsid w:val="00A53754"/>
    <w:rsid w:val="00A54056"/>
    <w:rsid w:val="00A546BF"/>
    <w:rsid w:val="00A557A7"/>
    <w:rsid w:val="00A55EB3"/>
    <w:rsid w:val="00A56DDF"/>
    <w:rsid w:val="00A579ED"/>
    <w:rsid w:val="00A6011E"/>
    <w:rsid w:val="00A607E3"/>
    <w:rsid w:val="00A61457"/>
    <w:rsid w:val="00A61649"/>
    <w:rsid w:val="00A6220A"/>
    <w:rsid w:val="00A628E0"/>
    <w:rsid w:val="00A62AA7"/>
    <w:rsid w:val="00A639F6"/>
    <w:rsid w:val="00A63B69"/>
    <w:rsid w:val="00A64373"/>
    <w:rsid w:val="00A64460"/>
    <w:rsid w:val="00A644A5"/>
    <w:rsid w:val="00A65436"/>
    <w:rsid w:val="00A670B8"/>
    <w:rsid w:val="00A67106"/>
    <w:rsid w:val="00A67CB8"/>
    <w:rsid w:val="00A67F1C"/>
    <w:rsid w:val="00A67F1D"/>
    <w:rsid w:val="00A71111"/>
    <w:rsid w:val="00A72160"/>
    <w:rsid w:val="00A72D6D"/>
    <w:rsid w:val="00A7319B"/>
    <w:rsid w:val="00A73D1D"/>
    <w:rsid w:val="00A73E09"/>
    <w:rsid w:val="00A7601E"/>
    <w:rsid w:val="00A777FE"/>
    <w:rsid w:val="00A77EB3"/>
    <w:rsid w:val="00A80158"/>
    <w:rsid w:val="00A80C81"/>
    <w:rsid w:val="00A80F33"/>
    <w:rsid w:val="00A8162F"/>
    <w:rsid w:val="00A81CCF"/>
    <w:rsid w:val="00A8216B"/>
    <w:rsid w:val="00A845C3"/>
    <w:rsid w:val="00A860B3"/>
    <w:rsid w:val="00A8687E"/>
    <w:rsid w:val="00A86DDB"/>
    <w:rsid w:val="00A87F5A"/>
    <w:rsid w:val="00A935B7"/>
    <w:rsid w:val="00A9533D"/>
    <w:rsid w:val="00A9535B"/>
    <w:rsid w:val="00A95ADD"/>
    <w:rsid w:val="00A95C6A"/>
    <w:rsid w:val="00A96573"/>
    <w:rsid w:val="00A967E0"/>
    <w:rsid w:val="00A96932"/>
    <w:rsid w:val="00A96C77"/>
    <w:rsid w:val="00A97618"/>
    <w:rsid w:val="00A97847"/>
    <w:rsid w:val="00AA0B31"/>
    <w:rsid w:val="00AA0B61"/>
    <w:rsid w:val="00AA0C21"/>
    <w:rsid w:val="00AA0C5C"/>
    <w:rsid w:val="00AA0D4D"/>
    <w:rsid w:val="00AA1ECF"/>
    <w:rsid w:val="00AA1F1D"/>
    <w:rsid w:val="00AA204B"/>
    <w:rsid w:val="00AA5A39"/>
    <w:rsid w:val="00AA63A3"/>
    <w:rsid w:val="00AA7144"/>
    <w:rsid w:val="00AB0F13"/>
    <w:rsid w:val="00AB1AF0"/>
    <w:rsid w:val="00AB1BB4"/>
    <w:rsid w:val="00AB25AB"/>
    <w:rsid w:val="00AB393C"/>
    <w:rsid w:val="00AB3C46"/>
    <w:rsid w:val="00AB4246"/>
    <w:rsid w:val="00AB44B7"/>
    <w:rsid w:val="00AB51D4"/>
    <w:rsid w:val="00AB72C7"/>
    <w:rsid w:val="00AC0EFD"/>
    <w:rsid w:val="00AC2010"/>
    <w:rsid w:val="00AC2094"/>
    <w:rsid w:val="00AC2759"/>
    <w:rsid w:val="00AC2D43"/>
    <w:rsid w:val="00AC3959"/>
    <w:rsid w:val="00AC4110"/>
    <w:rsid w:val="00AC46D0"/>
    <w:rsid w:val="00AC502E"/>
    <w:rsid w:val="00AC5648"/>
    <w:rsid w:val="00AC6851"/>
    <w:rsid w:val="00AC76A9"/>
    <w:rsid w:val="00AD02DC"/>
    <w:rsid w:val="00AD1049"/>
    <w:rsid w:val="00AD1B14"/>
    <w:rsid w:val="00AD28FE"/>
    <w:rsid w:val="00AD3561"/>
    <w:rsid w:val="00AD377C"/>
    <w:rsid w:val="00AD4E28"/>
    <w:rsid w:val="00AD4ECC"/>
    <w:rsid w:val="00AD51D2"/>
    <w:rsid w:val="00AD5758"/>
    <w:rsid w:val="00AD67B0"/>
    <w:rsid w:val="00AD72C2"/>
    <w:rsid w:val="00AD76C4"/>
    <w:rsid w:val="00AE09BF"/>
    <w:rsid w:val="00AE1739"/>
    <w:rsid w:val="00AE2840"/>
    <w:rsid w:val="00AE3F68"/>
    <w:rsid w:val="00AE409F"/>
    <w:rsid w:val="00AE51B9"/>
    <w:rsid w:val="00AE5476"/>
    <w:rsid w:val="00AE5495"/>
    <w:rsid w:val="00AE5D3D"/>
    <w:rsid w:val="00AF0328"/>
    <w:rsid w:val="00AF1A2F"/>
    <w:rsid w:val="00AF25E4"/>
    <w:rsid w:val="00AF3B43"/>
    <w:rsid w:val="00AF48CB"/>
    <w:rsid w:val="00AF4CF0"/>
    <w:rsid w:val="00AF57E6"/>
    <w:rsid w:val="00AF64E4"/>
    <w:rsid w:val="00AF68C6"/>
    <w:rsid w:val="00AF7A09"/>
    <w:rsid w:val="00B00652"/>
    <w:rsid w:val="00B00A83"/>
    <w:rsid w:val="00B01556"/>
    <w:rsid w:val="00B03291"/>
    <w:rsid w:val="00B04672"/>
    <w:rsid w:val="00B04A07"/>
    <w:rsid w:val="00B0512C"/>
    <w:rsid w:val="00B051DF"/>
    <w:rsid w:val="00B05CE5"/>
    <w:rsid w:val="00B076AA"/>
    <w:rsid w:val="00B0783A"/>
    <w:rsid w:val="00B07E2F"/>
    <w:rsid w:val="00B11C44"/>
    <w:rsid w:val="00B124EA"/>
    <w:rsid w:val="00B13671"/>
    <w:rsid w:val="00B15877"/>
    <w:rsid w:val="00B1619C"/>
    <w:rsid w:val="00B161DF"/>
    <w:rsid w:val="00B175B3"/>
    <w:rsid w:val="00B17EC0"/>
    <w:rsid w:val="00B20BB5"/>
    <w:rsid w:val="00B21254"/>
    <w:rsid w:val="00B213BF"/>
    <w:rsid w:val="00B21807"/>
    <w:rsid w:val="00B22E3B"/>
    <w:rsid w:val="00B2350B"/>
    <w:rsid w:val="00B23CAC"/>
    <w:rsid w:val="00B23F4B"/>
    <w:rsid w:val="00B24543"/>
    <w:rsid w:val="00B2551C"/>
    <w:rsid w:val="00B25783"/>
    <w:rsid w:val="00B25B50"/>
    <w:rsid w:val="00B26C00"/>
    <w:rsid w:val="00B27373"/>
    <w:rsid w:val="00B27AE5"/>
    <w:rsid w:val="00B30424"/>
    <w:rsid w:val="00B30856"/>
    <w:rsid w:val="00B31C5B"/>
    <w:rsid w:val="00B31C82"/>
    <w:rsid w:val="00B3237D"/>
    <w:rsid w:val="00B3385A"/>
    <w:rsid w:val="00B36052"/>
    <w:rsid w:val="00B361E2"/>
    <w:rsid w:val="00B36562"/>
    <w:rsid w:val="00B36C79"/>
    <w:rsid w:val="00B37345"/>
    <w:rsid w:val="00B3751F"/>
    <w:rsid w:val="00B400C6"/>
    <w:rsid w:val="00B40EE3"/>
    <w:rsid w:val="00B41795"/>
    <w:rsid w:val="00B43489"/>
    <w:rsid w:val="00B43699"/>
    <w:rsid w:val="00B43824"/>
    <w:rsid w:val="00B43F11"/>
    <w:rsid w:val="00B45C8B"/>
    <w:rsid w:val="00B475E2"/>
    <w:rsid w:val="00B47749"/>
    <w:rsid w:val="00B47A50"/>
    <w:rsid w:val="00B47F98"/>
    <w:rsid w:val="00B51722"/>
    <w:rsid w:val="00B52E0F"/>
    <w:rsid w:val="00B53074"/>
    <w:rsid w:val="00B5475A"/>
    <w:rsid w:val="00B54A62"/>
    <w:rsid w:val="00B54FB7"/>
    <w:rsid w:val="00B57936"/>
    <w:rsid w:val="00B60044"/>
    <w:rsid w:val="00B6070C"/>
    <w:rsid w:val="00B60984"/>
    <w:rsid w:val="00B613AE"/>
    <w:rsid w:val="00B62358"/>
    <w:rsid w:val="00B633A6"/>
    <w:rsid w:val="00B637DE"/>
    <w:rsid w:val="00B63F5D"/>
    <w:rsid w:val="00B659F0"/>
    <w:rsid w:val="00B673F7"/>
    <w:rsid w:val="00B67AC9"/>
    <w:rsid w:val="00B67F6C"/>
    <w:rsid w:val="00B70598"/>
    <w:rsid w:val="00B70A80"/>
    <w:rsid w:val="00B72001"/>
    <w:rsid w:val="00B73DC4"/>
    <w:rsid w:val="00B73FFB"/>
    <w:rsid w:val="00B74656"/>
    <w:rsid w:val="00B74AB8"/>
    <w:rsid w:val="00B75416"/>
    <w:rsid w:val="00B7658B"/>
    <w:rsid w:val="00B77357"/>
    <w:rsid w:val="00B8003D"/>
    <w:rsid w:val="00B8017F"/>
    <w:rsid w:val="00B817D9"/>
    <w:rsid w:val="00B82819"/>
    <w:rsid w:val="00B83476"/>
    <w:rsid w:val="00B83CE6"/>
    <w:rsid w:val="00B84633"/>
    <w:rsid w:val="00B85672"/>
    <w:rsid w:val="00B86798"/>
    <w:rsid w:val="00B8699A"/>
    <w:rsid w:val="00B873B7"/>
    <w:rsid w:val="00B87522"/>
    <w:rsid w:val="00B87E6C"/>
    <w:rsid w:val="00B87FD6"/>
    <w:rsid w:val="00B90AC9"/>
    <w:rsid w:val="00B912BD"/>
    <w:rsid w:val="00B920F4"/>
    <w:rsid w:val="00B926F2"/>
    <w:rsid w:val="00B92B5D"/>
    <w:rsid w:val="00B92B8F"/>
    <w:rsid w:val="00B92E9F"/>
    <w:rsid w:val="00B93899"/>
    <w:rsid w:val="00B96D90"/>
    <w:rsid w:val="00BA0A5E"/>
    <w:rsid w:val="00BA1E30"/>
    <w:rsid w:val="00BA2292"/>
    <w:rsid w:val="00BA3290"/>
    <w:rsid w:val="00BA359C"/>
    <w:rsid w:val="00BA4D7B"/>
    <w:rsid w:val="00BA538B"/>
    <w:rsid w:val="00BA573B"/>
    <w:rsid w:val="00BA64FC"/>
    <w:rsid w:val="00BA6F02"/>
    <w:rsid w:val="00BA701D"/>
    <w:rsid w:val="00BA7049"/>
    <w:rsid w:val="00BA730E"/>
    <w:rsid w:val="00BA7CDA"/>
    <w:rsid w:val="00BB00D2"/>
    <w:rsid w:val="00BB087D"/>
    <w:rsid w:val="00BB1020"/>
    <w:rsid w:val="00BB19BB"/>
    <w:rsid w:val="00BB1A18"/>
    <w:rsid w:val="00BB2BBD"/>
    <w:rsid w:val="00BB314D"/>
    <w:rsid w:val="00BB456A"/>
    <w:rsid w:val="00BB5579"/>
    <w:rsid w:val="00BB68AF"/>
    <w:rsid w:val="00BB6EF1"/>
    <w:rsid w:val="00BB7345"/>
    <w:rsid w:val="00BB7D49"/>
    <w:rsid w:val="00BC02CF"/>
    <w:rsid w:val="00BC0D6E"/>
    <w:rsid w:val="00BC10E0"/>
    <w:rsid w:val="00BC1C8B"/>
    <w:rsid w:val="00BC218B"/>
    <w:rsid w:val="00BC2FD2"/>
    <w:rsid w:val="00BC400B"/>
    <w:rsid w:val="00BC4580"/>
    <w:rsid w:val="00BC54F6"/>
    <w:rsid w:val="00BC6A35"/>
    <w:rsid w:val="00BC7BEE"/>
    <w:rsid w:val="00BD096E"/>
    <w:rsid w:val="00BD0C3E"/>
    <w:rsid w:val="00BD1642"/>
    <w:rsid w:val="00BD1DF9"/>
    <w:rsid w:val="00BD224A"/>
    <w:rsid w:val="00BD4B35"/>
    <w:rsid w:val="00BD4B3F"/>
    <w:rsid w:val="00BD4C52"/>
    <w:rsid w:val="00BD4E38"/>
    <w:rsid w:val="00BD4EFD"/>
    <w:rsid w:val="00BD7459"/>
    <w:rsid w:val="00BD7547"/>
    <w:rsid w:val="00BD762C"/>
    <w:rsid w:val="00BE06E5"/>
    <w:rsid w:val="00BE321B"/>
    <w:rsid w:val="00BE3A18"/>
    <w:rsid w:val="00BE4026"/>
    <w:rsid w:val="00BE5565"/>
    <w:rsid w:val="00BE59A6"/>
    <w:rsid w:val="00BE6E5F"/>
    <w:rsid w:val="00BF0FC1"/>
    <w:rsid w:val="00BF1A9D"/>
    <w:rsid w:val="00BF217E"/>
    <w:rsid w:val="00BF2B5F"/>
    <w:rsid w:val="00BF33A0"/>
    <w:rsid w:val="00BF3A36"/>
    <w:rsid w:val="00BF3F7C"/>
    <w:rsid w:val="00BF55DA"/>
    <w:rsid w:val="00BF5BCA"/>
    <w:rsid w:val="00BF5FB4"/>
    <w:rsid w:val="00BF6B47"/>
    <w:rsid w:val="00BF79B3"/>
    <w:rsid w:val="00BF7CAD"/>
    <w:rsid w:val="00C002C3"/>
    <w:rsid w:val="00C0046E"/>
    <w:rsid w:val="00C02AD5"/>
    <w:rsid w:val="00C0495F"/>
    <w:rsid w:val="00C06073"/>
    <w:rsid w:val="00C061F9"/>
    <w:rsid w:val="00C07553"/>
    <w:rsid w:val="00C07980"/>
    <w:rsid w:val="00C106C0"/>
    <w:rsid w:val="00C10D77"/>
    <w:rsid w:val="00C1168B"/>
    <w:rsid w:val="00C129C2"/>
    <w:rsid w:val="00C14044"/>
    <w:rsid w:val="00C16DE5"/>
    <w:rsid w:val="00C17D25"/>
    <w:rsid w:val="00C17FE5"/>
    <w:rsid w:val="00C2255A"/>
    <w:rsid w:val="00C2256D"/>
    <w:rsid w:val="00C22D9F"/>
    <w:rsid w:val="00C24C8F"/>
    <w:rsid w:val="00C25866"/>
    <w:rsid w:val="00C30088"/>
    <w:rsid w:val="00C30666"/>
    <w:rsid w:val="00C30AAF"/>
    <w:rsid w:val="00C31729"/>
    <w:rsid w:val="00C31BD3"/>
    <w:rsid w:val="00C3244D"/>
    <w:rsid w:val="00C32660"/>
    <w:rsid w:val="00C328C6"/>
    <w:rsid w:val="00C33364"/>
    <w:rsid w:val="00C338C4"/>
    <w:rsid w:val="00C3390A"/>
    <w:rsid w:val="00C3478A"/>
    <w:rsid w:val="00C34887"/>
    <w:rsid w:val="00C35532"/>
    <w:rsid w:val="00C37346"/>
    <w:rsid w:val="00C37751"/>
    <w:rsid w:val="00C37ECD"/>
    <w:rsid w:val="00C40093"/>
    <w:rsid w:val="00C41D07"/>
    <w:rsid w:val="00C42515"/>
    <w:rsid w:val="00C4506D"/>
    <w:rsid w:val="00C45351"/>
    <w:rsid w:val="00C458B0"/>
    <w:rsid w:val="00C46230"/>
    <w:rsid w:val="00C46753"/>
    <w:rsid w:val="00C51BA3"/>
    <w:rsid w:val="00C521CD"/>
    <w:rsid w:val="00C5221E"/>
    <w:rsid w:val="00C52356"/>
    <w:rsid w:val="00C526B4"/>
    <w:rsid w:val="00C54EA6"/>
    <w:rsid w:val="00C5591C"/>
    <w:rsid w:val="00C55C58"/>
    <w:rsid w:val="00C5736D"/>
    <w:rsid w:val="00C574B3"/>
    <w:rsid w:val="00C57E77"/>
    <w:rsid w:val="00C609BB"/>
    <w:rsid w:val="00C60BE0"/>
    <w:rsid w:val="00C61B55"/>
    <w:rsid w:val="00C62C4A"/>
    <w:rsid w:val="00C63E41"/>
    <w:rsid w:val="00C64F9B"/>
    <w:rsid w:val="00C654E9"/>
    <w:rsid w:val="00C6591F"/>
    <w:rsid w:val="00C65E09"/>
    <w:rsid w:val="00C661A6"/>
    <w:rsid w:val="00C66757"/>
    <w:rsid w:val="00C66762"/>
    <w:rsid w:val="00C678BF"/>
    <w:rsid w:val="00C71E7E"/>
    <w:rsid w:val="00C7303F"/>
    <w:rsid w:val="00C736AE"/>
    <w:rsid w:val="00C73A70"/>
    <w:rsid w:val="00C74112"/>
    <w:rsid w:val="00C745EE"/>
    <w:rsid w:val="00C74939"/>
    <w:rsid w:val="00C74C6E"/>
    <w:rsid w:val="00C751F0"/>
    <w:rsid w:val="00C76196"/>
    <w:rsid w:val="00C76581"/>
    <w:rsid w:val="00C7704D"/>
    <w:rsid w:val="00C77FE3"/>
    <w:rsid w:val="00C80EC7"/>
    <w:rsid w:val="00C817DA"/>
    <w:rsid w:val="00C81E2B"/>
    <w:rsid w:val="00C824F0"/>
    <w:rsid w:val="00C82B2A"/>
    <w:rsid w:val="00C82C39"/>
    <w:rsid w:val="00C831C4"/>
    <w:rsid w:val="00C83B63"/>
    <w:rsid w:val="00C84314"/>
    <w:rsid w:val="00C85018"/>
    <w:rsid w:val="00C86029"/>
    <w:rsid w:val="00C86633"/>
    <w:rsid w:val="00C87352"/>
    <w:rsid w:val="00C900A4"/>
    <w:rsid w:val="00C9020E"/>
    <w:rsid w:val="00C90772"/>
    <w:rsid w:val="00C90B41"/>
    <w:rsid w:val="00C90CFE"/>
    <w:rsid w:val="00C91794"/>
    <w:rsid w:val="00C9291A"/>
    <w:rsid w:val="00C92D0E"/>
    <w:rsid w:val="00C9424E"/>
    <w:rsid w:val="00C94622"/>
    <w:rsid w:val="00C95D10"/>
    <w:rsid w:val="00C97365"/>
    <w:rsid w:val="00CA0105"/>
    <w:rsid w:val="00CA031B"/>
    <w:rsid w:val="00CA0F4E"/>
    <w:rsid w:val="00CA27F5"/>
    <w:rsid w:val="00CA2BC3"/>
    <w:rsid w:val="00CA2C18"/>
    <w:rsid w:val="00CA2DDC"/>
    <w:rsid w:val="00CA2E5C"/>
    <w:rsid w:val="00CA34B0"/>
    <w:rsid w:val="00CA3BEE"/>
    <w:rsid w:val="00CA50DB"/>
    <w:rsid w:val="00CA5257"/>
    <w:rsid w:val="00CA7048"/>
    <w:rsid w:val="00CA707E"/>
    <w:rsid w:val="00CA7A27"/>
    <w:rsid w:val="00CA7BA6"/>
    <w:rsid w:val="00CB09A6"/>
    <w:rsid w:val="00CB231B"/>
    <w:rsid w:val="00CB254B"/>
    <w:rsid w:val="00CB31D9"/>
    <w:rsid w:val="00CB39DE"/>
    <w:rsid w:val="00CB3D4D"/>
    <w:rsid w:val="00CB3F6D"/>
    <w:rsid w:val="00CB3F6E"/>
    <w:rsid w:val="00CB5CF8"/>
    <w:rsid w:val="00CB6538"/>
    <w:rsid w:val="00CB7663"/>
    <w:rsid w:val="00CC023E"/>
    <w:rsid w:val="00CC0AC0"/>
    <w:rsid w:val="00CC1215"/>
    <w:rsid w:val="00CC21AA"/>
    <w:rsid w:val="00CC2FB1"/>
    <w:rsid w:val="00CC56BA"/>
    <w:rsid w:val="00CD0BA3"/>
    <w:rsid w:val="00CD19C9"/>
    <w:rsid w:val="00CD1D59"/>
    <w:rsid w:val="00CD1F5E"/>
    <w:rsid w:val="00CD2307"/>
    <w:rsid w:val="00CD2A6C"/>
    <w:rsid w:val="00CD2BBB"/>
    <w:rsid w:val="00CD3D95"/>
    <w:rsid w:val="00CD509A"/>
    <w:rsid w:val="00CD5FFF"/>
    <w:rsid w:val="00CD6308"/>
    <w:rsid w:val="00CD6FDE"/>
    <w:rsid w:val="00CD7E9B"/>
    <w:rsid w:val="00CD7FB7"/>
    <w:rsid w:val="00CE1697"/>
    <w:rsid w:val="00CE1801"/>
    <w:rsid w:val="00CE1D6D"/>
    <w:rsid w:val="00CE1E68"/>
    <w:rsid w:val="00CE3B18"/>
    <w:rsid w:val="00CE5459"/>
    <w:rsid w:val="00CE547A"/>
    <w:rsid w:val="00CE6982"/>
    <w:rsid w:val="00CE6F1A"/>
    <w:rsid w:val="00CF0305"/>
    <w:rsid w:val="00CF14DC"/>
    <w:rsid w:val="00CF1D66"/>
    <w:rsid w:val="00CF25DC"/>
    <w:rsid w:val="00CF2F18"/>
    <w:rsid w:val="00CF3482"/>
    <w:rsid w:val="00CF3ECF"/>
    <w:rsid w:val="00CF51C7"/>
    <w:rsid w:val="00CF5498"/>
    <w:rsid w:val="00D03191"/>
    <w:rsid w:val="00D03476"/>
    <w:rsid w:val="00D04BF1"/>
    <w:rsid w:val="00D05823"/>
    <w:rsid w:val="00D07ABE"/>
    <w:rsid w:val="00D10862"/>
    <w:rsid w:val="00D10F7D"/>
    <w:rsid w:val="00D11CB2"/>
    <w:rsid w:val="00D11FF4"/>
    <w:rsid w:val="00D12799"/>
    <w:rsid w:val="00D12F09"/>
    <w:rsid w:val="00D13157"/>
    <w:rsid w:val="00D1388B"/>
    <w:rsid w:val="00D14C73"/>
    <w:rsid w:val="00D16DAF"/>
    <w:rsid w:val="00D17365"/>
    <w:rsid w:val="00D17924"/>
    <w:rsid w:val="00D17E05"/>
    <w:rsid w:val="00D214FD"/>
    <w:rsid w:val="00D217D5"/>
    <w:rsid w:val="00D227C5"/>
    <w:rsid w:val="00D22A7E"/>
    <w:rsid w:val="00D22E9C"/>
    <w:rsid w:val="00D241CF"/>
    <w:rsid w:val="00D24228"/>
    <w:rsid w:val="00D24903"/>
    <w:rsid w:val="00D259C4"/>
    <w:rsid w:val="00D26EB7"/>
    <w:rsid w:val="00D26F02"/>
    <w:rsid w:val="00D270E0"/>
    <w:rsid w:val="00D27CDC"/>
    <w:rsid w:val="00D27D00"/>
    <w:rsid w:val="00D27D1D"/>
    <w:rsid w:val="00D302EE"/>
    <w:rsid w:val="00D307F0"/>
    <w:rsid w:val="00D30B46"/>
    <w:rsid w:val="00D31568"/>
    <w:rsid w:val="00D340B6"/>
    <w:rsid w:val="00D342A8"/>
    <w:rsid w:val="00D3448B"/>
    <w:rsid w:val="00D34517"/>
    <w:rsid w:val="00D35943"/>
    <w:rsid w:val="00D35B4E"/>
    <w:rsid w:val="00D35DE4"/>
    <w:rsid w:val="00D369D7"/>
    <w:rsid w:val="00D374AB"/>
    <w:rsid w:val="00D402D0"/>
    <w:rsid w:val="00D41F22"/>
    <w:rsid w:val="00D42F55"/>
    <w:rsid w:val="00D43E98"/>
    <w:rsid w:val="00D43F97"/>
    <w:rsid w:val="00D44FA9"/>
    <w:rsid w:val="00D474CB"/>
    <w:rsid w:val="00D476EF"/>
    <w:rsid w:val="00D47974"/>
    <w:rsid w:val="00D508AD"/>
    <w:rsid w:val="00D50D09"/>
    <w:rsid w:val="00D51B47"/>
    <w:rsid w:val="00D51D7C"/>
    <w:rsid w:val="00D53275"/>
    <w:rsid w:val="00D5393C"/>
    <w:rsid w:val="00D54A6F"/>
    <w:rsid w:val="00D56582"/>
    <w:rsid w:val="00D5667D"/>
    <w:rsid w:val="00D57321"/>
    <w:rsid w:val="00D57B57"/>
    <w:rsid w:val="00D57C51"/>
    <w:rsid w:val="00D6174A"/>
    <w:rsid w:val="00D628B2"/>
    <w:rsid w:val="00D62C53"/>
    <w:rsid w:val="00D62E5C"/>
    <w:rsid w:val="00D63DBB"/>
    <w:rsid w:val="00D6467E"/>
    <w:rsid w:val="00D647F4"/>
    <w:rsid w:val="00D64992"/>
    <w:rsid w:val="00D650D6"/>
    <w:rsid w:val="00D65D83"/>
    <w:rsid w:val="00D669C2"/>
    <w:rsid w:val="00D66F53"/>
    <w:rsid w:val="00D67B85"/>
    <w:rsid w:val="00D703CC"/>
    <w:rsid w:val="00D70CCD"/>
    <w:rsid w:val="00D7162B"/>
    <w:rsid w:val="00D71EC9"/>
    <w:rsid w:val="00D7242D"/>
    <w:rsid w:val="00D724C9"/>
    <w:rsid w:val="00D727A0"/>
    <w:rsid w:val="00D745D6"/>
    <w:rsid w:val="00D7480C"/>
    <w:rsid w:val="00D74820"/>
    <w:rsid w:val="00D7621A"/>
    <w:rsid w:val="00D76D09"/>
    <w:rsid w:val="00D77574"/>
    <w:rsid w:val="00D809B9"/>
    <w:rsid w:val="00D81F84"/>
    <w:rsid w:val="00D83403"/>
    <w:rsid w:val="00D838D2"/>
    <w:rsid w:val="00D84A29"/>
    <w:rsid w:val="00D87781"/>
    <w:rsid w:val="00D91FE1"/>
    <w:rsid w:val="00D92163"/>
    <w:rsid w:val="00D92ED1"/>
    <w:rsid w:val="00D93078"/>
    <w:rsid w:val="00D932D0"/>
    <w:rsid w:val="00D933B9"/>
    <w:rsid w:val="00D93A1A"/>
    <w:rsid w:val="00D93AB8"/>
    <w:rsid w:val="00D94451"/>
    <w:rsid w:val="00D94E0F"/>
    <w:rsid w:val="00D95D3E"/>
    <w:rsid w:val="00D975A5"/>
    <w:rsid w:val="00D97718"/>
    <w:rsid w:val="00DA0129"/>
    <w:rsid w:val="00DA01E4"/>
    <w:rsid w:val="00DA12CF"/>
    <w:rsid w:val="00DA2761"/>
    <w:rsid w:val="00DA306C"/>
    <w:rsid w:val="00DA3126"/>
    <w:rsid w:val="00DA3985"/>
    <w:rsid w:val="00DA47B4"/>
    <w:rsid w:val="00DA5340"/>
    <w:rsid w:val="00DA60B9"/>
    <w:rsid w:val="00DA60E0"/>
    <w:rsid w:val="00DA6229"/>
    <w:rsid w:val="00DA67A6"/>
    <w:rsid w:val="00DA716B"/>
    <w:rsid w:val="00DA77C5"/>
    <w:rsid w:val="00DA7BA2"/>
    <w:rsid w:val="00DA7CF9"/>
    <w:rsid w:val="00DB0138"/>
    <w:rsid w:val="00DB0214"/>
    <w:rsid w:val="00DB3713"/>
    <w:rsid w:val="00DB4010"/>
    <w:rsid w:val="00DB4E37"/>
    <w:rsid w:val="00DB61C2"/>
    <w:rsid w:val="00DC1EED"/>
    <w:rsid w:val="00DC2BA4"/>
    <w:rsid w:val="00DC2BE8"/>
    <w:rsid w:val="00DC33CF"/>
    <w:rsid w:val="00DC3ADA"/>
    <w:rsid w:val="00DC48A8"/>
    <w:rsid w:val="00DC5EB2"/>
    <w:rsid w:val="00DC6D59"/>
    <w:rsid w:val="00DC7CA7"/>
    <w:rsid w:val="00DD0F7B"/>
    <w:rsid w:val="00DD1ECE"/>
    <w:rsid w:val="00DD2621"/>
    <w:rsid w:val="00DD4EF0"/>
    <w:rsid w:val="00DD6053"/>
    <w:rsid w:val="00DD61ED"/>
    <w:rsid w:val="00DD65D4"/>
    <w:rsid w:val="00DE124F"/>
    <w:rsid w:val="00DE4B87"/>
    <w:rsid w:val="00DE4CC0"/>
    <w:rsid w:val="00DE535F"/>
    <w:rsid w:val="00DE5754"/>
    <w:rsid w:val="00DE6124"/>
    <w:rsid w:val="00DF105C"/>
    <w:rsid w:val="00DF1DB3"/>
    <w:rsid w:val="00DF223B"/>
    <w:rsid w:val="00DF244A"/>
    <w:rsid w:val="00DF4ECB"/>
    <w:rsid w:val="00DF5804"/>
    <w:rsid w:val="00DF5C00"/>
    <w:rsid w:val="00DF6CAC"/>
    <w:rsid w:val="00E00033"/>
    <w:rsid w:val="00E00064"/>
    <w:rsid w:val="00E00A92"/>
    <w:rsid w:val="00E0150B"/>
    <w:rsid w:val="00E0165A"/>
    <w:rsid w:val="00E06486"/>
    <w:rsid w:val="00E06AB1"/>
    <w:rsid w:val="00E076FB"/>
    <w:rsid w:val="00E107BF"/>
    <w:rsid w:val="00E109F6"/>
    <w:rsid w:val="00E112B5"/>
    <w:rsid w:val="00E12101"/>
    <w:rsid w:val="00E1232B"/>
    <w:rsid w:val="00E125DC"/>
    <w:rsid w:val="00E127FA"/>
    <w:rsid w:val="00E14381"/>
    <w:rsid w:val="00E14754"/>
    <w:rsid w:val="00E152A0"/>
    <w:rsid w:val="00E154A8"/>
    <w:rsid w:val="00E159D2"/>
    <w:rsid w:val="00E15E42"/>
    <w:rsid w:val="00E16AEB"/>
    <w:rsid w:val="00E16C91"/>
    <w:rsid w:val="00E17E49"/>
    <w:rsid w:val="00E20E9B"/>
    <w:rsid w:val="00E213B2"/>
    <w:rsid w:val="00E217D7"/>
    <w:rsid w:val="00E23072"/>
    <w:rsid w:val="00E23953"/>
    <w:rsid w:val="00E24023"/>
    <w:rsid w:val="00E2575F"/>
    <w:rsid w:val="00E25F9A"/>
    <w:rsid w:val="00E2634F"/>
    <w:rsid w:val="00E26699"/>
    <w:rsid w:val="00E268F1"/>
    <w:rsid w:val="00E2737F"/>
    <w:rsid w:val="00E27BD4"/>
    <w:rsid w:val="00E304A2"/>
    <w:rsid w:val="00E308CF"/>
    <w:rsid w:val="00E30BB8"/>
    <w:rsid w:val="00E30D35"/>
    <w:rsid w:val="00E30E00"/>
    <w:rsid w:val="00E3293C"/>
    <w:rsid w:val="00E32CF1"/>
    <w:rsid w:val="00E3436F"/>
    <w:rsid w:val="00E352F3"/>
    <w:rsid w:val="00E354D6"/>
    <w:rsid w:val="00E363B4"/>
    <w:rsid w:val="00E366AE"/>
    <w:rsid w:val="00E407AF"/>
    <w:rsid w:val="00E411CB"/>
    <w:rsid w:val="00E413CC"/>
    <w:rsid w:val="00E41A65"/>
    <w:rsid w:val="00E424B8"/>
    <w:rsid w:val="00E42FB0"/>
    <w:rsid w:val="00E4320F"/>
    <w:rsid w:val="00E43433"/>
    <w:rsid w:val="00E43C42"/>
    <w:rsid w:val="00E43C47"/>
    <w:rsid w:val="00E45A67"/>
    <w:rsid w:val="00E46480"/>
    <w:rsid w:val="00E467EE"/>
    <w:rsid w:val="00E46840"/>
    <w:rsid w:val="00E51758"/>
    <w:rsid w:val="00E52426"/>
    <w:rsid w:val="00E53A8D"/>
    <w:rsid w:val="00E53BC4"/>
    <w:rsid w:val="00E5463D"/>
    <w:rsid w:val="00E560B7"/>
    <w:rsid w:val="00E6080C"/>
    <w:rsid w:val="00E617BB"/>
    <w:rsid w:val="00E61D23"/>
    <w:rsid w:val="00E64B2B"/>
    <w:rsid w:val="00E65167"/>
    <w:rsid w:val="00E6523C"/>
    <w:rsid w:val="00E657EB"/>
    <w:rsid w:val="00E65A98"/>
    <w:rsid w:val="00E670B3"/>
    <w:rsid w:val="00E70A93"/>
    <w:rsid w:val="00E70EA6"/>
    <w:rsid w:val="00E71687"/>
    <w:rsid w:val="00E72A9E"/>
    <w:rsid w:val="00E72F45"/>
    <w:rsid w:val="00E73781"/>
    <w:rsid w:val="00E73ABE"/>
    <w:rsid w:val="00E74FD4"/>
    <w:rsid w:val="00E77EFA"/>
    <w:rsid w:val="00E81834"/>
    <w:rsid w:val="00E821BF"/>
    <w:rsid w:val="00E8310E"/>
    <w:rsid w:val="00E84B59"/>
    <w:rsid w:val="00E84D13"/>
    <w:rsid w:val="00E86C47"/>
    <w:rsid w:val="00E8735A"/>
    <w:rsid w:val="00E91259"/>
    <w:rsid w:val="00E91708"/>
    <w:rsid w:val="00E92880"/>
    <w:rsid w:val="00E93F2F"/>
    <w:rsid w:val="00E959D2"/>
    <w:rsid w:val="00E95DCC"/>
    <w:rsid w:val="00E9640E"/>
    <w:rsid w:val="00E96E32"/>
    <w:rsid w:val="00E96E6B"/>
    <w:rsid w:val="00E97FDD"/>
    <w:rsid w:val="00EA0189"/>
    <w:rsid w:val="00EA12D9"/>
    <w:rsid w:val="00EA17A7"/>
    <w:rsid w:val="00EA1DA7"/>
    <w:rsid w:val="00EA379F"/>
    <w:rsid w:val="00EA39F0"/>
    <w:rsid w:val="00EA3B27"/>
    <w:rsid w:val="00EA3CB2"/>
    <w:rsid w:val="00EA3D24"/>
    <w:rsid w:val="00EA544B"/>
    <w:rsid w:val="00EA63DD"/>
    <w:rsid w:val="00EB1C30"/>
    <w:rsid w:val="00EB3F61"/>
    <w:rsid w:val="00EB483B"/>
    <w:rsid w:val="00EB61B1"/>
    <w:rsid w:val="00EB67B5"/>
    <w:rsid w:val="00EB7F0F"/>
    <w:rsid w:val="00EC096A"/>
    <w:rsid w:val="00EC2545"/>
    <w:rsid w:val="00EC3B6B"/>
    <w:rsid w:val="00EC4B4C"/>
    <w:rsid w:val="00EC53D2"/>
    <w:rsid w:val="00EC564E"/>
    <w:rsid w:val="00EC6A46"/>
    <w:rsid w:val="00EC756F"/>
    <w:rsid w:val="00ED1590"/>
    <w:rsid w:val="00ED2453"/>
    <w:rsid w:val="00ED25FD"/>
    <w:rsid w:val="00ED2B4E"/>
    <w:rsid w:val="00ED3032"/>
    <w:rsid w:val="00ED4479"/>
    <w:rsid w:val="00ED4745"/>
    <w:rsid w:val="00ED6B65"/>
    <w:rsid w:val="00ED76F8"/>
    <w:rsid w:val="00ED7AD9"/>
    <w:rsid w:val="00EE0065"/>
    <w:rsid w:val="00EE07AE"/>
    <w:rsid w:val="00EE0875"/>
    <w:rsid w:val="00EE1BB2"/>
    <w:rsid w:val="00EE3E96"/>
    <w:rsid w:val="00EE3EEF"/>
    <w:rsid w:val="00EE54ED"/>
    <w:rsid w:val="00EE55CD"/>
    <w:rsid w:val="00EE617F"/>
    <w:rsid w:val="00EE691C"/>
    <w:rsid w:val="00EE74A0"/>
    <w:rsid w:val="00EE7E3F"/>
    <w:rsid w:val="00EF125F"/>
    <w:rsid w:val="00EF1C8A"/>
    <w:rsid w:val="00EF2494"/>
    <w:rsid w:val="00EF262B"/>
    <w:rsid w:val="00EF2D80"/>
    <w:rsid w:val="00EF3C2E"/>
    <w:rsid w:val="00EF4543"/>
    <w:rsid w:val="00EF45C0"/>
    <w:rsid w:val="00EF50BF"/>
    <w:rsid w:val="00EF7882"/>
    <w:rsid w:val="00F01344"/>
    <w:rsid w:val="00F02CCF"/>
    <w:rsid w:val="00F039DB"/>
    <w:rsid w:val="00F03A1B"/>
    <w:rsid w:val="00F043FB"/>
    <w:rsid w:val="00F04D3F"/>
    <w:rsid w:val="00F0639C"/>
    <w:rsid w:val="00F0791B"/>
    <w:rsid w:val="00F07B78"/>
    <w:rsid w:val="00F07E7C"/>
    <w:rsid w:val="00F1131C"/>
    <w:rsid w:val="00F11B3D"/>
    <w:rsid w:val="00F11FD1"/>
    <w:rsid w:val="00F12AB2"/>
    <w:rsid w:val="00F12B76"/>
    <w:rsid w:val="00F13CED"/>
    <w:rsid w:val="00F144B0"/>
    <w:rsid w:val="00F15385"/>
    <w:rsid w:val="00F1677B"/>
    <w:rsid w:val="00F16ABA"/>
    <w:rsid w:val="00F177C5"/>
    <w:rsid w:val="00F177F0"/>
    <w:rsid w:val="00F201A4"/>
    <w:rsid w:val="00F207EE"/>
    <w:rsid w:val="00F21507"/>
    <w:rsid w:val="00F23513"/>
    <w:rsid w:val="00F26E1B"/>
    <w:rsid w:val="00F2705F"/>
    <w:rsid w:val="00F27E87"/>
    <w:rsid w:val="00F31B10"/>
    <w:rsid w:val="00F31F8B"/>
    <w:rsid w:val="00F32EEF"/>
    <w:rsid w:val="00F34EDB"/>
    <w:rsid w:val="00F35BF4"/>
    <w:rsid w:val="00F35C52"/>
    <w:rsid w:val="00F3653C"/>
    <w:rsid w:val="00F36B7C"/>
    <w:rsid w:val="00F4197E"/>
    <w:rsid w:val="00F44C19"/>
    <w:rsid w:val="00F44C4B"/>
    <w:rsid w:val="00F47408"/>
    <w:rsid w:val="00F47D62"/>
    <w:rsid w:val="00F50D44"/>
    <w:rsid w:val="00F51E11"/>
    <w:rsid w:val="00F52329"/>
    <w:rsid w:val="00F54D72"/>
    <w:rsid w:val="00F54FAD"/>
    <w:rsid w:val="00F54FC0"/>
    <w:rsid w:val="00F55F9D"/>
    <w:rsid w:val="00F55FD0"/>
    <w:rsid w:val="00F560DF"/>
    <w:rsid w:val="00F57603"/>
    <w:rsid w:val="00F57658"/>
    <w:rsid w:val="00F57B0D"/>
    <w:rsid w:val="00F60305"/>
    <w:rsid w:val="00F606B5"/>
    <w:rsid w:val="00F60B6E"/>
    <w:rsid w:val="00F6238A"/>
    <w:rsid w:val="00F62C8C"/>
    <w:rsid w:val="00F638E1"/>
    <w:rsid w:val="00F65E5A"/>
    <w:rsid w:val="00F677A9"/>
    <w:rsid w:val="00F67A2F"/>
    <w:rsid w:val="00F67BA1"/>
    <w:rsid w:val="00F67D29"/>
    <w:rsid w:val="00F7029E"/>
    <w:rsid w:val="00F70408"/>
    <w:rsid w:val="00F71AB2"/>
    <w:rsid w:val="00F73872"/>
    <w:rsid w:val="00F73CD7"/>
    <w:rsid w:val="00F75A93"/>
    <w:rsid w:val="00F75C00"/>
    <w:rsid w:val="00F807E3"/>
    <w:rsid w:val="00F80D70"/>
    <w:rsid w:val="00F81CFE"/>
    <w:rsid w:val="00F8208D"/>
    <w:rsid w:val="00F822D9"/>
    <w:rsid w:val="00F82819"/>
    <w:rsid w:val="00F82E6E"/>
    <w:rsid w:val="00F83D11"/>
    <w:rsid w:val="00F83E42"/>
    <w:rsid w:val="00F84E3C"/>
    <w:rsid w:val="00F850DB"/>
    <w:rsid w:val="00F85584"/>
    <w:rsid w:val="00F855D7"/>
    <w:rsid w:val="00F86EC2"/>
    <w:rsid w:val="00F87540"/>
    <w:rsid w:val="00F90376"/>
    <w:rsid w:val="00F90B71"/>
    <w:rsid w:val="00F90F9A"/>
    <w:rsid w:val="00F91808"/>
    <w:rsid w:val="00F91D35"/>
    <w:rsid w:val="00F91D41"/>
    <w:rsid w:val="00F925DE"/>
    <w:rsid w:val="00F9641B"/>
    <w:rsid w:val="00F967F4"/>
    <w:rsid w:val="00F97616"/>
    <w:rsid w:val="00F97E69"/>
    <w:rsid w:val="00F97E8E"/>
    <w:rsid w:val="00FA09F6"/>
    <w:rsid w:val="00FA0D60"/>
    <w:rsid w:val="00FA101D"/>
    <w:rsid w:val="00FA10C0"/>
    <w:rsid w:val="00FA1C64"/>
    <w:rsid w:val="00FA38C5"/>
    <w:rsid w:val="00FA4408"/>
    <w:rsid w:val="00FA4CC6"/>
    <w:rsid w:val="00FA5601"/>
    <w:rsid w:val="00FA67A6"/>
    <w:rsid w:val="00FA78B8"/>
    <w:rsid w:val="00FB0176"/>
    <w:rsid w:val="00FB14BF"/>
    <w:rsid w:val="00FB305B"/>
    <w:rsid w:val="00FB585E"/>
    <w:rsid w:val="00FB69A9"/>
    <w:rsid w:val="00FC00D9"/>
    <w:rsid w:val="00FC08B3"/>
    <w:rsid w:val="00FC0C04"/>
    <w:rsid w:val="00FC2278"/>
    <w:rsid w:val="00FC3630"/>
    <w:rsid w:val="00FC3E9F"/>
    <w:rsid w:val="00FC50D7"/>
    <w:rsid w:val="00FC5858"/>
    <w:rsid w:val="00FC7030"/>
    <w:rsid w:val="00FD0053"/>
    <w:rsid w:val="00FD15F2"/>
    <w:rsid w:val="00FD441B"/>
    <w:rsid w:val="00FD4D39"/>
    <w:rsid w:val="00FD5017"/>
    <w:rsid w:val="00FD54C3"/>
    <w:rsid w:val="00FD7A61"/>
    <w:rsid w:val="00FE0130"/>
    <w:rsid w:val="00FE0D7A"/>
    <w:rsid w:val="00FE15B1"/>
    <w:rsid w:val="00FE1B5C"/>
    <w:rsid w:val="00FE1CA2"/>
    <w:rsid w:val="00FE1EFB"/>
    <w:rsid w:val="00FE327E"/>
    <w:rsid w:val="00FE6396"/>
    <w:rsid w:val="00FE6606"/>
    <w:rsid w:val="00FE67F3"/>
    <w:rsid w:val="00FE6C8C"/>
    <w:rsid w:val="00FE724A"/>
    <w:rsid w:val="00FE73C1"/>
    <w:rsid w:val="00FF0688"/>
    <w:rsid w:val="00FF5234"/>
    <w:rsid w:val="00FF5F80"/>
    <w:rsid w:val="00FF77AD"/>
    <w:rsid w:val="00FF7D1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52639"/>
    <o:shapelayout v:ext="edit">
      <o:idmap v:ext="edit" data="1,51"/>
    </o:shapelayout>
  </w:shapeDefaults>
  <w:decimalSymbol w:val=","/>
  <w:listSeparator w:val=";"/>
  <w14:docId w14:val="569EEE9C"/>
  <w15:docId w15:val="{2B5AC454-E0B6-45E8-B10F-ED17E12F6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935B7"/>
    <w:rPr>
      <w:snapToGrid w:val="0"/>
      <w:color w:val="000000"/>
      <w:sz w:val="22"/>
      <w:szCs w:val="22"/>
    </w:rPr>
  </w:style>
  <w:style w:type="paragraph" w:styleId="berschrift1">
    <w:name w:val="heading 1"/>
    <w:basedOn w:val="Standard"/>
    <w:next w:val="Standard"/>
    <w:qFormat/>
    <w:pPr>
      <w:keepNext/>
      <w:outlineLvl w:val="0"/>
    </w:pPr>
    <w:rPr>
      <w:b/>
      <w:kern w:val="32"/>
      <w:sz w:val="32"/>
    </w:rPr>
  </w:style>
  <w:style w:type="paragraph" w:styleId="berschrift2">
    <w:name w:val="heading 2"/>
    <w:basedOn w:val="Standard"/>
    <w:next w:val="Standard"/>
    <w:link w:val="berschrift2Zchn"/>
    <w:autoRedefine/>
    <w:qFormat/>
    <w:rsid w:val="00044767"/>
    <w:pPr>
      <w:keepNext/>
      <w:ind w:left="284" w:hanging="284"/>
      <w:jc w:val="center"/>
      <w:outlineLvl w:val="1"/>
    </w:pPr>
    <w:rPr>
      <w:b/>
      <w:sz w:val="28"/>
    </w:rPr>
  </w:style>
  <w:style w:type="paragraph" w:styleId="berschrift3">
    <w:name w:val="heading 3"/>
    <w:basedOn w:val="Standard"/>
    <w:next w:val="Standard"/>
    <w:qFormat/>
    <w:rsid w:val="001F5E7B"/>
    <w:pPr>
      <w:keepNext/>
      <w:spacing w:before="240" w:after="60"/>
      <w:outlineLvl w:val="2"/>
    </w:pPr>
    <w:rPr>
      <w:b/>
      <w:sz w:val="28"/>
      <w:u w:val="single"/>
    </w:rPr>
  </w:style>
  <w:style w:type="paragraph" w:styleId="berschrift4">
    <w:name w:val="heading 4"/>
    <w:basedOn w:val="Standard"/>
    <w:next w:val="Standard"/>
    <w:qFormat/>
    <w:rsid w:val="001F5E7B"/>
    <w:pPr>
      <w:keepNext/>
      <w:spacing w:before="120" w:after="60"/>
      <w:jc w:val="center"/>
      <w:outlineLvl w:val="3"/>
    </w:pPr>
    <w:rPr>
      <w:b/>
      <w:sz w:val="24"/>
    </w:rPr>
  </w:style>
  <w:style w:type="paragraph" w:styleId="berschrift5">
    <w:name w:val="heading 5"/>
    <w:basedOn w:val="Standard"/>
    <w:next w:val="Standard"/>
    <w:autoRedefine/>
    <w:qFormat/>
    <w:rsid w:val="00044767"/>
    <w:pPr>
      <w:spacing w:before="120" w:after="60"/>
      <w:outlineLvl w:val="4"/>
    </w:pPr>
    <w:rPr>
      <w:b/>
      <w:i/>
      <w:sz w:val="26"/>
    </w:rPr>
  </w:style>
  <w:style w:type="paragraph" w:styleId="berschrift6">
    <w:name w:val="heading 6"/>
    <w:basedOn w:val="Standard"/>
    <w:next w:val="Standard"/>
    <w:qFormat/>
    <w:pPr>
      <w:spacing w:before="240" w:after="60"/>
      <w:outlineLvl w:val="5"/>
    </w:pPr>
    <w:rPr>
      <w:rFonts w:ascii="Times New Roman" w:hAnsi="Times New Roman"/>
      <w:b/>
    </w:rPr>
  </w:style>
  <w:style w:type="paragraph" w:styleId="berschrift7">
    <w:name w:val="heading 7"/>
    <w:basedOn w:val="Standard"/>
    <w:next w:val="Standard"/>
    <w:qFormat/>
    <w:pPr>
      <w:keepNext/>
      <w:outlineLvl w:val="6"/>
    </w:pPr>
    <w:rPr>
      <w:color w:val="FF00FF"/>
      <w:sz w:val="28"/>
    </w:rPr>
  </w:style>
  <w:style w:type="paragraph" w:styleId="berschrift8">
    <w:name w:val="heading 8"/>
    <w:basedOn w:val="Standard"/>
    <w:next w:val="Standard"/>
    <w:qFormat/>
    <w:pPr>
      <w:keepNext/>
      <w:outlineLvl w:val="7"/>
    </w:pPr>
    <w:rPr>
      <w:b/>
      <w:color w:val="FF00FF"/>
      <w:sz w:val="24"/>
    </w:rPr>
  </w:style>
  <w:style w:type="paragraph" w:styleId="berschrift9">
    <w:name w:val="heading 9"/>
    <w:basedOn w:val="Standard"/>
    <w:next w:val="Standard"/>
    <w:qFormat/>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autoRedefine/>
    <w:pPr>
      <w:numPr>
        <w:numId w:val="1"/>
      </w:numPr>
    </w:pPr>
  </w:style>
  <w:style w:type="paragraph" w:styleId="Aufzhlungszeichen2">
    <w:name w:val="List Bullet 2"/>
    <w:basedOn w:val="Standard"/>
    <w:autoRedefine/>
    <w:pPr>
      <w:numPr>
        <w:numId w:val="2"/>
      </w:numPr>
      <w:tabs>
        <w:tab w:val="clear" w:pos="360"/>
        <w:tab w:val="num" w:pos="643"/>
      </w:tabs>
      <w:ind w:left="643"/>
    </w:pPr>
  </w:style>
  <w:style w:type="paragraph" w:styleId="Blocktext">
    <w:name w:val="Block Text"/>
    <w:basedOn w:val="Standard"/>
    <w:pPr>
      <w:widowControl w:val="0"/>
      <w:ind w:left="284" w:right="720" w:hanging="284"/>
    </w:pPr>
  </w:style>
  <w:style w:type="paragraph" w:styleId="Fuzeile">
    <w:name w:val="footer"/>
    <w:basedOn w:val="Standard"/>
    <w:pPr>
      <w:tabs>
        <w:tab w:val="center" w:pos="4536"/>
        <w:tab w:val="right" w:pos="9072"/>
      </w:tabs>
    </w:pPr>
  </w:style>
  <w:style w:type="character" w:styleId="BesuchterHyperlink">
    <w:name w:val="FollowedHyperlink"/>
    <w:rPr>
      <w:rFonts w:ascii="Arial" w:hAnsi="Arial"/>
      <w:dstrike w:val="0"/>
      <w:color w:val="0000FF"/>
      <w:sz w:val="24"/>
      <w:u w:val="single"/>
      <w:vertAlign w:val="baseline"/>
    </w:rPr>
  </w:style>
  <w:style w:type="character" w:styleId="Hyperlink">
    <w:name w:val="Hyperlink"/>
    <w:rsid w:val="005A6F75"/>
    <w:rPr>
      <w:rFonts w:ascii="Arial" w:hAnsi="Arial"/>
      <w:color w:val="0000FF"/>
      <w:sz w:val="24"/>
      <w:u w:val="single"/>
    </w:rPr>
  </w:style>
  <w:style w:type="paragraph" w:styleId="Kopfzeile">
    <w:name w:val="header"/>
    <w:basedOn w:val="Standard"/>
    <w:pPr>
      <w:tabs>
        <w:tab w:val="center" w:pos="4536"/>
        <w:tab w:val="right" w:pos="9072"/>
      </w:tabs>
    </w:p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4">
    <w:name w:val="List Continue 4"/>
    <w:basedOn w:val="Standard"/>
    <w:pPr>
      <w:spacing w:after="120"/>
      <w:ind w:left="1132"/>
    </w:pPr>
  </w:style>
  <w:style w:type="paragraph" w:styleId="NurText">
    <w:name w:val="Plain Text"/>
    <w:basedOn w:val="Standard"/>
    <w:rPr>
      <w:rFonts w:ascii="Courier New" w:hAnsi="Courier New"/>
    </w:rPr>
  </w:style>
  <w:style w:type="paragraph" w:styleId="Textkrper">
    <w:name w:val="Body Text"/>
    <w:basedOn w:val="Standard"/>
    <w:pPr>
      <w:spacing w:after="120"/>
    </w:pPr>
  </w:style>
  <w:style w:type="paragraph" w:styleId="Textkrper-Zeileneinzug">
    <w:name w:val="Body Text Indent"/>
    <w:basedOn w:val="Standard"/>
    <w:pPr>
      <w:ind w:left="284"/>
    </w:pPr>
    <w:rPr>
      <w:rFonts w:ascii="Unique Extended" w:hAnsi="Unique Extended"/>
    </w:rPr>
  </w:style>
  <w:style w:type="paragraph" w:styleId="Titel">
    <w:name w:val="Title"/>
    <w:basedOn w:val="Standard"/>
    <w:qFormat/>
    <w:pPr>
      <w:jc w:val="center"/>
    </w:pPr>
    <w:rPr>
      <w:i/>
      <w:color w:val="FF00FF"/>
      <w:sz w:val="28"/>
      <w:u w:val="single"/>
    </w:rPr>
  </w:style>
  <w:style w:type="paragraph" w:customStyle="1" w:styleId="Aufgabe">
    <w:name w:val="Aufgabe"/>
    <w:basedOn w:val="Standard"/>
    <w:pPr>
      <w:ind w:left="567" w:right="567"/>
      <w:jc w:val="both"/>
    </w:pPr>
    <w:rPr>
      <w:rFonts w:ascii="New York" w:hAnsi="New York"/>
      <w:sz w:val="24"/>
    </w:rPr>
  </w:style>
  <w:style w:type="paragraph" w:customStyle="1" w:styleId="Text">
    <w:name w:val="Text"/>
    <w:basedOn w:val="Standard"/>
    <w:rPr>
      <w:rFonts w:ascii="Tms Rmn" w:hAnsi="Tms Rmn"/>
      <w:noProof/>
    </w:rPr>
  </w:style>
  <w:style w:type="paragraph" w:customStyle="1" w:styleId="WW-Caption">
    <w:name w:val="WW-Caption"/>
    <w:basedOn w:val="Standard"/>
    <w:next w:val="Standard"/>
    <w:pPr>
      <w:suppressAutoHyphens/>
      <w:spacing w:before="120" w:after="120"/>
    </w:pPr>
    <w:rPr>
      <w:b/>
    </w:rPr>
  </w:style>
  <w:style w:type="paragraph" w:customStyle="1" w:styleId="Vorgabetext">
    <w:name w:val="Vorgabetext"/>
    <w:basedOn w:val="Standard"/>
    <w:rPr>
      <w:rFonts w:ascii="Times New Roman" w:hAnsi="Times New Roman"/>
      <w:sz w:val="24"/>
    </w:rPr>
  </w:style>
  <w:style w:type="paragraph" w:styleId="Textkrper2">
    <w:name w:val="Body Text 2"/>
    <w:basedOn w:val="Standard"/>
  </w:style>
  <w:style w:type="paragraph" w:customStyle="1" w:styleId="Default">
    <w:name w:val="Default"/>
    <w:rPr>
      <w:color w:val="000000"/>
      <w:sz w:val="24"/>
      <w:szCs w:val="22"/>
    </w:rPr>
  </w:style>
  <w:style w:type="paragraph" w:styleId="Textkrper3">
    <w:name w:val="Body Text 3"/>
    <w:basedOn w:val="Standard"/>
  </w:style>
  <w:style w:type="table" w:styleId="Tabellenraster">
    <w:name w:val="Table Grid"/>
    <w:basedOn w:val="NormaleTabelle"/>
    <w:rsid w:val="003B73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1">
    <w:name w:val="Formatvorlage1"/>
    <w:basedOn w:val="berschrift3"/>
    <w:rsid w:val="001F5E7B"/>
  </w:style>
  <w:style w:type="paragraph" w:customStyle="1" w:styleId="Formatvorlage2">
    <w:name w:val="Formatvorlage2"/>
    <w:basedOn w:val="berschrift4"/>
    <w:rsid w:val="001F5E7B"/>
  </w:style>
  <w:style w:type="character" w:customStyle="1" w:styleId="berschrift2Zchn">
    <w:name w:val="Überschrift 2 Zchn"/>
    <w:link w:val="berschrift2"/>
    <w:rsid w:val="00044767"/>
    <w:rPr>
      <w:rFonts w:ascii="Arial" w:hAnsi="Arial"/>
      <w:b/>
      <w:sz w:val="28"/>
      <w:lang w:val="de-DE" w:eastAsia="de-DE" w:bidi="ar-SA"/>
    </w:rPr>
  </w:style>
  <w:style w:type="paragraph" w:customStyle="1" w:styleId="Hyperlinkzentriert">
    <w:name w:val="Hyperlink_zentriert"/>
    <w:basedOn w:val="Standard"/>
    <w:autoRedefine/>
    <w:rsid w:val="0032129B"/>
    <w:pPr>
      <w:jc w:val="center"/>
    </w:pPr>
    <w:rPr>
      <w:color w:val="0000FF"/>
      <w:sz w:val="24"/>
      <w:u w:val="single"/>
    </w:rPr>
  </w:style>
  <w:style w:type="character" w:styleId="Seitenzahl">
    <w:name w:val="page number"/>
    <w:basedOn w:val="Absatz-Standardschriftart"/>
    <w:rsid w:val="00E14754"/>
  </w:style>
  <w:style w:type="paragraph" w:styleId="Dokumentstruktur">
    <w:name w:val="Document Map"/>
    <w:basedOn w:val="Standard"/>
    <w:semiHidden/>
    <w:rsid w:val="00E14754"/>
    <w:pPr>
      <w:shd w:val="clear" w:color="auto" w:fill="000080"/>
    </w:pPr>
    <w:rPr>
      <w:rFonts w:ascii="Tahoma" w:hAnsi="Tahoma"/>
    </w:rPr>
  </w:style>
  <w:style w:type="paragraph" w:customStyle="1" w:styleId="Standard-1">
    <w:name w:val="Standard-1"/>
    <w:basedOn w:val="Standard"/>
    <w:rsid w:val="00E14754"/>
    <w:pPr>
      <w:tabs>
        <w:tab w:val="left" w:pos="567"/>
      </w:tabs>
      <w:ind w:left="284" w:hanging="284"/>
    </w:pPr>
    <w:rPr>
      <w:rFonts w:ascii="Times New Roman" w:hAnsi="Times New Roman"/>
      <w:sz w:val="24"/>
    </w:rPr>
  </w:style>
  <w:style w:type="paragraph" w:customStyle="1" w:styleId="Aufzhlung-abc">
    <w:name w:val="Aufzählung-abc"/>
    <w:basedOn w:val="Standard"/>
    <w:rsid w:val="00E14754"/>
    <w:pPr>
      <w:tabs>
        <w:tab w:val="left" w:pos="567"/>
      </w:tabs>
      <w:ind w:left="568" w:hanging="284"/>
    </w:pPr>
    <w:rPr>
      <w:rFonts w:ascii="Times New Roman" w:hAnsi="Times New Roman"/>
      <w:sz w:val="24"/>
    </w:rPr>
  </w:style>
  <w:style w:type="paragraph" w:styleId="StandardWeb">
    <w:name w:val="Normal (Web)"/>
    <w:basedOn w:val="Standard"/>
    <w:uiPriority w:val="99"/>
    <w:rsid w:val="00E14754"/>
    <w:pPr>
      <w:spacing w:before="100" w:beforeAutospacing="1" w:after="100" w:afterAutospacing="1"/>
    </w:pPr>
    <w:rPr>
      <w:rFonts w:ascii="Times New Roman" w:hAnsi="Times New Roman"/>
      <w:sz w:val="24"/>
      <w:szCs w:val="24"/>
    </w:rPr>
  </w:style>
  <w:style w:type="character" w:customStyle="1" w:styleId="rot">
    <w:name w:val="rot"/>
    <w:basedOn w:val="Absatz-Standardschriftart"/>
    <w:rsid w:val="00E14754"/>
  </w:style>
  <w:style w:type="paragraph" w:styleId="HTMLVorformatiert">
    <w:name w:val="HTML Preformatted"/>
    <w:basedOn w:val="Standard"/>
    <w:rsid w:val="00E147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customStyle="1" w:styleId="MTDisplayEquation">
    <w:name w:val="MTDisplayEquation"/>
    <w:basedOn w:val="Standard"/>
    <w:next w:val="Standard"/>
    <w:rsid w:val="00E14754"/>
    <w:pPr>
      <w:numPr>
        <w:numId w:val="5"/>
      </w:numPr>
      <w:tabs>
        <w:tab w:val="clear" w:pos="720"/>
        <w:tab w:val="center" w:pos="5320"/>
        <w:tab w:val="right" w:pos="9920"/>
      </w:tabs>
    </w:pPr>
  </w:style>
  <w:style w:type="paragraph" w:customStyle="1" w:styleId="Standard11pt">
    <w:name w:val="Standard + 11 pt"/>
    <w:basedOn w:val="Standard"/>
    <w:rsid w:val="009911C5"/>
    <w:pPr>
      <w:widowControl w:val="0"/>
    </w:pPr>
  </w:style>
  <w:style w:type="character" w:customStyle="1" w:styleId="pagestitle">
    <w:name w:val="pagestitle"/>
    <w:basedOn w:val="Absatz-Standardschriftart"/>
    <w:rsid w:val="006D256A"/>
  </w:style>
  <w:style w:type="character" w:customStyle="1" w:styleId="fragetext">
    <w:name w:val="fragetext"/>
    <w:basedOn w:val="Absatz-Standardschriftart"/>
    <w:rsid w:val="00691771"/>
  </w:style>
  <w:style w:type="character" w:customStyle="1" w:styleId="antworttext">
    <w:name w:val="antworttext"/>
    <w:basedOn w:val="Absatz-Standardschriftart"/>
    <w:rsid w:val="00691771"/>
  </w:style>
  <w:style w:type="character" w:customStyle="1" w:styleId="a-size-large">
    <w:name w:val="a-size-large"/>
    <w:rsid w:val="00AA0B31"/>
  </w:style>
  <w:style w:type="paragraph" w:customStyle="1" w:styleId="StandardWeb1">
    <w:name w:val="Standard (Web)1"/>
    <w:basedOn w:val="Standard"/>
    <w:rsid w:val="009F7E00"/>
    <w:pPr>
      <w:overflowPunct w:val="0"/>
      <w:autoSpaceDE w:val="0"/>
      <w:autoSpaceDN w:val="0"/>
      <w:adjustRightInd w:val="0"/>
      <w:spacing w:before="100" w:after="100"/>
      <w:textAlignment w:val="baseline"/>
    </w:pPr>
    <w:rPr>
      <w:rFonts w:ascii="Times New Roman" w:hAnsi="Times New Roman"/>
      <w:sz w:val="24"/>
    </w:rPr>
  </w:style>
  <w:style w:type="character" w:customStyle="1" w:styleId="NichtaufgelsteErwhnung1">
    <w:name w:val="Nicht aufgelöste Erwähnung1"/>
    <w:uiPriority w:val="99"/>
    <w:semiHidden/>
    <w:unhideWhenUsed/>
    <w:rsid w:val="00DB4010"/>
    <w:rPr>
      <w:color w:val="605E5C"/>
      <w:shd w:val="clear" w:color="auto" w:fill="E1DFDD"/>
    </w:rPr>
  </w:style>
  <w:style w:type="character" w:customStyle="1" w:styleId="NichtaufgelsteErwhnung2">
    <w:name w:val="Nicht aufgelöste Erwähnung2"/>
    <w:uiPriority w:val="99"/>
    <w:semiHidden/>
    <w:unhideWhenUsed/>
    <w:rsid w:val="006A0E0A"/>
    <w:rPr>
      <w:color w:val="605E5C"/>
      <w:shd w:val="clear" w:color="auto" w:fill="E1DFDD"/>
    </w:rPr>
  </w:style>
  <w:style w:type="character" w:customStyle="1" w:styleId="NichtaufgelsteErwhnung3">
    <w:name w:val="Nicht aufgelöste Erwähnung3"/>
    <w:uiPriority w:val="99"/>
    <w:semiHidden/>
    <w:unhideWhenUsed/>
    <w:rsid w:val="00686451"/>
    <w:rPr>
      <w:color w:val="605E5C"/>
      <w:shd w:val="clear" w:color="auto" w:fill="E1DFDD"/>
    </w:rPr>
  </w:style>
  <w:style w:type="character" w:customStyle="1" w:styleId="NichtaufgelsteErwhnung4">
    <w:name w:val="Nicht aufgelöste Erwähnung4"/>
    <w:uiPriority w:val="99"/>
    <w:semiHidden/>
    <w:unhideWhenUsed/>
    <w:rsid w:val="00556C63"/>
    <w:rPr>
      <w:color w:val="605E5C"/>
      <w:shd w:val="clear" w:color="auto" w:fill="E1DFDD"/>
    </w:rPr>
  </w:style>
  <w:style w:type="character" w:customStyle="1" w:styleId="NichtaufgelsteErwhnung5">
    <w:name w:val="Nicht aufgelöste Erwähnung5"/>
    <w:uiPriority w:val="99"/>
    <w:semiHidden/>
    <w:unhideWhenUsed/>
    <w:rsid w:val="005F7EF3"/>
    <w:rPr>
      <w:color w:val="605E5C"/>
      <w:shd w:val="clear" w:color="auto" w:fill="E1DFDD"/>
    </w:rPr>
  </w:style>
  <w:style w:type="table" w:styleId="TabelleSpezial1">
    <w:name w:val="Table Subtle 1"/>
    <w:basedOn w:val="NormaleTabelle"/>
    <w:rsid w:val="007C2D3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NichtaufgelsteErwhnung6">
    <w:name w:val="Nicht aufgelöste Erwähnung6"/>
    <w:uiPriority w:val="99"/>
    <w:semiHidden/>
    <w:unhideWhenUsed/>
    <w:rsid w:val="00CC56BA"/>
    <w:rPr>
      <w:color w:val="605E5C"/>
      <w:shd w:val="clear" w:color="auto" w:fill="E1DFDD"/>
    </w:rPr>
  </w:style>
  <w:style w:type="character" w:customStyle="1" w:styleId="NichtaufgelsteErwhnung7">
    <w:name w:val="Nicht aufgelöste Erwähnung7"/>
    <w:uiPriority w:val="99"/>
    <w:semiHidden/>
    <w:unhideWhenUsed/>
    <w:rsid w:val="00FA09F6"/>
    <w:rPr>
      <w:color w:val="605E5C"/>
      <w:shd w:val="clear" w:color="auto" w:fill="E1DFDD"/>
    </w:rPr>
  </w:style>
  <w:style w:type="character" w:customStyle="1" w:styleId="NichtaufgelsteErwhnung8">
    <w:name w:val="Nicht aufgelöste Erwähnung8"/>
    <w:uiPriority w:val="99"/>
    <w:semiHidden/>
    <w:unhideWhenUsed/>
    <w:rsid w:val="00B475E2"/>
    <w:rPr>
      <w:color w:val="605E5C"/>
      <w:shd w:val="clear" w:color="auto" w:fill="E1DFDD"/>
    </w:rPr>
  </w:style>
  <w:style w:type="character" w:customStyle="1" w:styleId="NichtaufgelsteErwhnung9">
    <w:name w:val="Nicht aufgelöste Erwähnung9"/>
    <w:uiPriority w:val="99"/>
    <w:semiHidden/>
    <w:unhideWhenUsed/>
    <w:rsid w:val="00A67CB8"/>
    <w:rPr>
      <w:color w:val="605E5C"/>
      <w:shd w:val="clear" w:color="auto" w:fill="E1DFDD"/>
    </w:rPr>
  </w:style>
  <w:style w:type="character" w:customStyle="1" w:styleId="NichtaufgelsteErwhnung10">
    <w:name w:val="Nicht aufgelöste Erwähnung10"/>
    <w:uiPriority w:val="99"/>
    <w:semiHidden/>
    <w:unhideWhenUsed/>
    <w:rsid w:val="00E71687"/>
    <w:rPr>
      <w:color w:val="605E5C"/>
      <w:shd w:val="clear" w:color="auto" w:fill="E1DFDD"/>
    </w:rPr>
  </w:style>
  <w:style w:type="character" w:customStyle="1" w:styleId="NichtaufgelsteErwhnung11">
    <w:name w:val="Nicht aufgelöste Erwähnung11"/>
    <w:uiPriority w:val="99"/>
    <w:semiHidden/>
    <w:unhideWhenUsed/>
    <w:rsid w:val="000D7848"/>
    <w:rPr>
      <w:color w:val="605E5C"/>
      <w:shd w:val="clear" w:color="auto" w:fill="E1DFDD"/>
    </w:rPr>
  </w:style>
  <w:style w:type="character" w:customStyle="1" w:styleId="NichtaufgelsteErwhnung12">
    <w:name w:val="Nicht aufgelöste Erwähnung12"/>
    <w:uiPriority w:val="99"/>
    <w:semiHidden/>
    <w:unhideWhenUsed/>
    <w:rsid w:val="0065316B"/>
    <w:rPr>
      <w:color w:val="605E5C"/>
      <w:shd w:val="clear" w:color="auto" w:fill="E1DFDD"/>
    </w:rPr>
  </w:style>
  <w:style w:type="character" w:customStyle="1" w:styleId="NichtaufgelsteErwhnung13">
    <w:name w:val="Nicht aufgelöste Erwähnung13"/>
    <w:uiPriority w:val="99"/>
    <w:semiHidden/>
    <w:unhideWhenUsed/>
    <w:rsid w:val="00BD0C3E"/>
    <w:rPr>
      <w:color w:val="605E5C"/>
      <w:shd w:val="clear" w:color="auto" w:fill="E1DFDD"/>
    </w:rPr>
  </w:style>
  <w:style w:type="character" w:customStyle="1" w:styleId="NichtaufgelsteErwhnung14">
    <w:name w:val="Nicht aufgelöste Erwähnung14"/>
    <w:uiPriority w:val="99"/>
    <w:semiHidden/>
    <w:unhideWhenUsed/>
    <w:rsid w:val="007021F9"/>
    <w:rPr>
      <w:color w:val="605E5C"/>
      <w:shd w:val="clear" w:color="auto" w:fill="E1DFDD"/>
    </w:rPr>
  </w:style>
  <w:style w:type="character" w:customStyle="1" w:styleId="NichtaufgelsteErwhnung15">
    <w:name w:val="Nicht aufgelöste Erwähnung15"/>
    <w:uiPriority w:val="99"/>
    <w:semiHidden/>
    <w:unhideWhenUsed/>
    <w:rsid w:val="00AD4ECC"/>
    <w:rPr>
      <w:color w:val="605E5C"/>
      <w:shd w:val="clear" w:color="auto" w:fill="E1DFDD"/>
    </w:rPr>
  </w:style>
  <w:style w:type="character" w:customStyle="1" w:styleId="NichtaufgelsteErwhnung16">
    <w:name w:val="Nicht aufgelöste Erwähnung16"/>
    <w:uiPriority w:val="99"/>
    <w:semiHidden/>
    <w:unhideWhenUsed/>
    <w:rsid w:val="00AA7144"/>
    <w:rPr>
      <w:color w:val="605E5C"/>
      <w:shd w:val="clear" w:color="auto" w:fill="E1DFDD"/>
    </w:rPr>
  </w:style>
  <w:style w:type="character" w:customStyle="1" w:styleId="NichtaufgelsteErwhnung17">
    <w:name w:val="Nicht aufgelöste Erwähnung17"/>
    <w:basedOn w:val="Absatz-Standardschriftart"/>
    <w:uiPriority w:val="99"/>
    <w:semiHidden/>
    <w:unhideWhenUsed/>
    <w:rsid w:val="002D4CEA"/>
    <w:rPr>
      <w:color w:val="605E5C"/>
      <w:shd w:val="clear" w:color="auto" w:fill="E1DFDD"/>
    </w:rPr>
  </w:style>
  <w:style w:type="character" w:customStyle="1" w:styleId="NichtaufgelsteErwhnung18">
    <w:name w:val="Nicht aufgelöste Erwähnung18"/>
    <w:basedOn w:val="Absatz-Standardschriftart"/>
    <w:uiPriority w:val="99"/>
    <w:semiHidden/>
    <w:unhideWhenUsed/>
    <w:rsid w:val="001C76A3"/>
    <w:rPr>
      <w:color w:val="605E5C"/>
      <w:shd w:val="clear" w:color="auto" w:fill="E1DFDD"/>
    </w:rPr>
  </w:style>
  <w:style w:type="paragraph" w:styleId="Listenabsatz">
    <w:name w:val="List Paragraph"/>
    <w:basedOn w:val="Standard"/>
    <w:uiPriority w:val="34"/>
    <w:qFormat/>
    <w:rsid w:val="00916114"/>
    <w:pPr>
      <w:ind w:left="720"/>
      <w:contextualSpacing/>
    </w:pPr>
  </w:style>
  <w:style w:type="character" w:customStyle="1" w:styleId="NichtaufgelsteErwhnung19">
    <w:name w:val="Nicht aufgelöste Erwähnung19"/>
    <w:basedOn w:val="Absatz-Standardschriftart"/>
    <w:uiPriority w:val="99"/>
    <w:semiHidden/>
    <w:unhideWhenUsed/>
    <w:rsid w:val="00CD6FDE"/>
    <w:rPr>
      <w:color w:val="605E5C"/>
      <w:shd w:val="clear" w:color="auto" w:fill="E1DFDD"/>
    </w:rPr>
  </w:style>
  <w:style w:type="character" w:customStyle="1" w:styleId="NichtaufgelsteErwhnung20">
    <w:name w:val="Nicht aufgelöste Erwähnung20"/>
    <w:basedOn w:val="Absatz-Standardschriftart"/>
    <w:uiPriority w:val="99"/>
    <w:semiHidden/>
    <w:unhideWhenUsed/>
    <w:rsid w:val="000F3156"/>
    <w:rPr>
      <w:color w:val="605E5C"/>
      <w:shd w:val="clear" w:color="auto" w:fill="E1DFDD"/>
    </w:rPr>
  </w:style>
  <w:style w:type="character" w:customStyle="1" w:styleId="markedcontent">
    <w:name w:val="markedcontent"/>
    <w:basedOn w:val="Absatz-Standardschriftart"/>
    <w:rsid w:val="00066D8C"/>
  </w:style>
  <w:style w:type="character" w:customStyle="1" w:styleId="NichtaufgelsteErwhnung21">
    <w:name w:val="Nicht aufgelöste Erwähnung21"/>
    <w:basedOn w:val="Absatz-Standardschriftart"/>
    <w:uiPriority w:val="99"/>
    <w:semiHidden/>
    <w:unhideWhenUsed/>
    <w:rsid w:val="00F51E11"/>
    <w:rPr>
      <w:color w:val="605E5C"/>
      <w:shd w:val="clear" w:color="auto" w:fill="E1DFDD"/>
    </w:rPr>
  </w:style>
  <w:style w:type="character" w:customStyle="1" w:styleId="NichtaufgelsteErwhnung22">
    <w:name w:val="Nicht aufgelöste Erwähnung22"/>
    <w:basedOn w:val="Absatz-Standardschriftart"/>
    <w:uiPriority w:val="99"/>
    <w:semiHidden/>
    <w:unhideWhenUsed/>
    <w:rsid w:val="005A496B"/>
    <w:rPr>
      <w:color w:val="605E5C"/>
      <w:shd w:val="clear" w:color="auto" w:fill="E1DFDD"/>
    </w:rPr>
  </w:style>
  <w:style w:type="character" w:customStyle="1" w:styleId="NichtaufgelsteErwhnung23">
    <w:name w:val="Nicht aufgelöste Erwähnung23"/>
    <w:basedOn w:val="Absatz-Standardschriftart"/>
    <w:uiPriority w:val="99"/>
    <w:semiHidden/>
    <w:unhideWhenUsed/>
    <w:rsid w:val="005816AB"/>
    <w:rPr>
      <w:color w:val="605E5C"/>
      <w:shd w:val="clear" w:color="auto" w:fill="E1DFDD"/>
    </w:rPr>
  </w:style>
  <w:style w:type="character" w:customStyle="1" w:styleId="NichtaufgelsteErwhnung24">
    <w:name w:val="Nicht aufgelöste Erwähnung24"/>
    <w:basedOn w:val="Absatz-Standardschriftart"/>
    <w:uiPriority w:val="99"/>
    <w:semiHidden/>
    <w:unhideWhenUsed/>
    <w:rsid w:val="00836C13"/>
    <w:rPr>
      <w:color w:val="605E5C"/>
      <w:shd w:val="clear" w:color="auto" w:fill="E1DFDD"/>
    </w:rPr>
  </w:style>
  <w:style w:type="character" w:customStyle="1" w:styleId="NichtaufgelsteErwhnung25">
    <w:name w:val="Nicht aufgelöste Erwähnung25"/>
    <w:basedOn w:val="Absatz-Standardschriftart"/>
    <w:uiPriority w:val="99"/>
    <w:semiHidden/>
    <w:unhideWhenUsed/>
    <w:rsid w:val="00EE617F"/>
    <w:rPr>
      <w:color w:val="605E5C"/>
      <w:shd w:val="clear" w:color="auto" w:fill="E1DFDD"/>
    </w:rPr>
  </w:style>
  <w:style w:type="character" w:customStyle="1" w:styleId="NichtaufgelsteErwhnung26">
    <w:name w:val="Nicht aufgelöste Erwähnung26"/>
    <w:basedOn w:val="Absatz-Standardschriftart"/>
    <w:uiPriority w:val="99"/>
    <w:semiHidden/>
    <w:unhideWhenUsed/>
    <w:rsid w:val="0024178F"/>
    <w:rPr>
      <w:color w:val="605E5C"/>
      <w:shd w:val="clear" w:color="auto" w:fill="E1DFDD"/>
    </w:rPr>
  </w:style>
  <w:style w:type="character" w:customStyle="1" w:styleId="NichtaufgelsteErwhnung27">
    <w:name w:val="Nicht aufgelöste Erwähnung27"/>
    <w:basedOn w:val="Absatz-Standardschriftart"/>
    <w:uiPriority w:val="99"/>
    <w:semiHidden/>
    <w:unhideWhenUsed/>
    <w:rsid w:val="0000136C"/>
    <w:rPr>
      <w:color w:val="605E5C"/>
      <w:shd w:val="clear" w:color="auto" w:fill="E1DFDD"/>
    </w:rPr>
  </w:style>
  <w:style w:type="character" w:customStyle="1" w:styleId="UnresolvedMention">
    <w:name w:val="Unresolved Mention"/>
    <w:basedOn w:val="Absatz-Standardschriftart"/>
    <w:uiPriority w:val="99"/>
    <w:semiHidden/>
    <w:unhideWhenUsed/>
    <w:rsid w:val="00CE6F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692620">
      <w:bodyDiv w:val="1"/>
      <w:marLeft w:val="0"/>
      <w:marRight w:val="0"/>
      <w:marTop w:val="0"/>
      <w:marBottom w:val="0"/>
      <w:divBdr>
        <w:top w:val="none" w:sz="0" w:space="0" w:color="auto"/>
        <w:left w:val="none" w:sz="0" w:space="0" w:color="auto"/>
        <w:bottom w:val="none" w:sz="0" w:space="0" w:color="auto"/>
        <w:right w:val="none" w:sz="0" w:space="0" w:color="auto"/>
      </w:divBdr>
    </w:div>
    <w:div w:id="288631735">
      <w:bodyDiv w:val="1"/>
      <w:marLeft w:val="0"/>
      <w:marRight w:val="0"/>
      <w:marTop w:val="0"/>
      <w:marBottom w:val="0"/>
      <w:divBdr>
        <w:top w:val="none" w:sz="0" w:space="0" w:color="auto"/>
        <w:left w:val="none" w:sz="0" w:space="0" w:color="auto"/>
        <w:bottom w:val="none" w:sz="0" w:space="0" w:color="auto"/>
        <w:right w:val="none" w:sz="0" w:space="0" w:color="auto"/>
      </w:divBdr>
      <w:divsChild>
        <w:div w:id="734279180">
          <w:marLeft w:val="0"/>
          <w:marRight w:val="0"/>
          <w:marTop w:val="0"/>
          <w:marBottom w:val="0"/>
          <w:divBdr>
            <w:top w:val="none" w:sz="0" w:space="0" w:color="auto"/>
            <w:left w:val="none" w:sz="0" w:space="0" w:color="auto"/>
            <w:bottom w:val="none" w:sz="0" w:space="0" w:color="auto"/>
            <w:right w:val="none" w:sz="0" w:space="0" w:color="auto"/>
          </w:divBdr>
        </w:div>
      </w:divsChild>
    </w:div>
    <w:div w:id="441196159">
      <w:bodyDiv w:val="1"/>
      <w:marLeft w:val="0"/>
      <w:marRight w:val="0"/>
      <w:marTop w:val="0"/>
      <w:marBottom w:val="0"/>
      <w:divBdr>
        <w:top w:val="none" w:sz="0" w:space="0" w:color="auto"/>
        <w:left w:val="none" w:sz="0" w:space="0" w:color="auto"/>
        <w:bottom w:val="none" w:sz="0" w:space="0" w:color="auto"/>
        <w:right w:val="none" w:sz="0" w:space="0" w:color="auto"/>
      </w:divBdr>
    </w:div>
    <w:div w:id="442699350">
      <w:bodyDiv w:val="1"/>
      <w:marLeft w:val="0"/>
      <w:marRight w:val="0"/>
      <w:marTop w:val="0"/>
      <w:marBottom w:val="0"/>
      <w:divBdr>
        <w:top w:val="none" w:sz="0" w:space="0" w:color="auto"/>
        <w:left w:val="none" w:sz="0" w:space="0" w:color="auto"/>
        <w:bottom w:val="none" w:sz="0" w:space="0" w:color="auto"/>
        <w:right w:val="none" w:sz="0" w:space="0" w:color="auto"/>
      </w:divBdr>
    </w:div>
    <w:div w:id="443502378">
      <w:bodyDiv w:val="1"/>
      <w:marLeft w:val="0"/>
      <w:marRight w:val="0"/>
      <w:marTop w:val="0"/>
      <w:marBottom w:val="0"/>
      <w:divBdr>
        <w:top w:val="none" w:sz="0" w:space="0" w:color="auto"/>
        <w:left w:val="none" w:sz="0" w:space="0" w:color="auto"/>
        <w:bottom w:val="none" w:sz="0" w:space="0" w:color="auto"/>
        <w:right w:val="none" w:sz="0" w:space="0" w:color="auto"/>
      </w:divBdr>
      <w:divsChild>
        <w:div w:id="880483177">
          <w:marLeft w:val="0"/>
          <w:marRight w:val="0"/>
          <w:marTop w:val="0"/>
          <w:marBottom w:val="0"/>
          <w:divBdr>
            <w:top w:val="none" w:sz="0" w:space="0" w:color="auto"/>
            <w:left w:val="none" w:sz="0" w:space="0" w:color="auto"/>
            <w:bottom w:val="none" w:sz="0" w:space="0" w:color="auto"/>
            <w:right w:val="none" w:sz="0" w:space="0" w:color="auto"/>
          </w:divBdr>
        </w:div>
      </w:divsChild>
    </w:div>
    <w:div w:id="608663714">
      <w:bodyDiv w:val="1"/>
      <w:marLeft w:val="0"/>
      <w:marRight w:val="0"/>
      <w:marTop w:val="0"/>
      <w:marBottom w:val="0"/>
      <w:divBdr>
        <w:top w:val="none" w:sz="0" w:space="0" w:color="auto"/>
        <w:left w:val="none" w:sz="0" w:space="0" w:color="auto"/>
        <w:bottom w:val="none" w:sz="0" w:space="0" w:color="auto"/>
        <w:right w:val="none" w:sz="0" w:space="0" w:color="auto"/>
      </w:divBdr>
      <w:divsChild>
        <w:div w:id="343283121">
          <w:marLeft w:val="0"/>
          <w:marRight w:val="0"/>
          <w:marTop w:val="0"/>
          <w:marBottom w:val="0"/>
          <w:divBdr>
            <w:top w:val="none" w:sz="0" w:space="0" w:color="auto"/>
            <w:left w:val="none" w:sz="0" w:space="0" w:color="auto"/>
            <w:bottom w:val="none" w:sz="0" w:space="0" w:color="auto"/>
            <w:right w:val="none" w:sz="0" w:space="0" w:color="auto"/>
          </w:divBdr>
        </w:div>
      </w:divsChild>
    </w:div>
    <w:div w:id="639189182">
      <w:bodyDiv w:val="1"/>
      <w:marLeft w:val="0"/>
      <w:marRight w:val="0"/>
      <w:marTop w:val="0"/>
      <w:marBottom w:val="0"/>
      <w:divBdr>
        <w:top w:val="none" w:sz="0" w:space="0" w:color="auto"/>
        <w:left w:val="none" w:sz="0" w:space="0" w:color="auto"/>
        <w:bottom w:val="none" w:sz="0" w:space="0" w:color="auto"/>
        <w:right w:val="none" w:sz="0" w:space="0" w:color="auto"/>
      </w:divBdr>
    </w:div>
    <w:div w:id="728264683">
      <w:bodyDiv w:val="1"/>
      <w:marLeft w:val="0"/>
      <w:marRight w:val="0"/>
      <w:marTop w:val="0"/>
      <w:marBottom w:val="0"/>
      <w:divBdr>
        <w:top w:val="none" w:sz="0" w:space="0" w:color="auto"/>
        <w:left w:val="none" w:sz="0" w:space="0" w:color="auto"/>
        <w:bottom w:val="none" w:sz="0" w:space="0" w:color="auto"/>
        <w:right w:val="none" w:sz="0" w:space="0" w:color="auto"/>
      </w:divBdr>
    </w:div>
    <w:div w:id="815806640">
      <w:bodyDiv w:val="1"/>
      <w:marLeft w:val="0"/>
      <w:marRight w:val="0"/>
      <w:marTop w:val="0"/>
      <w:marBottom w:val="0"/>
      <w:divBdr>
        <w:top w:val="none" w:sz="0" w:space="0" w:color="auto"/>
        <w:left w:val="none" w:sz="0" w:space="0" w:color="auto"/>
        <w:bottom w:val="none" w:sz="0" w:space="0" w:color="auto"/>
        <w:right w:val="none" w:sz="0" w:space="0" w:color="auto"/>
      </w:divBdr>
    </w:div>
    <w:div w:id="893927571">
      <w:bodyDiv w:val="1"/>
      <w:marLeft w:val="0"/>
      <w:marRight w:val="0"/>
      <w:marTop w:val="0"/>
      <w:marBottom w:val="0"/>
      <w:divBdr>
        <w:top w:val="none" w:sz="0" w:space="0" w:color="auto"/>
        <w:left w:val="none" w:sz="0" w:space="0" w:color="auto"/>
        <w:bottom w:val="none" w:sz="0" w:space="0" w:color="auto"/>
        <w:right w:val="none" w:sz="0" w:space="0" w:color="auto"/>
      </w:divBdr>
    </w:div>
    <w:div w:id="1059399324">
      <w:bodyDiv w:val="1"/>
      <w:marLeft w:val="0"/>
      <w:marRight w:val="0"/>
      <w:marTop w:val="0"/>
      <w:marBottom w:val="0"/>
      <w:divBdr>
        <w:top w:val="none" w:sz="0" w:space="0" w:color="auto"/>
        <w:left w:val="none" w:sz="0" w:space="0" w:color="auto"/>
        <w:bottom w:val="none" w:sz="0" w:space="0" w:color="auto"/>
        <w:right w:val="none" w:sz="0" w:space="0" w:color="auto"/>
      </w:divBdr>
      <w:divsChild>
        <w:div w:id="1206523830">
          <w:marLeft w:val="0"/>
          <w:marRight w:val="0"/>
          <w:marTop w:val="0"/>
          <w:marBottom w:val="0"/>
          <w:divBdr>
            <w:top w:val="none" w:sz="0" w:space="0" w:color="auto"/>
            <w:left w:val="none" w:sz="0" w:space="0" w:color="auto"/>
            <w:bottom w:val="none" w:sz="0" w:space="0" w:color="auto"/>
            <w:right w:val="none" w:sz="0" w:space="0" w:color="auto"/>
          </w:divBdr>
        </w:div>
      </w:divsChild>
    </w:div>
    <w:div w:id="1391658551">
      <w:bodyDiv w:val="1"/>
      <w:marLeft w:val="0"/>
      <w:marRight w:val="0"/>
      <w:marTop w:val="0"/>
      <w:marBottom w:val="0"/>
      <w:divBdr>
        <w:top w:val="none" w:sz="0" w:space="0" w:color="auto"/>
        <w:left w:val="none" w:sz="0" w:space="0" w:color="auto"/>
        <w:bottom w:val="none" w:sz="0" w:space="0" w:color="auto"/>
        <w:right w:val="none" w:sz="0" w:space="0" w:color="auto"/>
      </w:divBdr>
    </w:div>
    <w:div w:id="1524056197">
      <w:bodyDiv w:val="1"/>
      <w:marLeft w:val="0"/>
      <w:marRight w:val="0"/>
      <w:marTop w:val="0"/>
      <w:marBottom w:val="0"/>
      <w:divBdr>
        <w:top w:val="none" w:sz="0" w:space="0" w:color="auto"/>
        <w:left w:val="none" w:sz="0" w:space="0" w:color="auto"/>
        <w:bottom w:val="none" w:sz="0" w:space="0" w:color="auto"/>
        <w:right w:val="none" w:sz="0" w:space="0" w:color="auto"/>
      </w:divBdr>
    </w:div>
    <w:div w:id="1530990804">
      <w:bodyDiv w:val="1"/>
      <w:marLeft w:val="0"/>
      <w:marRight w:val="0"/>
      <w:marTop w:val="0"/>
      <w:marBottom w:val="0"/>
      <w:divBdr>
        <w:top w:val="none" w:sz="0" w:space="0" w:color="auto"/>
        <w:left w:val="none" w:sz="0" w:space="0" w:color="auto"/>
        <w:bottom w:val="none" w:sz="0" w:space="0" w:color="auto"/>
        <w:right w:val="none" w:sz="0" w:space="0" w:color="auto"/>
      </w:divBdr>
    </w:div>
    <w:div w:id="1543203356">
      <w:bodyDiv w:val="1"/>
      <w:marLeft w:val="0"/>
      <w:marRight w:val="0"/>
      <w:marTop w:val="0"/>
      <w:marBottom w:val="0"/>
      <w:divBdr>
        <w:top w:val="none" w:sz="0" w:space="0" w:color="auto"/>
        <w:left w:val="none" w:sz="0" w:space="0" w:color="auto"/>
        <w:bottom w:val="none" w:sz="0" w:space="0" w:color="auto"/>
        <w:right w:val="none" w:sz="0" w:space="0" w:color="auto"/>
      </w:divBdr>
      <w:divsChild>
        <w:div w:id="843587902">
          <w:marLeft w:val="0"/>
          <w:marRight w:val="0"/>
          <w:marTop w:val="0"/>
          <w:marBottom w:val="0"/>
          <w:divBdr>
            <w:top w:val="none" w:sz="0" w:space="0" w:color="auto"/>
            <w:left w:val="none" w:sz="0" w:space="0" w:color="auto"/>
            <w:bottom w:val="none" w:sz="0" w:space="0" w:color="auto"/>
            <w:right w:val="none" w:sz="0" w:space="0" w:color="auto"/>
          </w:divBdr>
          <w:divsChild>
            <w:div w:id="1032194524">
              <w:marLeft w:val="0"/>
              <w:marRight w:val="0"/>
              <w:marTop w:val="0"/>
              <w:marBottom w:val="0"/>
              <w:divBdr>
                <w:top w:val="none" w:sz="0" w:space="0" w:color="auto"/>
                <w:left w:val="none" w:sz="0" w:space="0" w:color="auto"/>
                <w:bottom w:val="none" w:sz="0" w:space="0" w:color="auto"/>
                <w:right w:val="none" w:sz="0" w:space="0" w:color="auto"/>
              </w:divBdr>
            </w:div>
            <w:div w:id="1116482574">
              <w:marLeft w:val="0"/>
              <w:marRight w:val="0"/>
              <w:marTop w:val="0"/>
              <w:marBottom w:val="0"/>
              <w:divBdr>
                <w:top w:val="none" w:sz="0" w:space="0" w:color="auto"/>
                <w:left w:val="none" w:sz="0" w:space="0" w:color="auto"/>
                <w:bottom w:val="none" w:sz="0" w:space="0" w:color="auto"/>
                <w:right w:val="none" w:sz="0" w:space="0" w:color="auto"/>
              </w:divBdr>
            </w:div>
          </w:divsChild>
        </w:div>
        <w:div w:id="1513491218">
          <w:marLeft w:val="0"/>
          <w:marRight w:val="0"/>
          <w:marTop w:val="0"/>
          <w:marBottom w:val="0"/>
          <w:divBdr>
            <w:top w:val="none" w:sz="0" w:space="0" w:color="auto"/>
            <w:left w:val="none" w:sz="0" w:space="0" w:color="auto"/>
            <w:bottom w:val="none" w:sz="0" w:space="0" w:color="auto"/>
            <w:right w:val="none" w:sz="0" w:space="0" w:color="auto"/>
          </w:divBdr>
        </w:div>
        <w:div w:id="1597790236">
          <w:marLeft w:val="0"/>
          <w:marRight w:val="0"/>
          <w:marTop w:val="0"/>
          <w:marBottom w:val="0"/>
          <w:divBdr>
            <w:top w:val="none" w:sz="0" w:space="0" w:color="auto"/>
            <w:left w:val="none" w:sz="0" w:space="0" w:color="auto"/>
            <w:bottom w:val="none" w:sz="0" w:space="0" w:color="auto"/>
            <w:right w:val="none" w:sz="0" w:space="0" w:color="auto"/>
          </w:divBdr>
          <w:divsChild>
            <w:div w:id="1452016626">
              <w:marLeft w:val="0"/>
              <w:marRight w:val="0"/>
              <w:marTop w:val="0"/>
              <w:marBottom w:val="0"/>
              <w:divBdr>
                <w:top w:val="none" w:sz="0" w:space="0" w:color="auto"/>
                <w:left w:val="none" w:sz="0" w:space="0" w:color="auto"/>
                <w:bottom w:val="none" w:sz="0" w:space="0" w:color="auto"/>
                <w:right w:val="none" w:sz="0" w:space="0" w:color="auto"/>
              </w:divBdr>
              <w:divsChild>
                <w:div w:id="910314156">
                  <w:marLeft w:val="0"/>
                  <w:marRight w:val="0"/>
                  <w:marTop w:val="0"/>
                  <w:marBottom w:val="0"/>
                  <w:divBdr>
                    <w:top w:val="none" w:sz="0" w:space="0" w:color="auto"/>
                    <w:left w:val="none" w:sz="0" w:space="0" w:color="auto"/>
                    <w:bottom w:val="none" w:sz="0" w:space="0" w:color="auto"/>
                    <w:right w:val="none" w:sz="0" w:space="0" w:color="auto"/>
                  </w:divBdr>
                  <w:divsChild>
                    <w:div w:id="691423196">
                      <w:marLeft w:val="0"/>
                      <w:marRight w:val="0"/>
                      <w:marTop w:val="0"/>
                      <w:marBottom w:val="0"/>
                      <w:divBdr>
                        <w:top w:val="none" w:sz="0" w:space="0" w:color="auto"/>
                        <w:left w:val="none" w:sz="0" w:space="0" w:color="auto"/>
                        <w:bottom w:val="none" w:sz="0" w:space="0" w:color="auto"/>
                        <w:right w:val="none" w:sz="0" w:space="0" w:color="auto"/>
                      </w:divBdr>
                    </w:div>
                    <w:div w:id="1857649254">
                      <w:marLeft w:val="0"/>
                      <w:marRight w:val="0"/>
                      <w:marTop w:val="0"/>
                      <w:marBottom w:val="0"/>
                      <w:divBdr>
                        <w:top w:val="none" w:sz="0" w:space="0" w:color="auto"/>
                        <w:left w:val="none" w:sz="0" w:space="0" w:color="auto"/>
                        <w:bottom w:val="none" w:sz="0" w:space="0" w:color="auto"/>
                        <w:right w:val="none" w:sz="0" w:space="0" w:color="auto"/>
                      </w:divBdr>
                    </w:div>
                  </w:divsChild>
                </w:div>
                <w:div w:id="1924560962">
                  <w:marLeft w:val="0"/>
                  <w:marRight w:val="0"/>
                  <w:marTop w:val="0"/>
                  <w:marBottom w:val="0"/>
                  <w:divBdr>
                    <w:top w:val="none" w:sz="0" w:space="0" w:color="auto"/>
                    <w:left w:val="none" w:sz="0" w:space="0" w:color="auto"/>
                    <w:bottom w:val="none" w:sz="0" w:space="0" w:color="auto"/>
                    <w:right w:val="none" w:sz="0" w:space="0" w:color="auto"/>
                  </w:divBdr>
                  <w:divsChild>
                    <w:div w:id="83572562">
                      <w:marLeft w:val="0"/>
                      <w:marRight w:val="0"/>
                      <w:marTop w:val="0"/>
                      <w:marBottom w:val="0"/>
                      <w:divBdr>
                        <w:top w:val="none" w:sz="0" w:space="0" w:color="auto"/>
                        <w:left w:val="none" w:sz="0" w:space="0" w:color="auto"/>
                        <w:bottom w:val="none" w:sz="0" w:space="0" w:color="auto"/>
                        <w:right w:val="none" w:sz="0" w:space="0" w:color="auto"/>
                      </w:divBdr>
                    </w:div>
                    <w:div w:id="768239339">
                      <w:marLeft w:val="0"/>
                      <w:marRight w:val="0"/>
                      <w:marTop w:val="0"/>
                      <w:marBottom w:val="0"/>
                      <w:divBdr>
                        <w:top w:val="none" w:sz="0" w:space="0" w:color="auto"/>
                        <w:left w:val="none" w:sz="0" w:space="0" w:color="auto"/>
                        <w:bottom w:val="none" w:sz="0" w:space="0" w:color="auto"/>
                        <w:right w:val="none" w:sz="0" w:space="0" w:color="auto"/>
                      </w:divBdr>
                      <w:divsChild>
                        <w:div w:id="1798260582">
                          <w:marLeft w:val="0"/>
                          <w:marRight w:val="0"/>
                          <w:marTop w:val="0"/>
                          <w:marBottom w:val="0"/>
                          <w:divBdr>
                            <w:top w:val="none" w:sz="0" w:space="0" w:color="auto"/>
                            <w:left w:val="none" w:sz="0" w:space="0" w:color="auto"/>
                            <w:bottom w:val="none" w:sz="0" w:space="0" w:color="auto"/>
                            <w:right w:val="none" w:sz="0" w:space="0" w:color="auto"/>
                          </w:divBdr>
                        </w:div>
                      </w:divsChild>
                    </w:div>
                    <w:div w:id="13995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271287">
      <w:bodyDiv w:val="1"/>
      <w:marLeft w:val="0"/>
      <w:marRight w:val="0"/>
      <w:marTop w:val="0"/>
      <w:marBottom w:val="0"/>
      <w:divBdr>
        <w:top w:val="none" w:sz="0" w:space="0" w:color="auto"/>
        <w:left w:val="none" w:sz="0" w:space="0" w:color="auto"/>
        <w:bottom w:val="none" w:sz="0" w:space="0" w:color="auto"/>
        <w:right w:val="none" w:sz="0" w:space="0" w:color="auto"/>
      </w:divBdr>
    </w:div>
    <w:div w:id="1733040574">
      <w:bodyDiv w:val="1"/>
      <w:marLeft w:val="0"/>
      <w:marRight w:val="0"/>
      <w:marTop w:val="0"/>
      <w:marBottom w:val="0"/>
      <w:divBdr>
        <w:top w:val="none" w:sz="0" w:space="0" w:color="auto"/>
        <w:left w:val="none" w:sz="0" w:space="0" w:color="auto"/>
        <w:bottom w:val="none" w:sz="0" w:space="0" w:color="auto"/>
        <w:right w:val="none" w:sz="0" w:space="0" w:color="auto"/>
      </w:divBdr>
      <w:divsChild>
        <w:div w:id="544679057">
          <w:marLeft w:val="0"/>
          <w:marRight w:val="0"/>
          <w:marTop w:val="0"/>
          <w:marBottom w:val="0"/>
          <w:divBdr>
            <w:top w:val="none" w:sz="0" w:space="0" w:color="auto"/>
            <w:left w:val="none" w:sz="0" w:space="0" w:color="auto"/>
            <w:bottom w:val="none" w:sz="0" w:space="0" w:color="auto"/>
            <w:right w:val="none" w:sz="0" w:space="0" w:color="auto"/>
          </w:divBdr>
        </w:div>
      </w:divsChild>
    </w:div>
    <w:div w:id="1764493861">
      <w:bodyDiv w:val="1"/>
      <w:marLeft w:val="0"/>
      <w:marRight w:val="0"/>
      <w:marTop w:val="0"/>
      <w:marBottom w:val="0"/>
      <w:divBdr>
        <w:top w:val="none" w:sz="0" w:space="0" w:color="auto"/>
        <w:left w:val="none" w:sz="0" w:space="0" w:color="auto"/>
        <w:bottom w:val="none" w:sz="0" w:space="0" w:color="auto"/>
        <w:right w:val="none" w:sz="0" w:space="0" w:color="auto"/>
      </w:divBdr>
    </w:div>
    <w:div w:id="20904168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image" Target="media/image513.wmf"/><Relationship Id="rId21" Type="http://schemas.openxmlformats.org/officeDocument/2006/relationships/image" Target="media/image2.wmf"/><Relationship Id="rId170" Type="http://schemas.openxmlformats.org/officeDocument/2006/relationships/image" Target="media/image58.wmf"/><Relationship Id="rId268" Type="http://schemas.openxmlformats.org/officeDocument/2006/relationships/image" Target="media/image81.jpeg"/><Relationship Id="rId475" Type="http://schemas.openxmlformats.org/officeDocument/2006/relationships/oleObject" Target="embeddings/oleObject56.bin"/><Relationship Id="rId682" Type="http://schemas.openxmlformats.org/officeDocument/2006/relationships/hyperlink" Target="lsgmech.docx" TargetMode="External"/><Relationship Id="rId128" Type="http://schemas.openxmlformats.org/officeDocument/2006/relationships/image" Target="media/image42.jpeg"/><Relationship Id="rId335" Type="http://schemas.openxmlformats.org/officeDocument/2006/relationships/hyperlink" Target="lsgmech.docx" TargetMode="External"/><Relationship Id="rId542" Type="http://schemas.openxmlformats.org/officeDocument/2006/relationships/oleObject" Target="embeddings/oleObject66.bin"/><Relationship Id="rId987" Type="http://schemas.openxmlformats.org/officeDocument/2006/relationships/hyperlink" Target="lsgmech.docx" TargetMode="External"/><Relationship Id="rId1172" Type="http://schemas.openxmlformats.org/officeDocument/2006/relationships/hyperlink" Target="lsgmech.docx" TargetMode="External"/><Relationship Id="rId402" Type="http://schemas.openxmlformats.org/officeDocument/2006/relationships/oleObject" Target="embeddings/oleObject38.bin"/><Relationship Id="rId847" Type="http://schemas.openxmlformats.org/officeDocument/2006/relationships/hyperlink" Target="lsgmech.docx" TargetMode="External"/><Relationship Id="rId1032" Type="http://schemas.openxmlformats.org/officeDocument/2006/relationships/hyperlink" Target="lsgmech_3.docx" TargetMode="External"/><Relationship Id="rId1477" Type="http://schemas.openxmlformats.org/officeDocument/2006/relationships/hyperlink" Target="lsgmech.docx" TargetMode="External"/><Relationship Id="rId707" Type="http://schemas.openxmlformats.org/officeDocument/2006/relationships/hyperlink" Target="lsgmech_3.docx" TargetMode="External"/><Relationship Id="rId914" Type="http://schemas.openxmlformats.org/officeDocument/2006/relationships/hyperlink" Target="lsgmech.docx" TargetMode="External"/><Relationship Id="rId1337" Type="http://schemas.openxmlformats.org/officeDocument/2006/relationships/hyperlink" Target="lsgmech.docx" TargetMode="External"/><Relationship Id="rId1544" Type="http://schemas.openxmlformats.org/officeDocument/2006/relationships/oleObject" Target="embeddings/oleObject186.bin"/><Relationship Id="rId43" Type="http://schemas.openxmlformats.org/officeDocument/2006/relationships/image" Target="media/image7.wmf"/><Relationship Id="rId1404" Type="http://schemas.openxmlformats.org/officeDocument/2006/relationships/hyperlink" Target="lsgmech.docx" TargetMode="External"/><Relationship Id="rId192" Type="http://schemas.openxmlformats.org/officeDocument/2006/relationships/hyperlink" Target="lsgmech.docx" TargetMode="External"/><Relationship Id="rId497" Type="http://schemas.openxmlformats.org/officeDocument/2006/relationships/image" Target="media/image172.png"/><Relationship Id="rId357" Type="http://schemas.openxmlformats.org/officeDocument/2006/relationships/hyperlink" Target="lsgmech.docx" TargetMode="External"/><Relationship Id="rId1110" Type="http://schemas.openxmlformats.org/officeDocument/2006/relationships/image" Target="media/image380.wmf"/><Relationship Id="rId1194" Type="http://schemas.openxmlformats.org/officeDocument/2006/relationships/hyperlink" Target="lsgmech.docx" TargetMode="External"/><Relationship Id="rId1208" Type="http://schemas.openxmlformats.org/officeDocument/2006/relationships/hyperlink" Target="lsgmech.docx" TargetMode="External"/><Relationship Id="rId1415" Type="http://schemas.openxmlformats.org/officeDocument/2006/relationships/oleObject" Target="embeddings/oleObject172.bin"/><Relationship Id="rId54" Type="http://schemas.openxmlformats.org/officeDocument/2006/relationships/oleObject" Target="embeddings/oleObject9.bin"/><Relationship Id="rId217" Type="http://schemas.openxmlformats.org/officeDocument/2006/relationships/image" Target="media/image68.wmf"/><Relationship Id="rId564" Type="http://schemas.openxmlformats.org/officeDocument/2006/relationships/hyperlink" Target="lsgmech.docx" TargetMode="External"/><Relationship Id="rId771" Type="http://schemas.openxmlformats.org/officeDocument/2006/relationships/image" Target="media/image271.jpeg"/><Relationship Id="rId869" Type="http://schemas.openxmlformats.org/officeDocument/2006/relationships/image" Target="media/image298.jpeg"/><Relationship Id="rId1499" Type="http://schemas.openxmlformats.org/officeDocument/2006/relationships/image" Target="media/image507.png"/><Relationship Id="rId424" Type="http://schemas.openxmlformats.org/officeDocument/2006/relationships/hyperlink" Target="lsgmech_2.docx" TargetMode="External"/><Relationship Id="rId631" Type="http://schemas.openxmlformats.org/officeDocument/2006/relationships/image" Target="media/image222.png"/><Relationship Id="rId729" Type="http://schemas.openxmlformats.org/officeDocument/2006/relationships/image" Target="media/image256.jpeg"/><Relationship Id="rId1054" Type="http://schemas.openxmlformats.org/officeDocument/2006/relationships/oleObject" Target="embeddings/oleObject134.bin"/><Relationship Id="rId1261" Type="http://schemas.openxmlformats.org/officeDocument/2006/relationships/oleObject" Target="embeddings/oleObject153.bin"/><Relationship Id="rId1359" Type="http://schemas.openxmlformats.org/officeDocument/2006/relationships/image" Target="media/image451.png"/><Relationship Id="rId270" Type="http://schemas.openxmlformats.org/officeDocument/2006/relationships/hyperlink" Target="lsgmech.docx" TargetMode="External"/><Relationship Id="rId936" Type="http://schemas.openxmlformats.org/officeDocument/2006/relationships/hyperlink" Target="lsgmech_2.docx" TargetMode="External"/><Relationship Id="rId1121" Type="http://schemas.openxmlformats.org/officeDocument/2006/relationships/hyperlink" Target="lsgmech.docx" TargetMode="External"/><Relationship Id="rId1219" Type="http://schemas.openxmlformats.org/officeDocument/2006/relationships/image" Target="media/image403.jpeg"/><Relationship Id="rId1566" Type="http://schemas.openxmlformats.org/officeDocument/2006/relationships/image" Target="media/image536.wmf"/><Relationship Id="rId65" Type="http://schemas.openxmlformats.org/officeDocument/2006/relationships/hyperlink" Target="lsgmech.docx" TargetMode="External"/><Relationship Id="rId130" Type="http://schemas.openxmlformats.org/officeDocument/2006/relationships/hyperlink" Target="lsgmech.docx" TargetMode="External"/><Relationship Id="rId368" Type="http://schemas.openxmlformats.org/officeDocument/2006/relationships/hyperlink" Target="lsgmech.docx" TargetMode="External"/><Relationship Id="rId575" Type="http://schemas.openxmlformats.org/officeDocument/2006/relationships/image" Target="media/image200.jpeg"/><Relationship Id="rId782" Type="http://schemas.openxmlformats.org/officeDocument/2006/relationships/image" Target="media/image274.png"/><Relationship Id="rId1426" Type="http://schemas.openxmlformats.org/officeDocument/2006/relationships/hyperlink" Target="lsgmech.docx" TargetMode="External"/><Relationship Id="rId228" Type="http://schemas.openxmlformats.org/officeDocument/2006/relationships/image" Target="media/image73.jpeg"/><Relationship Id="rId435" Type="http://schemas.openxmlformats.org/officeDocument/2006/relationships/hyperlink" Target="m1011.xlsx" TargetMode="External"/><Relationship Id="rId642" Type="http://schemas.openxmlformats.org/officeDocument/2006/relationships/image" Target="media/image226.png"/><Relationship Id="rId1065" Type="http://schemas.openxmlformats.org/officeDocument/2006/relationships/hyperlink" Target="lsgmech.docx" TargetMode="External"/><Relationship Id="rId1272" Type="http://schemas.openxmlformats.org/officeDocument/2006/relationships/image" Target="media/image422.wmf"/><Relationship Id="rId281" Type="http://schemas.openxmlformats.org/officeDocument/2006/relationships/hyperlink" Target="lsgmech_2.docx" TargetMode="External"/><Relationship Id="rId502" Type="http://schemas.openxmlformats.org/officeDocument/2006/relationships/image" Target="media/image175.wmf"/><Relationship Id="rId947" Type="http://schemas.openxmlformats.org/officeDocument/2006/relationships/image" Target="media/image327.png"/><Relationship Id="rId1132" Type="http://schemas.openxmlformats.org/officeDocument/2006/relationships/oleObject" Target="embeddings/oleObject142.bin"/><Relationship Id="rId1577" Type="http://schemas.openxmlformats.org/officeDocument/2006/relationships/oleObject" Target="embeddings/oleObject197.bin"/><Relationship Id="rId76" Type="http://schemas.openxmlformats.org/officeDocument/2006/relationships/hyperlink" Target="lsgmech.docx" TargetMode="External"/><Relationship Id="rId141" Type="http://schemas.openxmlformats.org/officeDocument/2006/relationships/hyperlink" Target="lsgmech.docx" TargetMode="External"/><Relationship Id="rId379" Type="http://schemas.openxmlformats.org/officeDocument/2006/relationships/hyperlink" Target="lsgmech.docx" TargetMode="External"/><Relationship Id="rId586" Type="http://schemas.openxmlformats.org/officeDocument/2006/relationships/hyperlink" Target="lsgmech.docx" TargetMode="External"/><Relationship Id="rId793" Type="http://schemas.openxmlformats.org/officeDocument/2006/relationships/hyperlink" Target="lsgmech.docx" TargetMode="External"/><Relationship Id="rId807" Type="http://schemas.openxmlformats.org/officeDocument/2006/relationships/image" Target="media/image284.jpeg"/><Relationship Id="rId1437" Type="http://schemas.openxmlformats.org/officeDocument/2006/relationships/image" Target="media/image481.jpeg"/><Relationship Id="rId7" Type="http://schemas.openxmlformats.org/officeDocument/2006/relationships/hyperlink" Target="formeln.docx" TargetMode="External"/><Relationship Id="rId239" Type="http://schemas.openxmlformats.org/officeDocument/2006/relationships/hyperlink" Target="lsgmech.docx" TargetMode="External"/><Relationship Id="rId446" Type="http://schemas.openxmlformats.org/officeDocument/2006/relationships/oleObject" Target="embeddings/oleObject48.bin"/><Relationship Id="rId653" Type="http://schemas.openxmlformats.org/officeDocument/2006/relationships/oleObject" Target="embeddings/oleObject84.bin"/><Relationship Id="rId1076" Type="http://schemas.openxmlformats.org/officeDocument/2006/relationships/hyperlink" Target="lsgmech.docx" TargetMode="External"/><Relationship Id="rId1283" Type="http://schemas.openxmlformats.org/officeDocument/2006/relationships/hyperlink" Target="lsgmech_2.docx" TargetMode="External"/><Relationship Id="rId1490" Type="http://schemas.openxmlformats.org/officeDocument/2006/relationships/hyperlink" Target="lsgmech_2.docx" TargetMode="External"/><Relationship Id="rId1504" Type="http://schemas.openxmlformats.org/officeDocument/2006/relationships/hyperlink" Target="http://www.24h-rennen.de/" TargetMode="External"/><Relationship Id="rId292" Type="http://schemas.openxmlformats.org/officeDocument/2006/relationships/oleObject" Target="embeddings/oleObject29.bin"/><Relationship Id="rId306" Type="http://schemas.openxmlformats.org/officeDocument/2006/relationships/image" Target="media/image96.png"/><Relationship Id="rId860" Type="http://schemas.openxmlformats.org/officeDocument/2006/relationships/hyperlink" Target="lsgmech.docx" TargetMode="External"/><Relationship Id="rId958" Type="http://schemas.openxmlformats.org/officeDocument/2006/relationships/hyperlink" Target="lsgmech.docx" TargetMode="External"/><Relationship Id="rId1143" Type="http://schemas.openxmlformats.org/officeDocument/2006/relationships/image" Target="media/image392.jpeg"/><Relationship Id="rId1588" Type="http://schemas.openxmlformats.org/officeDocument/2006/relationships/image" Target="media/image546.wmf"/><Relationship Id="rId87" Type="http://schemas.openxmlformats.org/officeDocument/2006/relationships/image" Target="media/image23.jpeg"/><Relationship Id="rId513" Type="http://schemas.openxmlformats.org/officeDocument/2006/relationships/hyperlink" Target="m1116.xlsx" TargetMode="External"/><Relationship Id="rId597" Type="http://schemas.openxmlformats.org/officeDocument/2006/relationships/image" Target="media/image207.jpeg"/><Relationship Id="rId720" Type="http://schemas.openxmlformats.org/officeDocument/2006/relationships/hyperlink" Target="lsgmech.docx" TargetMode="External"/><Relationship Id="rId818" Type="http://schemas.openxmlformats.org/officeDocument/2006/relationships/image" Target="media/image289.png"/><Relationship Id="rId1350" Type="http://schemas.openxmlformats.org/officeDocument/2006/relationships/oleObject" Target="embeddings/oleObject167.bin"/><Relationship Id="rId1448" Type="http://schemas.openxmlformats.org/officeDocument/2006/relationships/image" Target="media/image484.png"/><Relationship Id="rId152" Type="http://schemas.openxmlformats.org/officeDocument/2006/relationships/hyperlink" Target="lsgmech.docx" TargetMode="External"/><Relationship Id="rId457" Type="http://schemas.openxmlformats.org/officeDocument/2006/relationships/hyperlink" Target="lsgmech_2.docx" TargetMode="External"/><Relationship Id="rId1003" Type="http://schemas.openxmlformats.org/officeDocument/2006/relationships/hyperlink" Target="lsgmech.docx" TargetMode="External"/><Relationship Id="rId1087" Type="http://schemas.openxmlformats.org/officeDocument/2006/relationships/image" Target="media/image369.jpeg"/><Relationship Id="rId1210" Type="http://schemas.openxmlformats.org/officeDocument/2006/relationships/hyperlink" Target="lsgmech.docx" TargetMode="External"/><Relationship Id="rId1294" Type="http://schemas.openxmlformats.org/officeDocument/2006/relationships/image" Target="media/image432.png"/><Relationship Id="rId1308" Type="http://schemas.openxmlformats.org/officeDocument/2006/relationships/image" Target="media/image438.wmf"/><Relationship Id="rId664" Type="http://schemas.openxmlformats.org/officeDocument/2006/relationships/hyperlink" Target="lsgmech.docx" TargetMode="External"/><Relationship Id="rId871" Type="http://schemas.openxmlformats.org/officeDocument/2006/relationships/image" Target="media/image299.jpeg"/><Relationship Id="rId969" Type="http://schemas.openxmlformats.org/officeDocument/2006/relationships/hyperlink" Target="lsgmech.docx" TargetMode="External"/><Relationship Id="rId1515" Type="http://schemas.openxmlformats.org/officeDocument/2006/relationships/oleObject" Target="embeddings/oleObject180.bin"/><Relationship Id="rId14" Type="http://schemas.openxmlformats.org/officeDocument/2006/relationships/hyperlink" Target="lsgmech.docx" TargetMode="External"/><Relationship Id="rId317" Type="http://schemas.openxmlformats.org/officeDocument/2006/relationships/hyperlink" Target="lsgmech.docx" TargetMode="External"/><Relationship Id="rId524" Type="http://schemas.openxmlformats.org/officeDocument/2006/relationships/hyperlink" Target="lsgmech.docx" TargetMode="External"/><Relationship Id="rId731" Type="http://schemas.openxmlformats.org/officeDocument/2006/relationships/hyperlink" Target="lsgmech.docx" TargetMode="External"/><Relationship Id="rId1154" Type="http://schemas.openxmlformats.org/officeDocument/2006/relationships/hyperlink" Target="lsgmech.docx" TargetMode="External"/><Relationship Id="rId1361" Type="http://schemas.openxmlformats.org/officeDocument/2006/relationships/hyperlink" Target="lsgmech.docx" TargetMode="External"/><Relationship Id="rId1459" Type="http://schemas.openxmlformats.org/officeDocument/2006/relationships/oleObject" Target="embeddings/oleObject174.bin"/><Relationship Id="rId98" Type="http://schemas.openxmlformats.org/officeDocument/2006/relationships/image" Target="media/image27.jpeg"/><Relationship Id="rId163" Type="http://schemas.openxmlformats.org/officeDocument/2006/relationships/image" Target="media/image54.wmf"/><Relationship Id="rId370" Type="http://schemas.openxmlformats.org/officeDocument/2006/relationships/hyperlink" Target="lsgmech.docx" TargetMode="External"/><Relationship Id="rId829" Type="http://schemas.openxmlformats.org/officeDocument/2006/relationships/image" Target="media/image292.jpeg"/><Relationship Id="rId1014" Type="http://schemas.openxmlformats.org/officeDocument/2006/relationships/hyperlink" Target="lsgmech_2.docx" TargetMode="External"/><Relationship Id="rId1221" Type="http://schemas.openxmlformats.org/officeDocument/2006/relationships/hyperlink" Target="lsgmech.docx" TargetMode="External"/><Relationship Id="rId230" Type="http://schemas.openxmlformats.org/officeDocument/2006/relationships/hyperlink" Target="lsgmech.docx" TargetMode="External"/><Relationship Id="rId468" Type="http://schemas.openxmlformats.org/officeDocument/2006/relationships/hyperlink" Target="lsgmech_3.docx" TargetMode="External"/><Relationship Id="rId675" Type="http://schemas.openxmlformats.org/officeDocument/2006/relationships/hyperlink" Target="formeln.docx" TargetMode="External"/><Relationship Id="rId882" Type="http://schemas.openxmlformats.org/officeDocument/2006/relationships/hyperlink" Target="lsgmech.docx" TargetMode="External"/><Relationship Id="rId1098" Type="http://schemas.openxmlformats.org/officeDocument/2006/relationships/image" Target="media/image375.wmf"/><Relationship Id="rId1319" Type="http://schemas.openxmlformats.org/officeDocument/2006/relationships/hyperlink" Target="lsgmech_4.docx" TargetMode="External"/><Relationship Id="rId1526" Type="http://schemas.openxmlformats.org/officeDocument/2006/relationships/image" Target="media/image515.wmf"/><Relationship Id="rId25" Type="http://schemas.openxmlformats.org/officeDocument/2006/relationships/image" Target="media/image3.wmf"/><Relationship Id="rId328" Type="http://schemas.openxmlformats.org/officeDocument/2006/relationships/hyperlink" Target="lsgmech.docx" TargetMode="External"/><Relationship Id="rId535" Type="http://schemas.openxmlformats.org/officeDocument/2006/relationships/hyperlink" Target="lsgmech.docx" TargetMode="External"/><Relationship Id="rId742" Type="http://schemas.openxmlformats.org/officeDocument/2006/relationships/hyperlink" Target="lsgmech_2.docx" TargetMode="External"/><Relationship Id="rId1165" Type="http://schemas.openxmlformats.org/officeDocument/2006/relationships/hyperlink" Target="lsgmech.docx" TargetMode="External"/><Relationship Id="rId1372" Type="http://schemas.openxmlformats.org/officeDocument/2006/relationships/image" Target="media/image454.jpeg"/><Relationship Id="rId174" Type="http://schemas.openxmlformats.org/officeDocument/2006/relationships/image" Target="media/image59.png"/><Relationship Id="rId381" Type="http://schemas.openxmlformats.org/officeDocument/2006/relationships/image" Target="media/image121.jpeg"/><Relationship Id="rId602" Type="http://schemas.openxmlformats.org/officeDocument/2006/relationships/hyperlink" Target="lsgmech.docx" TargetMode="External"/><Relationship Id="rId1025" Type="http://schemas.openxmlformats.org/officeDocument/2006/relationships/oleObject" Target="embeddings/oleObject127.bin"/><Relationship Id="rId1232" Type="http://schemas.openxmlformats.org/officeDocument/2006/relationships/hyperlink" Target="lsgmech.docx" TargetMode="External"/><Relationship Id="rId241" Type="http://schemas.openxmlformats.org/officeDocument/2006/relationships/hyperlink" Target="lsgmech.docx" TargetMode="External"/><Relationship Id="rId479" Type="http://schemas.openxmlformats.org/officeDocument/2006/relationships/hyperlink" Target="m1036.xlsx" TargetMode="External"/><Relationship Id="rId686" Type="http://schemas.openxmlformats.org/officeDocument/2006/relationships/hyperlink" Target="lsgmech.docx" TargetMode="External"/><Relationship Id="rId893" Type="http://schemas.openxmlformats.org/officeDocument/2006/relationships/image" Target="media/image305.jpeg"/><Relationship Id="rId907" Type="http://schemas.openxmlformats.org/officeDocument/2006/relationships/image" Target="media/image310.wmf"/><Relationship Id="rId1537" Type="http://schemas.openxmlformats.org/officeDocument/2006/relationships/hyperlink" Target="lsgmech.docx" TargetMode="External"/><Relationship Id="rId36" Type="http://schemas.openxmlformats.org/officeDocument/2006/relationships/hyperlink" Target="lsgmech.docx" TargetMode="External"/><Relationship Id="rId339" Type="http://schemas.openxmlformats.org/officeDocument/2006/relationships/image" Target="media/image101.png"/><Relationship Id="rId546" Type="http://schemas.openxmlformats.org/officeDocument/2006/relationships/oleObject" Target="embeddings/oleObject68.bin"/><Relationship Id="rId753" Type="http://schemas.openxmlformats.org/officeDocument/2006/relationships/hyperlink" Target="mech_4.docx" TargetMode="External"/><Relationship Id="rId1176" Type="http://schemas.openxmlformats.org/officeDocument/2006/relationships/hyperlink" Target="lsgmech.docx" TargetMode="External"/><Relationship Id="rId1383" Type="http://schemas.openxmlformats.org/officeDocument/2006/relationships/hyperlink" Target="lsgmech.docx" TargetMode="External"/><Relationship Id="rId101" Type="http://schemas.openxmlformats.org/officeDocument/2006/relationships/image" Target="media/image28.jpeg"/><Relationship Id="rId185" Type="http://schemas.openxmlformats.org/officeDocument/2006/relationships/hyperlink" Target="lsgmech.docx" TargetMode="External"/><Relationship Id="rId406" Type="http://schemas.openxmlformats.org/officeDocument/2006/relationships/image" Target="media/image132.jpeg"/><Relationship Id="rId960" Type="http://schemas.openxmlformats.org/officeDocument/2006/relationships/hyperlink" Target="lsgmech.docx" TargetMode="External"/><Relationship Id="rId1036" Type="http://schemas.openxmlformats.org/officeDocument/2006/relationships/image" Target="media/image354.png"/><Relationship Id="rId1243" Type="http://schemas.openxmlformats.org/officeDocument/2006/relationships/image" Target="media/image412.wmf"/><Relationship Id="rId1590" Type="http://schemas.openxmlformats.org/officeDocument/2006/relationships/image" Target="media/image547.wmf"/><Relationship Id="rId392" Type="http://schemas.openxmlformats.org/officeDocument/2006/relationships/hyperlink" Target="lsgmech.docx" TargetMode="External"/><Relationship Id="rId613" Type="http://schemas.openxmlformats.org/officeDocument/2006/relationships/image" Target="media/image214.jpeg"/><Relationship Id="rId697" Type="http://schemas.openxmlformats.org/officeDocument/2006/relationships/hyperlink" Target="lsgmech.docx" TargetMode="External"/><Relationship Id="rId820" Type="http://schemas.openxmlformats.org/officeDocument/2006/relationships/hyperlink" Target="formeln.docx" TargetMode="External"/><Relationship Id="rId918" Type="http://schemas.openxmlformats.org/officeDocument/2006/relationships/hyperlink" Target="lsgmech_2.docx" TargetMode="External"/><Relationship Id="rId1450" Type="http://schemas.openxmlformats.org/officeDocument/2006/relationships/image" Target="media/image486.png"/><Relationship Id="rId1548" Type="http://schemas.openxmlformats.org/officeDocument/2006/relationships/oleObject" Target="embeddings/oleObject188.bin"/><Relationship Id="rId252" Type="http://schemas.openxmlformats.org/officeDocument/2006/relationships/hyperlink" Target="lsgmech.docx" TargetMode="External"/><Relationship Id="rId1103" Type="http://schemas.openxmlformats.org/officeDocument/2006/relationships/image" Target="media/image377.jpeg"/><Relationship Id="rId1187" Type="http://schemas.openxmlformats.org/officeDocument/2006/relationships/hyperlink" Target="lsgmech.docx" TargetMode="External"/><Relationship Id="rId1310" Type="http://schemas.openxmlformats.org/officeDocument/2006/relationships/hyperlink" Target="lsgmech_4.docx" TargetMode="External"/><Relationship Id="rId1408" Type="http://schemas.openxmlformats.org/officeDocument/2006/relationships/image" Target="media/image467.png"/><Relationship Id="rId47" Type="http://schemas.openxmlformats.org/officeDocument/2006/relationships/image" Target="media/image8.wmf"/><Relationship Id="rId112" Type="http://schemas.openxmlformats.org/officeDocument/2006/relationships/image" Target="media/image34.jpeg"/><Relationship Id="rId557" Type="http://schemas.openxmlformats.org/officeDocument/2006/relationships/oleObject" Target="embeddings/oleObject73.bin"/><Relationship Id="rId764" Type="http://schemas.openxmlformats.org/officeDocument/2006/relationships/image" Target="media/image270.wmf"/><Relationship Id="rId971" Type="http://schemas.openxmlformats.org/officeDocument/2006/relationships/oleObject" Target="embeddings/oleObject118.bin"/><Relationship Id="rId1394" Type="http://schemas.openxmlformats.org/officeDocument/2006/relationships/hyperlink" Target="lsgmech_4.docx" TargetMode="External"/><Relationship Id="rId196" Type="http://schemas.openxmlformats.org/officeDocument/2006/relationships/hyperlink" Target="lsgmech.docx" TargetMode="External"/><Relationship Id="rId417" Type="http://schemas.openxmlformats.org/officeDocument/2006/relationships/oleObject" Target="embeddings/oleObject43.bin"/><Relationship Id="rId624" Type="http://schemas.openxmlformats.org/officeDocument/2006/relationships/oleObject" Target="embeddings/oleObject80.bin"/><Relationship Id="rId831" Type="http://schemas.openxmlformats.org/officeDocument/2006/relationships/image" Target="media/image293.jpeg"/><Relationship Id="rId1047" Type="http://schemas.openxmlformats.org/officeDocument/2006/relationships/image" Target="media/image356.wmf"/><Relationship Id="rId1254" Type="http://schemas.openxmlformats.org/officeDocument/2006/relationships/oleObject" Target="embeddings/Microsoft_Excel_97-2003-Arbeitsblatt7.xls"/><Relationship Id="rId1461" Type="http://schemas.openxmlformats.org/officeDocument/2006/relationships/hyperlink" Target="lsgmech.docx" TargetMode="External"/><Relationship Id="rId263" Type="http://schemas.openxmlformats.org/officeDocument/2006/relationships/image" Target="media/image79.png"/><Relationship Id="rId470" Type="http://schemas.openxmlformats.org/officeDocument/2006/relationships/hyperlink" Target="lsgmech_3.docx" TargetMode="External"/><Relationship Id="rId929" Type="http://schemas.openxmlformats.org/officeDocument/2006/relationships/image" Target="media/image320.wmf"/><Relationship Id="rId1114" Type="http://schemas.openxmlformats.org/officeDocument/2006/relationships/hyperlink" Target="lsgmech_4.docx" TargetMode="External"/><Relationship Id="rId1321" Type="http://schemas.openxmlformats.org/officeDocument/2006/relationships/hyperlink" Target="formeln.docx" TargetMode="External"/><Relationship Id="rId1559" Type="http://schemas.openxmlformats.org/officeDocument/2006/relationships/image" Target="media/image533.wmf"/><Relationship Id="rId58" Type="http://schemas.openxmlformats.org/officeDocument/2006/relationships/hyperlink" Target="lsgmech.docx" TargetMode="External"/><Relationship Id="rId123" Type="http://schemas.openxmlformats.org/officeDocument/2006/relationships/image" Target="media/image40.jpeg"/><Relationship Id="rId330" Type="http://schemas.openxmlformats.org/officeDocument/2006/relationships/hyperlink" Target="lsgmech.docx" TargetMode="External"/><Relationship Id="rId568" Type="http://schemas.openxmlformats.org/officeDocument/2006/relationships/image" Target="media/image198.jpeg"/><Relationship Id="rId775" Type="http://schemas.openxmlformats.org/officeDocument/2006/relationships/hyperlink" Target="lsgmech.docx" TargetMode="External"/><Relationship Id="rId982" Type="http://schemas.openxmlformats.org/officeDocument/2006/relationships/oleObject" Target="embeddings/oleObject119.bin"/><Relationship Id="rId1198" Type="http://schemas.openxmlformats.org/officeDocument/2006/relationships/hyperlink" Target="lsgmech.docx" TargetMode="External"/><Relationship Id="rId1419" Type="http://schemas.openxmlformats.org/officeDocument/2006/relationships/image" Target="media/image473.jpeg"/><Relationship Id="rId428" Type="http://schemas.openxmlformats.org/officeDocument/2006/relationships/hyperlink" Target="lsgmech_2.docx" TargetMode="External"/><Relationship Id="rId635" Type="http://schemas.openxmlformats.org/officeDocument/2006/relationships/hyperlink" Target="lsgmech_3.docx" TargetMode="External"/><Relationship Id="rId842" Type="http://schemas.openxmlformats.org/officeDocument/2006/relationships/hyperlink" Target="lsgmech.docx" TargetMode="External"/><Relationship Id="rId1058" Type="http://schemas.openxmlformats.org/officeDocument/2006/relationships/hyperlink" Target="lsgmech.docx" TargetMode="External"/><Relationship Id="rId1265" Type="http://schemas.openxmlformats.org/officeDocument/2006/relationships/image" Target="media/image419.wmf"/><Relationship Id="rId1472" Type="http://schemas.openxmlformats.org/officeDocument/2006/relationships/hyperlink" Target="lsgmech.docx" TargetMode="External"/><Relationship Id="rId274" Type="http://schemas.openxmlformats.org/officeDocument/2006/relationships/image" Target="media/image83.jpeg"/><Relationship Id="rId481" Type="http://schemas.openxmlformats.org/officeDocument/2006/relationships/image" Target="media/image165.png"/><Relationship Id="rId702" Type="http://schemas.openxmlformats.org/officeDocument/2006/relationships/image" Target="media/image247.jpeg"/><Relationship Id="rId1125" Type="http://schemas.openxmlformats.org/officeDocument/2006/relationships/image" Target="media/image383.png"/><Relationship Id="rId1332" Type="http://schemas.openxmlformats.org/officeDocument/2006/relationships/hyperlink" Target="lsgmech.docx" TargetMode="External"/><Relationship Id="rId69" Type="http://schemas.openxmlformats.org/officeDocument/2006/relationships/oleObject" Target="embeddings/oleObject10.bin"/><Relationship Id="rId134" Type="http://schemas.openxmlformats.org/officeDocument/2006/relationships/hyperlink" Target="lsgmech_3.docx" TargetMode="External"/><Relationship Id="rId579" Type="http://schemas.openxmlformats.org/officeDocument/2006/relationships/hyperlink" Target="lsgmech.docx" TargetMode="External"/><Relationship Id="rId786" Type="http://schemas.openxmlformats.org/officeDocument/2006/relationships/image" Target="media/image277.jpeg"/><Relationship Id="rId993" Type="http://schemas.openxmlformats.org/officeDocument/2006/relationships/image" Target="media/image337.wmf"/><Relationship Id="rId341" Type="http://schemas.openxmlformats.org/officeDocument/2006/relationships/hyperlink" Target="lsgmech.docx" TargetMode="External"/><Relationship Id="rId439" Type="http://schemas.openxmlformats.org/officeDocument/2006/relationships/hyperlink" Target="lsgmech_2.docx" TargetMode="External"/><Relationship Id="rId646" Type="http://schemas.openxmlformats.org/officeDocument/2006/relationships/hyperlink" Target="lsgmech.docx" TargetMode="External"/><Relationship Id="rId1069" Type="http://schemas.openxmlformats.org/officeDocument/2006/relationships/hyperlink" Target="lsgmech.docx" TargetMode="External"/><Relationship Id="rId1276" Type="http://schemas.openxmlformats.org/officeDocument/2006/relationships/hyperlink" Target="lsgmech_2.docx" TargetMode="External"/><Relationship Id="rId1483" Type="http://schemas.openxmlformats.org/officeDocument/2006/relationships/image" Target="media/image498.jpeg"/><Relationship Id="rId201" Type="http://schemas.openxmlformats.org/officeDocument/2006/relationships/hyperlink" Target="lsgmech.docx" TargetMode="External"/><Relationship Id="rId285" Type="http://schemas.openxmlformats.org/officeDocument/2006/relationships/hyperlink" Target="lsgmech_2.docx" TargetMode="External"/><Relationship Id="rId506" Type="http://schemas.openxmlformats.org/officeDocument/2006/relationships/hyperlink" Target="lsgmech_4.docx" TargetMode="External"/><Relationship Id="rId853" Type="http://schemas.openxmlformats.org/officeDocument/2006/relationships/hyperlink" Target="lsgmech.docx" TargetMode="External"/><Relationship Id="rId1136" Type="http://schemas.openxmlformats.org/officeDocument/2006/relationships/oleObject" Target="embeddings/oleObject144.bin"/><Relationship Id="rId492" Type="http://schemas.openxmlformats.org/officeDocument/2006/relationships/image" Target="media/image169.wmf"/><Relationship Id="rId713" Type="http://schemas.openxmlformats.org/officeDocument/2006/relationships/hyperlink" Target="lsgmech_4.docx" TargetMode="External"/><Relationship Id="rId797" Type="http://schemas.openxmlformats.org/officeDocument/2006/relationships/image" Target="media/image280.wmf"/><Relationship Id="rId920" Type="http://schemas.openxmlformats.org/officeDocument/2006/relationships/hyperlink" Target="lsgmech_2.docx" TargetMode="External"/><Relationship Id="rId1343" Type="http://schemas.openxmlformats.org/officeDocument/2006/relationships/hyperlink" Target="lsgmech.docx" TargetMode="External"/><Relationship Id="rId1550" Type="http://schemas.openxmlformats.org/officeDocument/2006/relationships/oleObject" Target="embeddings/oleObject189.bin"/><Relationship Id="rId145" Type="http://schemas.openxmlformats.org/officeDocument/2006/relationships/hyperlink" Target="lsgmech.docx" TargetMode="External"/><Relationship Id="rId352" Type="http://schemas.openxmlformats.org/officeDocument/2006/relationships/image" Target="media/image109.jpeg"/><Relationship Id="rId1203" Type="http://schemas.openxmlformats.org/officeDocument/2006/relationships/hyperlink" Target="lsgmech.docx" TargetMode="External"/><Relationship Id="rId1287" Type="http://schemas.openxmlformats.org/officeDocument/2006/relationships/oleObject" Target="embeddings/oleObject160.bin"/><Relationship Id="rId1410" Type="http://schemas.openxmlformats.org/officeDocument/2006/relationships/hyperlink" Target="lsgmech.docx" TargetMode="External"/><Relationship Id="rId1508" Type="http://schemas.openxmlformats.org/officeDocument/2006/relationships/hyperlink" Target="lsgmech.docx" TargetMode="External"/><Relationship Id="rId212" Type="http://schemas.openxmlformats.org/officeDocument/2006/relationships/image" Target="media/image67.wmf"/><Relationship Id="rId657" Type="http://schemas.openxmlformats.org/officeDocument/2006/relationships/image" Target="media/image230.wmf"/><Relationship Id="rId864" Type="http://schemas.openxmlformats.org/officeDocument/2006/relationships/hyperlink" Target="lsgmech.docx" TargetMode="External"/><Relationship Id="rId1494" Type="http://schemas.openxmlformats.org/officeDocument/2006/relationships/image" Target="media/image504.png"/><Relationship Id="rId296" Type="http://schemas.openxmlformats.org/officeDocument/2006/relationships/image" Target="media/image92.wmf"/><Relationship Id="rId517" Type="http://schemas.openxmlformats.org/officeDocument/2006/relationships/hyperlink" Target="lsgmech.docx" TargetMode="External"/><Relationship Id="rId724" Type="http://schemas.openxmlformats.org/officeDocument/2006/relationships/image" Target="media/image255.wmf"/><Relationship Id="rId931" Type="http://schemas.openxmlformats.org/officeDocument/2006/relationships/image" Target="media/image321.wmf"/><Relationship Id="rId1147" Type="http://schemas.openxmlformats.org/officeDocument/2006/relationships/hyperlink" Target="lsgmech.docx" TargetMode="External"/><Relationship Id="rId1354" Type="http://schemas.openxmlformats.org/officeDocument/2006/relationships/oleObject" Target="embeddings/oleObject169.bin"/><Relationship Id="rId1561" Type="http://schemas.openxmlformats.org/officeDocument/2006/relationships/hyperlink" Target="lsgmech_2.docx" TargetMode="External"/><Relationship Id="rId60" Type="http://schemas.openxmlformats.org/officeDocument/2006/relationships/hyperlink" Target="lsgmech.docx" TargetMode="External"/><Relationship Id="rId156" Type="http://schemas.openxmlformats.org/officeDocument/2006/relationships/image" Target="media/image52.wmf"/><Relationship Id="rId363" Type="http://schemas.openxmlformats.org/officeDocument/2006/relationships/image" Target="media/image113.wmf"/><Relationship Id="rId570" Type="http://schemas.openxmlformats.org/officeDocument/2006/relationships/image" Target="media/image199.wmf"/><Relationship Id="rId1007" Type="http://schemas.openxmlformats.org/officeDocument/2006/relationships/image" Target="media/image343.wmf"/><Relationship Id="rId1214" Type="http://schemas.openxmlformats.org/officeDocument/2006/relationships/hyperlink" Target="lsgmech.docx" TargetMode="External"/><Relationship Id="rId1421" Type="http://schemas.openxmlformats.org/officeDocument/2006/relationships/image" Target="media/image474.jpeg"/><Relationship Id="rId223" Type="http://schemas.openxmlformats.org/officeDocument/2006/relationships/image" Target="media/image71.jpeg"/><Relationship Id="rId430" Type="http://schemas.openxmlformats.org/officeDocument/2006/relationships/image" Target="media/image142.jpeg"/><Relationship Id="rId668" Type="http://schemas.openxmlformats.org/officeDocument/2006/relationships/image" Target="media/image234.jpeg"/><Relationship Id="rId875" Type="http://schemas.openxmlformats.org/officeDocument/2006/relationships/oleObject" Target="embeddings/oleObject104.bin"/><Relationship Id="rId1060" Type="http://schemas.openxmlformats.org/officeDocument/2006/relationships/image" Target="media/image360.jpeg"/><Relationship Id="rId1298" Type="http://schemas.openxmlformats.org/officeDocument/2006/relationships/oleObject" Target="embeddings/oleObject161.bin"/><Relationship Id="rId1519" Type="http://schemas.openxmlformats.org/officeDocument/2006/relationships/hyperlink" Target="lsgmech_3.docx" TargetMode="External"/><Relationship Id="rId18" Type="http://schemas.openxmlformats.org/officeDocument/2006/relationships/hyperlink" Target="lsgmech.docx" TargetMode="External"/><Relationship Id="rId528" Type="http://schemas.openxmlformats.org/officeDocument/2006/relationships/image" Target="media/image183.wmf"/><Relationship Id="rId735" Type="http://schemas.openxmlformats.org/officeDocument/2006/relationships/oleObject" Target="embeddings/Microsoft_Excel_97-2003-Arbeitsblatt2.xls"/><Relationship Id="rId942" Type="http://schemas.openxmlformats.org/officeDocument/2006/relationships/oleObject" Target="embeddings/oleObject115.bin"/><Relationship Id="rId1158" Type="http://schemas.openxmlformats.org/officeDocument/2006/relationships/hyperlink" Target="lsgmech.docx" TargetMode="External"/><Relationship Id="rId1365" Type="http://schemas.openxmlformats.org/officeDocument/2006/relationships/hyperlink" Target="lsgmech.docx" TargetMode="External"/><Relationship Id="rId1572" Type="http://schemas.openxmlformats.org/officeDocument/2006/relationships/hyperlink" Target="lsgmech_4.docx" TargetMode="External"/><Relationship Id="rId167" Type="http://schemas.openxmlformats.org/officeDocument/2006/relationships/oleObject" Target="embeddings/oleObject19.bin"/><Relationship Id="rId374" Type="http://schemas.openxmlformats.org/officeDocument/2006/relationships/image" Target="media/image118.wmf"/><Relationship Id="rId581" Type="http://schemas.openxmlformats.org/officeDocument/2006/relationships/hyperlink" Target="lsgmech.docx" TargetMode="External"/><Relationship Id="rId1018" Type="http://schemas.openxmlformats.org/officeDocument/2006/relationships/hyperlink" Target="lsgmech_2.docx" TargetMode="External"/><Relationship Id="rId1225" Type="http://schemas.openxmlformats.org/officeDocument/2006/relationships/hyperlink" Target="lsgmech.docx" TargetMode="External"/><Relationship Id="rId1432" Type="http://schemas.openxmlformats.org/officeDocument/2006/relationships/image" Target="media/image480.jpeg"/><Relationship Id="rId71" Type="http://schemas.openxmlformats.org/officeDocument/2006/relationships/hyperlink" Target="lsgmech.docx" TargetMode="External"/><Relationship Id="rId234" Type="http://schemas.openxmlformats.org/officeDocument/2006/relationships/hyperlink" Target="lsgmech.docx" TargetMode="External"/><Relationship Id="rId679" Type="http://schemas.openxmlformats.org/officeDocument/2006/relationships/image" Target="media/image239.jpeg"/><Relationship Id="rId802" Type="http://schemas.openxmlformats.org/officeDocument/2006/relationships/hyperlink" Target="lsgmech_2.docx" TargetMode="External"/><Relationship Id="rId886" Type="http://schemas.openxmlformats.org/officeDocument/2006/relationships/hyperlink" Target="lsgmech.docx" TargetMode="External"/><Relationship Id="rId2" Type="http://schemas.openxmlformats.org/officeDocument/2006/relationships/styles" Target="styles.xml"/><Relationship Id="rId29" Type="http://schemas.openxmlformats.org/officeDocument/2006/relationships/hyperlink" Target="lsgmech.docx" TargetMode="External"/><Relationship Id="rId441" Type="http://schemas.openxmlformats.org/officeDocument/2006/relationships/image" Target="media/image148.wmf"/><Relationship Id="rId539" Type="http://schemas.openxmlformats.org/officeDocument/2006/relationships/oleObject" Target="embeddings/oleObject65.bin"/><Relationship Id="rId746" Type="http://schemas.openxmlformats.org/officeDocument/2006/relationships/image" Target="media/image263.png"/><Relationship Id="rId1071" Type="http://schemas.openxmlformats.org/officeDocument/2006/relationships/hyperlink" Target="lsgmech.docx" TargetMode="External"/><Relationship Id="rId1169" Type="http://schemas.openxmlformats.org/officeDocument/2006/relationships/hyperlink" Target="formeln.docx" TargetMode="External"/><Relationship Id="rId1376" Type="http://schemas.openxmlformats.org/officeDocument/2006/relationships/image" Target="media/image456.wmf"/><Relationship Id="rId1583" Type="http://schemas.openxmlformats.org/officeDocument/2006/relationships/image" Target="media/image543.jpeg"/><Relationship Id="rId178" Type="http://schemas.openxmlformats.org/officeDocument/2006/relationships/hyperlink" Target="lsgmech.docx" TargetMode="External"/><Relationship Id="rId301" Type="http://schemas.openxmlformats.org/officeDocument/2006/relationships/hyperlink" Target="lsgmech_3.docx" TargetMode="External"/><Relationship Id="rId953" Type="http://schemas.openxmlformats.org/officeDocument/2006/relationships/hyperlink" Target="lsgmech.docx" TargetMode="External"/><Relationship Id="rId1029" Type="http://schemas.openxmlformats.org/officeDocument/2006/relationships/oleObject" Target="embeddings/oleObject129.bin"/><Relationship Id="rId1236" Type="http://schemas.openxmlformats.org/officeDocument/2006/relationships/image" Target="media/image408.jpeg"/><Relationship Id="rId82" Type="http://schemas.openxmlformats.org/officeDocument/2006/relationships/oleObject" Target="embeddings/oleObject11.bin"/><Relationship Id="rId385" Type="http://schemas.openxmlformats.org/officeDocument/2006/relationships/hyperlink" Target="lsgmech.docx" TargetMode="External"/><Relationship Id="rId592" Type="http://schemas.openxmlformats.org/officeDocument/2006/relationships/hyperlink" Target="lsgmech.docx" TargetMode="External"/><Relationship Id="rId606" Type="http://schemas.openxmlformats.org/officeDocument/2006/relationships/image" Target="media/image211.jpeg"/><Relationship Id="rId813" Type="http://schemas.openxmlformats.org/officeDocument/2006/relationships/oleObject" Target="embeddings/oleObject101.bin"/><Relationship Id="rId1443" Type="http://schemas.openxmlformats.org/officeDocument/2006/relationships/hyperlink" Target="lsgmech.docx" TargetMode="External"/><Relationship Id="rId245" Type="http://schemas.openxmlformats.org/officeDocument/2006/relationships/image" Target="media/image76.jpeg"/><Relationship Id="rId452" Type="http://schemas.openxmlformats.org/officeDocument/2006/relationships/hyperlink" Target="lsgmech_2.docx" TargetMode="External"/><Relationship Id="rId897" Type="http://schemas.openxmlformats.org/officeDocument/2006/relationships/hyperlink" Target="lsgmech.docx" TargetMode="External"/><Relationship Id="rId1082" Type="http://schemas.openxmlformats.org/officeDocument/2006/relationships/image" Target="media/image367.wmf"/><Relationship Id="rId1303" Type="http://schemas.openxmlformats.org/officeDocument/2006/relationships/image" Target="media/image436.png"/><Relationship Id="rId1510" Type="http://schemas.openxmlformats.org/officeDocument/2006/relationships/image" Target="media/image508.wmf"/><Relationship Id="rId105" Type="http://schemas.openxmlformats.org/officeDocument/2006/relationships/image" Target="media/image30.jpeg"/><Relationship Id="rId312" Type="http://schemas.openxmlformats.org/officeDocument/2006/relationships/hyperlink" Target="lsgmech.docx" TargetMode="External"/><Relationship Id="rId757" Type="http://schemas.openxmlformats.org/officeDocument/2006/relationships/image" Target="media/image267.png"/><Relationship Id="rId964" Type="http://schemas.openxmlformats.org/officeDocument/2006/relationships/hyperlink" Target="lsgmech.docx" TargetMode="External"/><Relationship Id="rId1387" Type="http://schemas.openxmlformats.org/officeDocument/2006/relationships/image" Target="media/image459.jpeg"/><Relationship Id="rId1594" Type="http://schemas.openxmlformats.org/officeDocument/2006/relationships/fontTable" Target="fontTable.xml"/><Relationship Id="rId93" Type="http://schemas.openxmlformats.org/officeDocument/2006/relationships/oleObject" Target="embeddings/oleObject13.bin"/><Relationship Id="rId189" Type="http://schemas.openxmlformats.org/officeDocument/2006/relationships/hyperlink" Target="lsgmech.docx" TargetMode="External"/><Relationship Id="rId396" Type="http://schemas.openxmlformats.org/officeDocument/2006/relationships/image" Target="media/image128.jpeg"/><Relationship Id="rId617" Type="http://schemas.openxmlformats.org/officeDocument/2006/relationships/image" Target="media/image216.jpeg"/><Relationship Id="rId824" Type="http://schemas.openxmlformats.org/officeDocument/2006/relationships/hyperlink" Target="lsgmech.docx" TargetMode="External"/><Relationship Id="rId1247" Type="http://schemas.openxmlformats.org/officeDocument/2006/relationships/image" Target="media/image413.png"/><Relationship Id="rId1454" Type="http://schemas.openxmlformats.org/officeDocument/2006/relationships/hyperlink" Target="lsgmech.docx" TargetMode="External"/><Relationship Id="rId256" Type="http://schemas.openxmlformats.org/officeDocument/2006/relationships/image" Target="media/image78.jpeg"/><Relationship Id="rId463" Type="http://schemas.openxmlformats.org/officeDocument/2006/relationships/image" Target="media/image158.wmf"/><Relationship Id="rId670" Type="http://schemas.openxmlformats.org/officeDocument/2006/relationships/hyperlink" Target="lsgmech.docx" TargetMode="External"/><Relationship Id="rId1093" Type="http://schemas.openxmlformats.org/officeDocument/2006/relationships/oleObject" Target="embeddings/oleObject136.bin"/><Relationship Id="rId1107" Type="http://schemas.openxmlformats.org/officeDocument/2006/relationships/hyperlink" Target="lsgmech_4.docx" TargetMode="External"/><Relationship Id="rId1314" Type="http://schemas.openxmlformats.org/officeDocument/2006/relationships/oleObject" Target="embeddings/oleObject164.bin"/><Relationship Id="rId1521" Type="http://schemas.openxmlformats.org/officeDocument/2006/relationships/image" Target="media/image512.png"/><Relationship Id="rId116" Type="http://schemas.openxmlformats.org/officeDocument/2006/relationships/image" Target="media/image36.jpeg"/><Relationship Id="rId323" Type="http://schemas.openxmlformats.org/officeDocument/2006/relationships/hyperlink" Target="lsgmech.docx" TargetMode="External"/><Relationship Id="rId530" Type="http://schemas.openxmlformats.org/officeDocument/2006/relationships/image" Target="media/image184.wmf"/><Relationship Id="rId768" Type="http://schemas.openxmlformats.org/officeDocument/2006/relationships/hyperlink" Target="lsgmech.docx" TargetMode="External"/><Relationship Id="rId975" Type="http://schemas.openxmlformats.org/officeDocument/2006/relationships/hyperlink" Target="lsgmech.docx" TargetMode="External"/><Relationship Id="rId1160" Type="http://schemas.openxmlformats.org/officeDocument/2006/relationships/hyperlink" Target="lsgmech.docx" TargetMode="External"/><Relationship Id="rId1398" Type="http://schemas.openxmlformats.org/officeDocument/2006/relationships/hyperlink" Target="lsgmech.docx" TargetMode="External"/><Relationship Id="rId20" Type="http://schemas.openxmlformats.org/officeDocument/2006/relationships/oleObject" Target="embeddings/oleObject1.bin"/><Relationship Id="rId628" Type="http://schemas.openxmlformats.org/officeDocument/2006/relationships/oleObject" Target="embeddings/oleObject82.bin"/><Relationship Id="rId835" Type="http://schemas.openxmlformats.org/officeDocument/2006/relationships/hyperlink" Target="lsgmech.docx" TargetMode="External"/><Relationship Id="rId1258" Type="http://schemas.openxmlformats.org/officeDocument/2006/relationships/hyperlink" Target="lsgmech.docx" TargetMode="External"/><Relationship Id="rId1465" Type="http://schemas.openxmlformats.org/officeDocument/2006/relationships/oleObject" Target="embeddings/oleObject176.bin"/><Relationship Id="rId267" Type="http://schemas.openxmlformats.org/officeDocument/2006/relationships/hyperlink" Target="lsgmech.docx" TargetMode="External"/><Relationship Id="rId474" Type="http://schemas.openxmlformats.org/officeDocument/2006/relationships/image" Target="media/image162.wmf"/><Relationship Id="rId1020" Type="http://schemas.openxmlformats.org/officeDocument/2006/relationships/image" Target="media/image347.jpeg"/><Relationship Id="rId1118" Type="http://schemas.openxmlformats.org/officeDocument/2006/relationships/hyperlink" Target="lsgmech.docx" TargetMode="External"/><Relationship Id="rId1325" Type="http://schemas.openxmlformats.org/officeDocument/2006/relationships/hyperlink" Target="lsgmech.docx" TargetMode="External"/><Relationship Id="rId1532" Type="http://schemas.openxmlformats.org/officeDocument/2006/relationships/hyperlink" Target="lsgmech.docx" TargetMode="External"/><Relationship Id="rId127" Type="http://schemas.openxmlformats.org/officeDocument/2006/relationships/hyperlink" Target="lsgmech.docx" TargetMode="External"/><Relationship Id="rId681" Type="http://schemas.openxmlformats.org/officeDocument/2006/relationships/hyperlink" Target="lsgmech.docx" TargetMode="External"/><Relationship Id="rId779" Type="http://schemas.openxmlformats.org/officeDocument/2006/relationships/hyperlink" Target="lsgmech.docx" TargetMode="External"/><Relationship Id="rId902" Type="http://schemas.openxmlformats.org/officeDocument/2006/relationships/hyperlink" Target="lsgmech.docx" TargetMode="External"/><Relationship Id="rId986" Type="http://schemas.openxmlformats.org/officeDocument/2006/relationships/hyperlink" Target="lsgmech.docx" TargetMode="External"/><Relationship Id="rId31" Type="http://schemas.openxmlformats.org/officeDocument/2006/relationships/image" Target="media/image5.wmf"/><Relationship Id="rId334" Type="http://schemas.openxmlformats.org/officeDocument/2006/relationships/hyperlink" Target="lsgmech.docx" TargetMode="External"/><Relationship Id="rId541" Type="http://schemas.openxmlformats.org/officeDocument/2006/relationships/image" Target="media/image188.wmf"/><Relationship Id="rId639" Type="http://schemas.openxmlformats.org/officeDocument/2006/relationships/image" Target="media/image225.png"/><Relationship Id="rId1171" Type="http://schemas.openxmlformats.org/officeDocument/2006/relationships/hyperlink" Target="lsgmech.docx" TargetMode="External"/><Relationship Id="rId1269" Type="http://schemas.openxmlformats.org/officeDocument/2006/relationships/image" Target="media/image421.jpeg"/><Relationship Id="rId1476" Type="http://schemas.openxmlformats.org/officeDocument/2006/relationships/image" Target="media/image495.jpeg"/><Relationship Id="rId180" Type="http://schemas.openxmlformats.org/officeDocument/2006/relationships/hyperlink" Target="lsgmech.docx" TargetMode="External"/><Relationship Id="rId278" Type="http://schemas.openxmlformats.org/officeDocument/2006/relationships/image" Target="media/image85.jpeg"/><Relationship Id="rId401" Type="http://schemas.openxmlformats.org/officeDocument/2006/relationships/image" Target="media/image130.wmf"/><Relationship Id="rId846" Type="http://schemas.openxmlformats.org/officeDocument/2006/relationships/hyperlink" Target="lsgmech.docx" TargetMode="External"/><Relationship Id="rId1031" Type="http://schemas.openxmlformats.org/officeDocument/2006/relationships/oleObject" Target="embeddings/oleObject130.bin"/><Relationship Id="rId1129" Type="http://schemas.openxmlformats.org/officeDocument/2006/relationships/hyperlink" Target="lsgmech.docx" TargetMode="External"/><Relationship Id="rId485" Type="http://schemas.openxmlformats.org/officeDocument/2006/relationships/image" Target="media/image166.png"/><Relationship Id="rId692" Type="http://schemas.openxmlformats.org/officeDocument/2006/relationships/hyperlink" Target="lsgmech.docx" TargetMode="External"/><Relationship Id="rId706" Type="http://schemas.openxmlformats.org/officeDocument/2006/relationships/hyperlink" Target="lsgmech_3.docx" TargetMode="External"/><Relationship Id="rId913" Type="http://schemas.openxmlformats.org/officeDocument/2006/relationships/image" Target="media/image313.jpeg"/><Relationship Id="rId1336" Type="http://schemas.openxmlformats.org/officeDocument/2006/relationships/hyperlink" Target="lsgmech.docx" TargetMode="External"/><Relationship Id="rId1543" Type="http://schemas.openxmlformats.org/officeDocument/2006/relationships/image" Target="media/image524.wmf"/><Relationship Id="rId42" Type="http://schemas.openxmlformats.org/officeDocument/2006/relationships/hyperlink" Target="lsgmech.docx" TargetMode="External"/><Relationship Id="rId138" Type="http://schemas.openxmlformats.org/officeDocument/2006/relationships/image" Target="media/image46.png"/><Relationship Id="rId345" Type="http://schemas.openxmlformats.org/officeDocument/2006/relationships/image" Target="media/image105.png"/><Relationship Id="rId552" Type="http://schemas.openxmlformats.org/officeDocument/2006/relationships/oleObject" Target="embeddings/oleObject71.bin"/><Relationship Id="rId997" Type="http://schemas.openxmlformats.org/officeDocument/2006/relationships/image" Target="media/image339.wmf"/><Relationship Id="rId1182" Type="http://schemas.openxmlformats.org/officeDocument/2006/relationships/hyperlink" Target="lsgmech.docx" TargetMode="External"/><Relationship Id="rId1403" Type="http://schemas.openxmlformats.org/officeDocument/2006/relationships/hyperlink" Target="lsgmech.docx" TargetMode="External"/><Relationship Id="rId191" Type="http://schemas.openxmlformats.org/officeDocument/2006/relationships/image" Target="media/image61.jpeg"/><Relationship Id="rId205" Type="http://schemas.openxmlformats.org/officeDocument/2006/relationships/image" Target="media/image64.wmf"/><Relationship Id="rId412" Type="http://schemas.openxmlformats.org/officeDocument/2006/relationships/image" Target="media/image135.wmf"/><Relationship Id="rId857" Type="http://schemas.openxmlformats.org/officeDocument/2006/relationships/image" Target="media/image297.jpeg"/><Relationship Id="rId1042" Type="http://schemas.openxmlformats.org/officeDocument/2006/relationships/hyperlink" Target="lsgmech.docx" TargetMode="External"/><Relationship Id="rId1487" Type="http://schemas.openxmlformats.org/officeDocument/2006/relationships/hyperlink" Target="lsgmech_2.docx" TargetMode="External"/><Relationship Id="rId289" Type="http://schemas.openxmlformats.org/officeDocument/2006/relationships/image" Target="media/image89.jpeg"/><Relationship Id="rId496" Type="http://schemas.openxmlformats.org/officeDocument/2006/relationships/image" Target="media/image171.png"/><Relationship Id="rId717" Type="http://schemas.openxmlformats.org/officeDocument/2006/relationships/hyperlink" Target="formeln.docx" TargetMode="External"/><Relationship Id="rId924" Type="http://schemas.openxmlformats.org/officeDocument/2006/relationships/oleObject" Target="embeddings/oleObject108.bin"/><Relationship Id="rId1347" Type="http://schemas.openxmlformats.org/officeDocument/2006/relationships/hyperlink" Target="lsgmech.docx" TargetMode="External"/><Relationship Id="rId1554" Type="http://schemas.openxmlformats.org/officeDocument/2006/relationships/oleObject" Target="embeddings/oleObject190.bin"/><Relationship Id="rId53" Type="http://schemas.openxmlformats.org/officeDocument/2006/relationships/image" Target="media/image11.wmf"/><Relationship Id="rId149" Type="http://schemas.openxmlformats.org/officeDocument/2006/relationships/hyperlink" Target="lsgmech.docx" TargetMode="External"/><Relationship Id="rId356" Type="http://schemas.openxmlformats.org/officeDocument/2006/relationships/hyperlink" Target="lsgmech.docx" TargetMode="External"/><Relationship Id="rId563" Type="http://schemas.openxmlformats.org/officeDocument/2006/relationships/hyperlink" Target="lsgmech.docx" TargetMode="External"/><Relationship Id="rId770" Type="http://schemas.openxmlformats.org/officeDocument/2006/relationships/hyperlink" Target="lsgmech.docx" TargetMode="External"/><Relationship Id="rId1193" Type="http://schemas.openxmlformats.org/officeDocument/2006/relationships/hyperlink" Target="lsgmech.docx" TargetMode="External"/><Relationship Id="rId1207" Type="http://schemas.openxmlformats.org/officeDocument/2006/relationships/hyperlink" Target="lsgmech.docx" TargetMode="External"/><Relationship Id="rId1414" Type="http://schemas.openxmlformats.org/officeDocument/2006/relationships/image" Target="media/image471.png"/><Relationship Id="rId216" Type="http://schemas.openxmlformats.org/officeDocument/2006/relationships/hyperlink" Target="lsgmech.docx" TargetMode="External"/><Relationship Id="rId423" Type="http://schemas.openxmlformats.org/officeDocument/2006/relationships/image" Target="media/image140.jpeg"/><Relationship Id="rId868" Type="http://schemas.openxmlformats.org/officeDocument/2006/relationships/hyperlink" Target="lsgmech.docx" TargetMode="External"/><Relationship Id="rId1053" Type="http://schemas.openxmlformats.org/officeDocument/2006/relationships/image" Target="media/image359.wmf"/><Relationship Id="rId1260" Type="http://schemas.openxmlformats.org/officeDocument/2006/relationships/image" Target="media/image417.wmf"/><Relationship Id="rId1498" Type="http://schemas.openxmlformats.org/officeDocument/2006/relationships/hyperlink" Target="lsgmech.docx" TargetMode="External"/><Relationship Id="rId630" Type="http://schemas.openxmlformats.org/officeDocument/2006/relationships/hyperlink" Target="lsgmech_3.docx" TargetMode="External"/><Relationship Id="rId728" Type="http://schemas.openxmlformats.org/officeDocument/2006/relationships/hyperlink" Target="lsgmech.docx" TargetMode="External"/><Relationship Id="rId935" Type="http://schemas.openxmlformats.org/officeDocument/2006/relationships/hyperlink" Target="lsgmech_2.docx" TargetMode="External"/><Relationship Id="rId1358" Type="http://schemas.openxmlformats.org/officeDocument/2006/relationships/hyperlink" Target="lsgmech_3.docx" TargetMode="External"/><Relationship Id="rId1565" Type="http://schemas.openxmlformats.org/officeDocument/2006/relationships/oleObject" Target="embeddings/oleObject194.bin"/><Relationship Id="rId64" Type="http://schemas.openxmlformats.org/officeDocument/2006/relationships/hyperlink" Target="lsgmech.docx" TargetMode="External"/><Relationship Id="rId367" Type="http://schemas.openxmlformats.org/officeDocument/2006/relationships/image" Target="media/image115.jpeg"/><Relationship Id="rId574" Type="http://schemas.openxmlformats.org/officeDocument/2006/relationships/hyperlink" Target="lsgmech.docx" TargetMode="External"/><Relationship Id="rId1120" Type="http://schemas.openxmlformats.org/officeDocument/2006/relationships/hyperlink" Target="lsgmech.docx" TargetMode="External"/><Relationship Id="rId1218" Type="http://schemas.openxmlformats.org/officeDocument/2006/relationships/image" Target="media/image402.jpeg"/><Relationship Id="rId1425" Type="http://schemas.openxmlformats.org/officeDocument/2006/relationships/image" Target="media/image476.jpeg"/><Relationship Id="rId227" Type="http://schemas.openxmlformats.org/officeDocument/2006/relationships/oleObject" Target="embeddings/oleObject28.bin"/><Relationship Id="rId781" Type="http://schemas.openxmlformats.org/officeDocument/2006/relationships/image" Target="media/image273.jpeg"/><Relationship Id="rId879" Type="http://schemas.openxmlformats.org/officeDocument/2006/relationships/hyperlink" Target="lsgmech.docx" TargetMode="External"/><Relationship Id="rId434" Type="http://schemas.openxmlformats.org/officeDocument/2006/relationships/hyperlink" Target="lsgmech_2.docx" TargetMode="External"/><Relationship Id="rId641" Type="http://schemas.openxmlformats.org/officeDocument/2006/relationships/hyperlink" Target="lsgmech_4.docx" TargetMode="External"/><Relationship Id="rId739" Type="http://schemas.openxmlformats.org/officeDocument/2006/relationships/oleObject" Target="embeddings/oleObject88.bin"/><Relationship Id="rId1064" Type="http://schemas.openxmlformats.org/officeDocument/2006/relationships/hyperlink" Target="lsgmech.docx" TargetMode="External"/><Relationship Id="rId1271" Type="http://schemas.openxmlformats.org/officeDocument/2006/relationships/hyperlink" Target="lsgmech_2.docx" TargetMode="External"/><Relationship Id="rId1369" Type="http://schemas.openxmlformats.org/officeDocument/2006/relationships/image" Target="media/image453.wmf"/><Relationship Id="rId1576" Type="http://schemas.openxmlformats.org/officeDocument/2006/relationships/image" Target="media/image540.wmf"/><Relationship Id="rId280" Type="http://schemas.openxmlformats.org/officeDocument/2006/relationships/image" Target="media/image86.jpeg"/><Relationship Id="rId501" Type="http://schemas.openxmlformats.org/officeDocument/2006/relationships/image" Target="media/image174.jpeg"/><Relationship Id="rId946" Type="http://schemas.openxmlformats.org/officeDocument/2006/relationships/oleObject" Target="embeddings/oleObject116.bin"/><Relationship Id="rId1131" Type="http://schemas.openxmlformats.org/officeDocument/2006/relationships/image" Target="media/image387.wmf"/><Relationship Id="rId1229" Type="http://schemas.openxmlformats.org/officeDocument/2006/relationships/oleObject" Target="embeddings/oleObject150.bin"/><Relationship Id="rId75" Type="http://schemas.openxmlformats.org/officeDocument/2006/relationships/hyperlink" Target="lsgmech.docx" TargetMode="External"/><Relationship Id="rId140" Type="http://schemas.openxmlformats.org/officeDocument/2006/relationships/hyperlink" Target="lsgmech.docx" TargetMode="External"/><Relationship Id="rId378" Type="http://schemas.openxmlformats.org/officeDocument/2006/relationships/image" Target="media/image120.jpeg"/><Relationship Id="rId585" Type="http://schemas.openxmlformats.org/officeDocument/2006/relationships/image" Target="media/image204.jpeg"/><Relationship Id="rId792" Type="http://schemas.openxmlformats.org/officeDocument/2006/relationships/hyperlink" Target="lsgmech.docx" TargetMode="External"/><Relationship Id="rId806" Type="http://schemas.openxmlformats.org/officeDocument/2006/relationships/hyperlink" Target="lsgmech_2.docx" TargetMode="External"/><Relationship Id="rId1436" Type="http://schemas.openxmlformats.org/officeDocument/2006/relationships/hyperlink" Target="lsgmech.docx" TargetMode="External"/><Relationship Id="rId6" Type="http://schemas.openxmlformats.org/officeDocument/2006/relationships/endnotes" Target="endnotes.xml"/><Relationship Id="rId238" Type="http://schemas.openxmlformats.org/officeDocument/2006/relationships/image" Target="media/image74.jpeg"/><Relationship Id="rId445" Type="http://schemas.openxmlformats.org/officeDocument/2006/relationships/image" Target="media/image150.wmf"/><Relationship Id="rId652" Type="http://schemas.openxmlformats.org/officeDocument/2006/relationships/image" Target="media/image228.wmf"/><Relationship Id="rId1075" Type="http://schemas.openxmlformats.org/officeDocument/2006/relationships/hyperlink" Target="lsgmech.docx" TargetMode="External"/><Relationship Id="rId1282" Type="http://schemas.openxmlformats.org/officeDocument/2006/relationships/image" Target="media/image427.jpeg"/><Relationship Id="rId1503" Type="http://schemas.openxmlformats.org/officeDocument/2006/relationships/hyperlink" Target="lsgmech.docx" TargetMode="External"/><Relationship Id="rId291" Type="http://schemas.openxmlformats.org/officeDocument/2006/relationships/image" Target="media/image90.wmf"/><Relationship Id="rId305" Type="http://schemas.openxmlformats.org/officeDocument/2006/relationships/hyperlink" Target="lsgmech_3.docx" TargetMode="External"/><Relationship Id="rId512" Type="http://schemas.openxmlformats.org/officeDocument/2006/relationships/image" Target="media/image179.png"/><Relationship Id="rId957" Type="http://schemas.openxmlformats.org/officeDocument/2006/relationships/hyperlink" Target="lsgmech.docx" TargetMode="External"/><Relationship Id="rId1142" Type="http://schemas.openxmlformats.org/officeDocument/2006/relationships/hyperlink" Target="lsgmech_4.docx" TargetMode="External"/><Relationship Id="rId1587" Type="http://schemas.openxmlformats.org/officeDocument/2006/relationships/image" Target="media/image545.png"/><Relationship Id="rId86" Type="http://schemas.openxmlformats.org/officeDocument/2006/relationships/hyperlink" Target="lsgmech.docx" TargetMode="External"/><Relationship Id="rId151" Type="http://schemas.openxmlformats.org/officeDocument/2006/relationships/hyperlink" Target="lsgmech.docx" TargetMode="External"/><Relationship Id="rId389" Type="http://schemas.openxmlformats.org/officeDocument/2006/relationships/image" Target="media/image126.jpeg"/><Relationship Id="rId596" Type="http://schemas.openxmlformats.org/officeDocument/2006/relationships/hyperlink" Target="lsgmech.docx" TargetMode="External"/><Relationship Id="rId817" Type="http://schemas.openxmlformats.org/officeDocument/2006/relationships/oleObject" Target="embeddings/oleObject102.bin"/><Relationship Id="rId1002" Type="http://schemas.openxmlformats.org/officeDocument/2006/relationships/oleObject" Target="embeddings/oleObject124.bin"/><Relationship Id="rId1447" Type="http://schemas.openxmlformats.org/officeDocument/2006/relationships/image" Target="media/image483.png"/><Relationship Id="rId249" Type="http://schemas.openxmlformats.org/officeDocument/2006/relationships/hyperlink" Target="lsgmech.docx" TargetMode="External"/><Relationship Id="rId456" Type="http://schemas.openxmlformats.org/officeDocument/2006/relationships/hyperlink" Target="lsgmech_2.docx" TargetMode="External"/><Relationship Id="rId663" Type="http://schemas.openxmlformats.org/officeDocument/2006/relationships/hyperlink" Target="lsgmech.docx" TargetMode="External"/><Relationship Id="rId870" Type="http://schemas.openxmlformats.org/officeDocument/2006/relationships/hyperlink" Target="lsgmech.docx" TargetMode="External"/><Relationship Id="rId1086" Type="http://schemas.openxmlformats.org/officeDocument/2006/relationships/hyperlink" Target="lsgmech.docx" TargetMode="External"/><Relationship Id="rId1293" Type="http://schemas.openxmlformats.org/officeDocument/2006/relationships/image" Target="media/image431.png"/><Relationship Id="rId1307" Type="http://schemas.openxmlformats.org/officeDocument/2006/relationships/chart" Target="charts/chart1.xml"/><Relationship Id="rId1514" Type="http://schemas.openxmlformats.org/officeDocument/2006/relationships/image" Target="media/image510.wmf"/><Relationship Id="rId13" Type="http://schemas.openxmlformats.org/officeDocument/2006/relationships/hyperlink" Target="lsgmech.docx" TargetMode="External"/><Relationship Id="rId109" Type="http://schemas.openxmlformats.org/officeDocument/2006/relationships/image" Target="media/image33.wmf"/><Relationship Id="rId316" Type="http://schemas.openxmlformats.org/officeDocument/2006/relationships/hyperlink" Target="lsgmech.docx" TargetMode="External"/><Relationship Id="rId523" Type="http://schemas.openxmlformats.org/officeDocument/2006/relationships/hyperlink" Target="lsgmech.docx" TargetMode="External"/><Relationship Id="rId968" Type="http://schemas.openxmlformats.org/officeDocument/2006/relationships/hyperlink" Target="lsgmech.docx" TargetMode="External"/><Relationship Id="rId1153" Type="http://schemas.openxmlformats.org/officeDocument/2006/relationships/hyperlink" Target="lsgmech.docx" TargetMode="External"/><Relationship Id="rId97" Type="http://schemas.openxmlformats.org/officeDocument/2006/relationships/hyperlink" Target="lsgmech.docx" TargetMode="External"/><Relationship Id="rId730" Type="http://schemas.openxmlformats.org/officeDocument/2006/relationships/hyperlink" Target="lsgmech.docx" TargetMode="External"/><Relationship Id="rId828" Type="http://schemas.openxmlformats.org/officeDocument/2006/relationships/hyperlink" Target="lsgmech.docx" TargetMode="External"/><Relationship Id="rId1013" Type="http://schemas.openxmlformats.org/officeDocument/2006/relationships/oleObject" Target="embeddings/oleObject126.bin"/><Relationship Id="rId1360" Type="http://schemas.openxmlformats.org/officeDocument/2006/relationships/hyperlink" Target="formeln.docx" TargetMode="External"/><Relationship Id="rId1458" Type="http://schemas.openxmlformats.org/officeDocument/2006/relationships/image" Target="media/image488.wmf"/><Relationship Id="rId162" Type="http://schemas.openxmlformats.org/officeDocument/2006/relationships/hyperlink" Target="lsgmech_2.docx" TargetMode="External"/><Relationship Id="rId467" Type="http://schemas.openxmlformats.org/officeDocument/2006/relationships/oleObject" Target="embeddings/oleObject54.bin"/><Relationship Id="rId1097" Type="http://schemas.openxmlformats.org/officeDocument/2006/relationships/oleObject" Target="embeddings/oleObject138.bin"/><Relationship Id="rId1220" Type="http://schemas.openxmlformats.org/officeDocument/2006/relationships/hyperlink" Target="lsgmech.docx" TargetMode="External"/><Relationship Id="rId1318" Type="http://schemas.openxmlformats.org/officeDocument/2006/relationships/oleObject" Target="embeddings/oleObject165.bin"/><Relationship Id="rId1525" Type="http://schemas.openxmlformats.org/officeDocument/2006/relationships/oleObject" Target="embeddings/oleObject183.bin"/><Relationship Id="rId674" Type="http://schemas.openxmlformats.org/officeDocument/2006/relationships/image" Target="media/image236.jpeg"/><Relationship Id="rId881" Type="http://schemas.openxmlformats.org/officeDocument/2006/relationships/hyperlink" Target="lsgmech.docx" TargetMode="External"/><Relationship Id="rId979" Type="http://schemas.openxmlformats.org/officeDocument/2006/relationships/hyperlink" Target="lsgmech.docx" TargetMode="External"/><Relationship Id="rId24" Type="http://schemas.openxmlformats.org/officeDocument/2006/relationships/hyperlink" Target="lsgmech.docx" TargetMode="External"/><Relationship Id="rId327" Type="http://schemas.openxmlformats.org/officeDocument/2006/relationships/hyperlink" Target="lsgmech.docx" TargetMode="External"/><Relationship Id="rId534" Type="http://schemas.openxmlformats.org/officeDocument/2006/relationships/hyperlink" Target="lsgmech.docx" TargetMode="External"/><Relationship Id="rId741" Type="http://schemas.openxmlformats.org/officeDocument/2006/relationships/oleObject" Target="embeddings/oleObject89.bin"/><Relationship Id="rId839" Type="http://schemas.openxmlformats.org/officeDocument/2006/relationships/hyperlink" Target="lsgmech.docx" TargetMode="External"/><Relationship Id="rId1164" Type="http://schemas.openxmlformats.org/officeDocument/2006/relationships/oleObject" Target="embeddings/oleObject147.bin"/><Relationship Id="rId1371" Type="http://schemas.openxmlformats.org/officeDocument/2006/relationships/hyperlink" Target="lsgmech.docx" TargetMode="External"/><Relationship Id="rId1469" Type="http://schemas.openxmlformats.org/officeDocument/2006/relationships/hyperlink" Target="lsgmech.docx" TargetMode="External"/><Relationship Id="rId173" Type="http://schemas.openxmlformats.org/officeDocument/2006/relationships/hyperlink" Target="lsgmech_4.docx" TargetMode="External"/><Relationship Id="rId380" Type="http://schemas.openxmlformats.org/officeDocument/2006/relationships/hyperlink" Target="lsgmech.docx" TargetMode="External"/><Relationship Id="rId601" Type="http://schemas.openxmlformats.org/officeDocument/2006/relationships/oleObject" Target="embeddings/oleObject78.bin"/><Relationship Id="rId1024" Type="http://schemas.openxmlformats.org/officeDocument/2006/relationships/image" Target="media/image350.wmf"/><Relationship Id="rId1231" Type="http://schemas.openxmlformats.org/officeDocument/2006/relationships/hyperlink" Target="lsgmech.docx" TargetMode="External"/><Relationship Id="rId240" Type="http://schemas.openxmlformats.org/officeDocument/2006/relationships/hyperlink" Target="lsgmech.docx" TargetMode="External"/><Relationship Id="rId478" Type="http://schemas.openxmlformats.org/officeDocument/2006/relationships/hyperlink" Target="lsgmech_3.docx" TargetMode="External"/><Relationship Id="rId685" Type="http://schemas.openxmlformats.org/officeDocument/2006/relationships/hyperlink" Target="lsgmech.docx" TargetMode="External"/><Relationship Id="rId892" Type="http://schemas.openxmlformats.org/officeDocument/2006/relationships/hyperlink" Target="lsgmech.docx" TargetMode="External"/><Relationship Id="rId906" Type="http://schemas.openxmlformats.org/officeDocument/2006/relationships/hyperlink" Target="lsgmech.docx" TargetMode="External"/><Relationship Id="rId1329" Type="http://schemas.openxmlformats.org/officeDocument/2006/relationships/hyperlink" Target="lsgmech.docx" TargetMode="External"/><Relationship Id="rId1536" Type="http://schemas.openxmlformats.org/officeDocument/2006/relationships/image" Target="media/image520.jpeg"/><Relationship Id="rId35" Type="http://schemas.openxmlformats.org/officeDocument/2006/relationships/hyperlink" Target="lsgmech.docx" TargetMode="External"/><Relationship Id="rId100" Type="http://schemas.openxmlformats.org/officeDocument/2006/relationships/hyperlink" Target="lsgmech.docx" TargetMode="External"/><Relationship Id="rId338" Type="http://schemas.openxmlformats.org/officeDocument/2006/relationships/hyperlink" Target="lsgmech.docx" TargetMode="External"/><Relationship Id="rId545" Type="http://schemas.openxmlformats.org/officeDocument/2006/relationships/image" Target="media/image190.wmf"/><Relationship Id="rId752" Type="http://schemas.openxmlformats.org/officeDocument/2006/relationships/hyperlink" Target="lsgmech_3.docx" TargetMode="External"/><Relationship Id="rId1175" Type="http://schemas.openxmlformats.org/officeDocument/2006/relationships/hyperlink" Target="lsgmech.docx" TargetMode="External"/><Relationship Id="rId1382" Type="http://schemas.openxmlformats.org/officeDocument/2006/relationships/hyperlink" Target="lsgmech.docx" TargetMode="External"/><Relationship Id="rId184" Type="http://schemas.openxmlformats.org/officeDocument/2006/relationships/hyperlink" Target="lsgmech.docx" TargetMode="External"/><Relationship Id="rId391" Type="http://schemas.openxmlformats.org/officeDocument/2006/relationships/hyperlink" Target="lsgmech.docx" TargetMode="External"/><Relationship Id="rId405" Type="http://schemas.openxmlformats.org/officeDocument/2006/relationships/hyperlink" Target="lsgmech.docx" TargetMode="External"/><Relationship Id="rId612" Type="http://schemas.openxmlformats.org/officeDocument/2006/relationships/hyperlink" Target="lsgmech_2.docx" TargetMode="External"/><Relationship Id="rId1035" Type="http://schemas.openxmlformats.org/officeDocument/2006/relationships/hyperlink" Target="lsgmech_3.docx" TargetMode="External"/><Relationship Id="rId1242" Type="http://schemas.openxmlformats.org/officeDocument/2006/relationships/oleObject" Target="embeddings/oleObject151.bin"/><Relationship Id="rId251" Type="http://schemas.openxmlformats.org/officeDocument/2006/relationships/image" Target="media/image77.jpeg"/><Relationship Id="rId489" Type="http://schemas.openxmlformats.org/officeDocument/2006/relationships/hyperlink" Target="m1069.xlsx" TargetMode="External"/><Relationship Id="rId696" Type="http://schemas.openxmlformats.org/officeDocument/2006/relationships/image" Target="media/image244.jpeg"/><Relationship Id="rId917" Type="http://schemas.openxmlformats.org/officeDocument/2006/relationships/image" Target="media/image314.jpeg"/><Relationship Id="rId1102" Type="http://schemas.openxmlformats.org/officeDocument/2006/relationships/hyperlink" Target="lsgmech_3.docx" TargetMode="External"/><Relationship Id="rId1547" Type="http://schemas.openxmlformats.org/officeDocument/2006/relationships/image" Target="media/image526.wmf"/><Relationship Id="rId46" Type="http://schemas.openxmlformats.org/officeDocument/2006/relationships/hyperlink" Target="lsgmech.docx" TargetMode="External"/><Relationship Id="rId349" Type="http://schemas.openxmlformats.org/officeDocument/2006/relationships/hyperlink" Target="lsgmech.docx" TargetMode="External"/><Relationship Id="rId556" Type="http://schemas.openxmlformats.org/officeDocument/2006/relationships/image" Target="media/image195.wmf"/><Relationship Id="rId763" Type="http://schemas.openxmlformats.org/officeDocument/2006/relationships/oleObject" Target="embeddings/oleObject94.bin"/><Relationship Id="rId1186" Type="http://schemas.openxmlformats.org/officeDocument/2006/relationships/hyperlink" Target="lsgmech.docx" TargetMode="External"/><Relationship Id="rId1393" Type="http://schemas.openxmlformats.org/officeDocument/2006/relationships/image" Target="media/image461.jpeg"/><Relationship Id="rId1407" Type="http://schemas.openxmlformats.org/officeDocument/2006/relationships/image" Target="media/image466.png"/><Relationship Id="rId111" Type="http://schemas.openxmlformats.org/officeDocument/2006/relationships/hyperlink" Target="lsgmech.docx" TargetMode="External"/><Relationship Id="rId195" Type="http://schemas.openxmlformats.org/officeDocument/2006/relationships/hyperlink" Target="lsgmech.docx" TargetMode="External"/><Relationship Id="rId209" Type="http://schemas.openxmlformats.org/officeDocument/2006/relationships/hyperlink" Target="lsgmech.docx" TargetMode="External"/><Relationship Id="rId416" Type="http://schemas.openxmlformats.org/officeDocument/2006/relationships/image" Target="media/image137.wmf"/><Relationship Id="rId970" Type="http://schemas.openxmlformats.org/officeDocument/2006/relationships/image" Target="media/image330.wmf"/><Relationship Id="rId1046" Type="http://schemas.openxmlformats.org/officeDocument/2006/relationships/hyperlink" Target="lsgmech.docx" TargetMode="External"/><Relationship Id="rId1253" Type="http://schemas.openxmlformats.org/officeDocument/2006/relationships/image" Target="media/image416.png"/><Relationship Id="rId623" Type="http://schemas.openxmlformats.org/officeDocument/2006/relationships/image" Target="media/image219.wmf"/><Relationship Id="rId830" Type="http://schemas.openxmlformats.org/officeDocument/2006/relationships/hyperlink" Target="lsgmech.docx" TargetMode="External"/><Relationship Id="rId928" Type="http://schemas.openxmlformats.org/officeDocument/2006/relationships/oleObject" Target="embeddings/oleObject110.bin"/><Relationship Id="rId1460" Type="http://schemas.openxmlformats.org/officeDocument/2006/relationships/image" Target="media/image489.jpeg"/><Relationship Id="rId1558" Type="http://schemas.openxmlformats.org/officeDocument/2006/relationships/oleObject" Target="embeddings/oleObject192.bin"/><Relationship Id="rId57" Type="http://schemas.openxmlformats.org/officeDocument/2006/relationships/hyperlink" Target="lsgmech.docx" TargetMode="External"/><Relationship Id="rId262" Type="http://schemas.openxmlformats.org/officeDocument/2006/relationships/hyperlink" Target="lsgmech.docx" TargetMode="External"/><Relationship Id="rId567" Type="http://schemas.openxmlformats.org/officeDocument/2006/relationships/hyperlink" Target="lsgmech.docx" TargetMode="External"/><Relationship Id="rId1113" Type="http://schemas.openxmlformats.org/officeDocument/2006/relationships/oleObject" Target="embeddings/oleObject141.bin"/><Relationship Id="rId1197" Type="http://schemas.openxmlformats.org/officeDocument/2006/relationships/hyperlink" Target="lsgmech.docx" TargetMode="External"/><Relationship Id="rId1320" Type="http://schemas.openxmlformats.org/officeDocument/2006/relationships/image" Target="media/image443.png"/><Relationship Id="rId1418" Type="http://schemas.openxmlformats.org/officeDocument/2006/relationships/hyperlink" Target="lsgmech.docx" TargetMode="External"/><Relationship Id="rId122" Type="http://schemas.openxmlformats.org/officeDocument/2006/relationships/hyperlink" Target="lsgmech.docx" TargetMode="External"/><Relationship Id="rId774" Type="http://schemas.openxmlformats.org/officeDocument/2006/relationships/hyperlink" Target="lsgmech.docx" TargetMode="External"/><Relationship Id="rId981" Type="http://schemas.openxmlformats.org/officeDocument/2006/relationships/image" Target="media/image332.wmf"/><Relationship Id="rId1057" Type="http://schemas.openxmlformats.org/officeDocument/2006/relationships/hyperlink" Target="lsgmech.docx" TargetMode="External"/><Relationship Id="rId427" Type="http://schemas.openxmlformats.org/officeDocument/2006/relationships/oleObject" Target="embeddings/oleObject45.bin"/><Relationship Id="rId634" Type="http://schemas.openxmlformats.org/officeDocument/2006/relationships/image" Target="media/image223.png"/><Relationship Id="rId841" Type="http://schemas.openxmlformats.org/officeDocument/2006/relationships/hyperlink" Target="lsgmech.docx" TargetMode="External"/><Relationship Id="rId1264" Type="http://schemas.openxmlformats.org/officeDocument/2006/relationships/oleObject" Target="embeddings/oleObject154.bin"/><Relationship Id="rId1471" Type="http://schemas.openxmlformats.org/officeDocument/2006/relationships/hyperlink" Target="lsgmech.docx" TargetMode="External"/><Relationship Id="rId1569" Type="http://schemas.openxmlformats.org/officeDocument/2006/relationships/image" Target="media/image537.png"/><Relationship Id="rId273" Type="http://schemas.openxmlformats.org/officeDocument/2006/relationships/hyperlink" Target="lsgmech_2.docx" TargetMode="External"/><Relationship Id="rId480" Type="http://schemas.openxmlformats.org/officeDocument/2006/relationships/image" Target="media/image164.png"/><Relationship Id="rId701" Type="http://schemas.openxmlformats.org/officeDocument/2006/relationships/hyperlink" Target="lsgmech_2.docx" TargetMode="External"/><Relationship Id="rId939" Type="http://schemas.openxmlformats.org/officeDocument/2006/relationships/image" Target="media/image324.wmf"/><Relationship Id="rId1124" Type="http://schemas.openxmlformats.org/officeDocument/2006/relationships/hyperlink" Target="lsgmech.docx" TargetMode="External"/><Relationship Id="rId1331" Type="http://schemas.openxmlformats.org/officeDocument/2006/relationships/hyperlink" Target="lsgmech.docx" TargetMode="External"/><Relationship Id="rId68" Type="http://schemas.openxmlformats.org/officeDocument/2006/relationships/image" Target="media/image15.wmf"/><Relationship Id="rId133" Type="http://schemas.openxmlformats.org/officeDocument/2006/relationships/image" Target="media/image44.png"/><Relationship Id="rId340" Type="http://schemas.openxmlformats.org/officeDocument/2006/relationships/image" Target="media/image102.jpeg"/><Relationship Id="rId578" Type="http://schemas.openxmlformats.org/officeDocument/2006/relationships/image" Target="media/image202.jpeg"/><Relationship Id="rId785" Type="http://schemas.openxmlformats.org/officeDocument/2006/relationships/image" Target="media/image276.jpeg"/><Relationship Id="rId992" Type="http://schemas.openxmlformats.org/officeDocument/2006/relationships/hyperlink" Target="lsgmech.docx" TargetMode="External"/><Relationship Id="rId1429" Type="http://schemas.openxmlformats.org/officeDocument/2006/relationships/image" Target="media/image479.jpeg"/><Relationship Id="rId200" Type="http://schemas.openxmlformats.org/officeDocument/2006/relationships/hyperlink" Target="lsgmech.docx" TargetMode="External"/><Relationship Id="rId438" Type="http://schemas.openxmlformats.org/officeDocument/2006/relationships/image" Target="media/image146.png"/><Relationship Id="rId645" Type="http://schemas.openxmlformats.org/officeDocument/2006/relationships/hyperlink" Target="formeln.docx" TargetMode="External"/><Relationship Id="rId852" Type="http://schemas.openxmlformats.org/officeDocument/2006/relationships/hyperlink" Target="lsgmech.docx" TargetMode="External"/><Relationship Id="rId1068" Type="http://schemas.openxmlformats.org/officeDocument/2006/relationships/image" Target="media/image362.png"/><Relationship Id="rId1275" Type="http://schemas.openxmlformats.org/officeDocument/2006/relationships/image" Target="media/image424.jpeg"/><Relationship Id="rId1482" Type="http://schemas.openxmlformats.org/officeDocument/2006/relationships/hyperlink" Target="lsgmech_2.docx" TargetMode="External"/><Relationship Id="rId284" Type="http://schemas.openxmlformats.org/officeDocument/2006/relationships/image" Target="media/image87.jpeg"/><Relationship Id="rId491" Type="http://schemas.openxmlformats.org/officeDocument/2006/relationships/image" Target="media/image168.png"/><Relationship Id="rId505" Type="http://schemas.openxmlformats.org/officeDocument/2006/relationships/oleObject" Target="embeddings/oleObject61.bin"/><Relationship Id="rId712" Type="http://schemas.openxmlformats.org/officeDocument/2006/relationships/image" Target="media/image251.png"/><Relationship Id="rId1135" Type="http://schemas.openxmlformats.org/officeDocument/2006/relationships/image" Target="media/image389.wmf"/><Relationship Id="rId1342" Type="http://schemas.openxmlformats.org/officeDocument/2006/relationships/oleObject" Target="embeddings/oleObject166.bin"/><Relationship Id="rId79" Type="http://schemas.openxmlformats.org/officeDocument/2006/relationships/image" Target="media/image19.jpeg"/><Relationship Id="rId144" Type="http://schemas.openxmlformats.org/officeDocument/2006/relationships/hyperlink" Target="lsgmech.docx" TargetMode="External"/><Relationship Id="rId589" Type="http://schemas.openxmlformats.org/officeDocument/2006/relationships/hyperlink" Target="lsgmech.docx" TargetMode="External"/><Relationship Id="rId796" Type="http://schemas.openxmlformats.org/officeDocument/2006/relationships/oleObject" Target="embeddings/oleObject96.bin"/><Relationship Id="rId1202" Type="http://schemas.openxmlformats.org/officeDocument/2006/relationships/image" Target="media/image398.png"/><Relationship Id="rId351" Type="http://schemas.openxmlformats.org/officeDocument/2006/relationships/hyperlink" Target="lsgmech.docx" TargetMode="External"/><Relationship Id="rId449" Type="http://schemas.openxmlformats.org/officeDocument/2006/relationships/image" Target="media/image152.wmf"/><Relationship Id="rId656" Type="http://schemas.openxmlformats.org/officeDocument/2006/relationships/hyperlink" Target="lsgmech.docx" TargetMode="External"/><Relationship Id="rId863" Type="http://schemas.openxmlformats.org/officeDocument/2006/relationships/hyperlink" Target="lsgmech.docx" TargetMode="External"/><Relationship Id="rId1079" Type="http://schemas.openxmlformats.org/officeDocument/2006/relationships/hyperlink" Target="lsgmech.docx" TargetMode="External"/><Relationship Id="rId1286" Type="http://schemas.openxmlformats.org/officeDocument/2006/relationships/image" Target="media/image429.wmf"/><Relationship Id="rId1493" Type="http://schemas.openxmlformats.org/officeDocument/2006/relationships/image" Target="media/image503.png"/><Relationship Id="rId1507" Type="http://schemas.openxmlformats.org/officeDocument/2006/relationships/hyperlink" Target="lsgmech.docx" TargetMode="External"/><Relationship Id="rId211" Type="http://schemas.openxmlformats.org/officeDocument/2006/relationships/oleObject" Target="embeddings/oleObject23.bin"/><Relationship Id="rId295" Type="http://schemas.openxmlformats.org/officeDocument/2006/relationships/hyperlink" Target="lsgmech_3.docx" TargetMode="External"/><Relationship Id="rId309" Type="http://schemas.openxmlformats.org/officeDocument/2006/relationships/hyperlink" Target="lsgmech_4.docx" TargetMode="External"/><Relationship Id="rId516" Type="http://schemas.openxmlformats.org/officeDocument/2006/relationships/image" Target="media/image181.jpeg"/><Relationship Id="rId1146" Type="http://schemas.openxmlformats.org/officeDocument/2006/relationships/hyperlink" Target="lsgmech.docx" TargetMode="External"/><Relationship Id="rId723" Type="http://schemas.openxmlformats.org/officeDocument/2006/relationships/hyperlink" Target="lsgmech.docx" TargetMode="External"/><Relationship Id="rId930" Type="http://schemas.openxmlformats.org/officeDocument/2006/relationships/oleObject" Target="embeddings/oleObject111.bin"/><Relationship Id="rId1006" Type="http://schemas.openxmlformats.org/officeDocument/2006/relationships/hyperlink" Target="lsgmech_2.docx" TargetMode="External"/><Relationship Id="rId1353" Type="http://schemas.openxmlformats.org/officeDocument/2006/relationships/image" Target="media/image450.wmf"/><Relationship Id="rId1560" Type="http://schemas.openxmlformats.org/officeDocument/2006/relationships/oleObject" Target="embeddings/oleObject193.bin"/><Relationship Id="rId155" Type="http://schemas.openxmlformats.org/officeDocument/2006/relationships/oleObject" Target="embeddings/oleObject15.bin"/><Relationship Id="rId362" Type="http://schemas.openxmlformats.org/officeDocument/2006/relationships/hyperlink" Target="lsgmech.docx" TargetMode="External"/><Relationship Id="rId1213" Type="http://schemas.openxmlformats.org/officeDocument/2006/relationships/image" Target="media/image400.jpeg"/><Relationship Id="rId1297" Type="http://schemas.openxmlformats.org/officeDocument/2006/relationships/image" Target="media/image434.wmf"/><Relationship Id="rId1420" Type="http://schemas.openxmlformats.org/officeDocument/2006/relationships/hyperlink" Target="lsgmech.docx" TargetMode="External"/><Relationship Id="rId1518" Type="http://schemas.openxmlformats.org/officeDocument/2006/relationships/hyperlink" Target="lsgmech_2.docx" TargetMode="External"/><Relationship Id="rId222" Type="http://schemas.openxmlformats.org/officeDocument/2006/relationships/oleObject" Target="embeddings/oleObject27.bin"/><Relationship Id="rId667" Type="http://schemas.openxmlformats.org/officeDocument/2006/relationships/hyperlink" Target="lsgmech.docx" TargetMode="External"/><Relationship Id="rId874" Type="http://schemas.openxmlformats.org/officeDocument/2006/relationships/image" Target="media/image301.wmf"/><Relationship Id="rId17" Type="http://schemas.openxmlformats.org/officeDocument/2006/relationships/hyperlink" Target="lsgmech.docx" TargetMode="External"/><Relationship Id="rId527" Type="http://schemas.openxmlformats.org/officeDocument/2006/relationships/oleObject" Target="embeddings/oleObject62.bin"/><Relationship Id="rId734" Type="http://schemas.openxmlformats.org/officeDocument/2006/relationships/image" Target="media/image258.png"/><Relationship Id="rId941" Type="http://schemas.openxmlformats.org/officeDocument/2006/relationships/image" Target="media/image325.wmf"/><Relationship Id="rId1157" Type="http://schemas.openxmlformats.org/officeDocument/2006/relationships/hyperlink" Target="lsgmech.docx" TargetMode="External"/><Relationship Id="rId1364" Type="http://schemas.openxmlformats.org/officeDocument/2006/relationships/hyperlink" Target="lsgmech.docx" TargetMode="External"/><Relationship Id="rId1571" Type="http://schemas.openxmlformats.org/officeDocument/2006/relationships/hyperlink" Target="lsgmech_3.docx" TargetMode="External"/><Relationship Id="rId70" Type="http://schemas.openxmlformats.org/officeDocument/2006/relationships/hyperlink" Target="lsgmech.docx" TargetMode="External"/><Relationship Id="rId166" Type="http://schemas.openxmlformats.org/officeDocument/2006/relationships/image" Target="media/image56.wmf"/><Relationship Id="rId373" Type="http://schemas.openxmlformats.org/officeDocument/2006/relationships/image" Target="media/image117.jpeg"/><Relationship Id="rId580" Type="http://schemas.openxmlformats.org/officeDocument/2006/relationships/image" Target="media/image203.jpeg"/><Relationship Id="rId801" Type="http://schemas.openxmlformats.org/officeDocument/2006/relationships/image" Target="media/image282.png"/><Relationship Id="rId1017" Type="http://schemas.openxmlformats.org/officeDocument/2006/relationships/image" Target="media/image346.jpeg"/><Relationship Id="rId1224" Type="http://schemas.openxmlformats.org/officeDocument/2006/relationships/hyperlink" Target="lsgmech.docx" TargetMode="External"/><Relationship Id="rId1431" Type="http://schemas.openxmlformats.org/officeDocument/2006/relationships/hyperlink" Target="lsgmech_2.docx" TargetMode="External"/><Relationship Id="rId1" Type="http://schemas.openxmlformats.org/officeDocument/2006/relationships/numbering" Target="numbering.xml"/><Relationship Id="rId233" Type="http://schemas.openxmlformats.org/officeDocument/2006/relationships/hyperlink" Target="lsgmech.docx" TargetMode="External"/><Relationship Id="rId440" Type="http://schemas.openxmlformats.org/officeDocument/2006/relationships/image" Target="media/image147.jpeg"/><Relationship Id="rId678" Type="http://schemas.openxmlformats.org/officeDocument/2006/relationships/hyperlink" Target="lsgmech.docx" TargetMode="External"/><Relationship Id="rId885" Type="http://schemas.openxmlformats.org/officeDocument/2006/relationships/hyperlink" Target="lsgmech.docx" TargetMode="External"/><Relationship Id="rId1070" Type="http://schemas.openxmlformats.org/officeDocument/2006/relationships/hyperlink" Target="lsgmech.docx" TargetMode="External"/><Relationship Id="rId1529" Type="http://schemas.openxmlformats.org/officeDocument/2006/relationships/oleObject" Target="embeddings/oleObject185.bin"/><Relationship Id="rId28" Type="http://schemas.openxmlformats.org/officeDocument/2006/relationships/hyperlink" Target="lsgmech.docx" TargetMode="External"/><Relationship Id="rId300" Type="http://schemas.openxmlformats.org/officeDocument/2006/relationships/hyperlink" Target="lsgmech_3.docx" TargetMode="External"/><Relationship Id="rId538" Type="http://schemas.openxmlformats.org/officeDocument/2006/relationships/image" Target="media/image187.wmf"/><Relationship Id="rId745" Type="http://schemas.openxmlformats.org/officeDocument/2006/relationships/hyperlink" Target="lsgmech_3.docx" TargetMode="External"/><Relationship Id="rId952" Type="http://schemas.openxmlformats.org/officeDocument/2006/relationships/hyperlink" Target="formeln.docx" TargetMode="External"/><Relationship Id="rId1168" Type="http://schemas.openxmlformats.org/officeDocument/2006/relationships/hyperlink" Target="lsgmech.docx" TargetMode="External"/><Relationship Id="rId1375" Type="http://schemas.openxmlformats.org/officeDocument/2006/relationships/image" Target="media/image455.jpeg"/><Relationship Id="rId1582" Type="http://schemas.openxmlformats.org/officeDocument/2006/relationships/hyperlink" Target="lsgmech_4.docx" TargetMode="External"/><Relationship Id="rId81" Type="http://schemas.openxmlformats.org/officeDocument/2006/relationships/image" Target="media/image20.wmf"/><Relationship Id="rId177" Type="http://schemas.openxmlformats.org/officeDocument/2006/relationships/hyperlink" Target="lsgmech.docx" TargetMode="External"/><Relationship Id="rId384" Type="http://schemas.openxmlformats.org/officeDocument/2006/relationships/image" Target="media/image123.jpeg"/><Relationship Id="rId591" Type="http://schemas.openxmlformats.org/officeDocument/2006/relationships/oleObject" Target="embeddings/oleObject76.bin"/><Relationship Id="rId605" Type="http://schemas.openxmlformats.org/officeDocument/2006/relationships/hyperlink" Target="lsgmech.docx" TargetMode="External"/><Relationship Id="rId812" Type="http://schemas.openxmlformats.org/officeDocument/2006/relationships/image" Target="media/image287.wmf"/><Relationship Id="rId1028" Type="http://schemas.openxmlformats.org/officeDocument/2006/relationships/image" Target="media/image352.wmf"/><Relationship Id="rId1235" Type="http://schemas.openxmlformats.org/officeDocument/2006/relationships/hyperlink" Target="lsgmech.docx" TargetMode="External"/><Relationship Id="rId1442" Type="http://schemas.openxmlformats.org/officeDocument/2006/relationships/hyperlink" Target="lsgmech.docx" TargetMode="External"/><Relationship Id="rId244" Type="http://schemas.openxmlformats.org/officeDocument/2006/relationships/hyperlink" Target="lsgmech.docx" TargetMode="External"/><Relationship Id="rId689" Type="http://schemas.openxmlformats.org/officeDocument/2006/relationships/hyperlink" Target="lsgmech.docx" TargetMode="External"/><Relationship Id="rId896" Type="http://schemas.openxmlformats.org/officeDocument/2006/relationships/hyperlink" Target="lsgmech.docx" TargetMode="External"/><Relationship Id="rId1081" Type="http://schemas.openxmlformats.org/officeDocument/2006/relationships/hyperlink" Target="lsgmech.docx" TargetMode="External"/><Relationship Id="rId1302" Type="http://schemas.openxmlformats.org/officeDocument/2006/relationships/hyperlink" Target="lsgmech_3.docx" TargetMode="External"/><Relationship Id="rId39" Type="http://schemas.openxmlformats.org/officeDocument/2006/relationships/hyperlink" Target="lsgmech.docx" TargetMode="External"/><Relationship Id="rId451" Type="http://schemas.openxmlformats.org/officeDocument/2006/relationships/hyperlink" Target="lsgmech_2.docx" TargetMode="External"/><Relationship Id="rId549" Type="http://schemas.openxmlformats.org/officeDocument/2006/relationships/image" Target="media/image192.wmf"/><Relationship Id="rId756" Type="http://schemas.openxmlformats.org/officeDocument/2006/relationships/oleObject" Target="embeddings/oleObject93.bin"/><Relationship Id="rId1179" Type="http://schemas.openxmlformats.org/officeDocument/2006/relationships/hyperlink" Target="lsgmech.docx" TargetMode="External"/><Relationship Id="rId1386" Type="http://schemas.openxmlformats.org/officeDocument/2006/relationships/hyperlink" Target="lsgmech.docx" TargetMode="External"/><Relationship Id="rId1593" Type="http://schemas.openxmlformats.org/officeDocument/2006/relationships/footer" Target="footer1.xml"/><Relationship Id="rId104" Type="http://schemas.openxmlformats.org/officeDocument/2006/relationships/hyperlink" Target="lsgmech.docx" TargetMode="External"/><Relationship Id="rId188" Type="http://schemas.openxmlformats.org/officeDocument/2006/relationships/hyperlink" Target="lsgmech.docx" TargetMode="External"/><Relationship Id="rId311" Type="http://schemas.openxmlformats.org/officeDocument/2006/relationships/hyperlink" Target="formeln.docx" TargetMode="External"/><Relationship Id="rId395" Type="http://schemas.openxmlformats.org/officeDocument/2006/relationships/hyperlink" Target="lsgmech.docx" TargetMode="External"/><Relationship Id="rId409" Type="http://schemas.openxmlformats.org/officeDocument/2006/relationships/hyperlink" Target="lsgmech_2.docx" TargetMode="External"/><Relationship Id="rId963" Type="http://schemas.openxmlformats.org/officeDocument/2006/relationships/hyperlink" Target="lsgmech.docx" TargetMode="External"/><Relationship Id="rId1039" Type="http://schemas.openxmlformats.org/officeDocument/2006/relationships/hyperlink" Target="formeln.docx" TargetMode="External"/><Relationship Id="rId1246" Type="http://schemas.openxmlformats.org/officeDocument/2006/relationships/hyperlink" Target="lsgmech.docx" TargetMode="External"/><Relationship Id="rId92" Type="http://schemas.openxmlformats.org/officeDocument/2006/relationships/image" Target="media/image25.wmf"/><Relationship Id="rId616" Type="http://schemas.openxmlformats.org/officeDocument/2006/relationships/hyperlink" Target="lsgmech_2.docx" TargetMode="External"/><Relationship Id="rId823" Type="http://schemas.openxmlformats.org/officeDocument/2006/relationships/oleObject" Target="embeddings/oleObject103.bin"/><Relationship Id="rId1453" Type="http://schemas.openxmlformats.org/officeDocument/2006/relationships/hyperlink" Target="lsgmech.docx" TargetMode="External"/><Relationship Id="rId255" Type="http://schemas.openxmlformats.org/officeDocument/2006/relationships/hyperlink" Target="lsgmech.docx" TargetMode="External"/><Relationship Id="rId462" Type="http://schemas.openxmlformats.org/officeDocument/2006/relationships/oleObject" Target="embeddings/oleObject51.bin"/><Relationship Id="rId1092" Type="http://schemas.openxmlformats.org/officeDocument/2006/relationships/image" Target="media/image372.wmf"/><Relationship Id="rId1106" Type="http://schemas.openxmlformats.org/officeDocument/2006/relationships/image" Target="media/image378.png"/><Relationship Id="rId1313" Type="http://schemas.openxmlformats.org/officeDocument/2006/relationships/image" Target="media/image440.wmf"/><Relationship Id="rId1397" Type="http://schemas.openxmlformats.org/officeDocument/2006/relationships/hyperlink" Target="formeln.docx" TargetMode="External"/><Relationship Id="rId1520" Type="http://schemas.openxmlformats.org/officeDocument/2006/relationships/hyperlink" Target="https://de.wikipedia.org/wiki/Alfred_Bucherer" TargetMode="External"/><Relationship Id="rId115" Type="http://schemas.openxmlformats.org/officeDocument/2006/relationships/hyperlink" Target="lsgmech.docx" TargetMode="External"/><Relationship Id="rId322" Type="http://schemas.openxmlformats.org/officeDocument/2006/relationships/hyperlink" Target="lsgmech.docx" TargetMode="External"/><Relationship Id="rId767" Type="http://schemas.openxmlformats.org/officeDocument/2006/relationships/hyperlink" Target="lsgmech.docx" TargetMode="External"/><Relationship Id="rId974" Type="http://schemas.openxmlformats.org/officeDocument/2006/relationships/image" Target="media/image331.jpeg"/><Relationship Id="rId199" Type="http://schemas.openxmlformats.org/officeDocument/2006/relationships/hyperlink" Target="lsgmech.docx" TargetMode="External"/><Relationship Id="rId627" Type="http://schemas.openxmlformats.org/officeDocument/2006/relationships/image" Target="media/image221.wmf"/><Relationship Id="rId834" Type="http://schemas.openxmlformats.org/officeDocument/2006/relationships/hyperlink" Target="formeln.docx" TargetMode="External"/><Relationship Id="rId1257" Type="http://schemas.openxmlformats.org/officeDocument/2006/relationships/hyperlink" Target="lsgmech.docx" TargetMode="External"/><Relationship Id="rId1464" Type="http://schemas.openxmlformats.org/officeDocument/2006/relationships/image" Target="media/image491.wmf"/><Relationship Id="rId266" Type="http://schemas.openxmlformats.org/officeDocument/2006/relationships/image" Target="media/image80.jpeg"/><Relationship Id="rId473" Type="http://schemas.openxmlformats.org/officeDocument/2006/relationships/hyperlink" Target="lsgmech_3.docx" TargetMode="External"/><Relationship Id="rId680" Type="http://schemas.openxmlformats.org/officeDocument/2006/relationships/hyperlink" Target="lsgmech.docx" TargetMode="External"/><Relationship Id="rId901" Type="http://schemas.openxmlformats.org/officeDocument/2006/relationships/hyperlink" Target="lsgmech.docx" TargetMode="External"/><Relationship Id="rId1117" Type="http://schemas.openxmlformats.org/officeDocument/2006/relationships/hyperlink" Target="formeln.docx" TargetMode="External"/><Relationship Id="rId1324" Type="http://schemas.openxmlformats.org/officeDocument/2006/relationships/hyperlink" Target="lsgmech.docx" TargetMode="External"/><Relationship Id="rId1531" Type="http://schemas.openxmlformats.org/officeDocument/2006/relationships/hyperlink" Target="lsgmech.docx" TargetMode="External"/><Relationship Id="rId30" Type="http://schemas.openxmlformats.org/officeDocument/2006/relationships/image" Target="media/image4.jpeg"/><Relationship Id="rId126" Type="http://schemas.openxmlformats.org/officeDocument/2006/relationships/image" Target="media/image41.jpeg"/><Relationship Id="rId333" Type="http://schemas.openxmlformats.org/officeDocument/2006/relationships/hyperlink" Target="lsgmech.docx" TargetMode="External"/><Relationship Id="rId540" Type="http://schemas.openxmlformats.org/officeDocument/2006/relationships/hyperlink" Target="lsgmech_3.docx" TargetMode="External"/><Relationship Id="rId778" Type="http://schemas.openxmlformats.org/officeDocument/2006/relationships/hyperlink" Target="lsgmech.docx" TargetMode="External"/><Relationship Id="rId985" Type="http://schemas.openxmlformats.org/officeDocument/2006/relationships/image" Target="media/image334.jpeg"/><Relationship Id="rId1170" Type="http://schemas.openxmlformats.org/officeDocument/2006/relationships/hyperlink" Target="lsgmech.docx" TargetMode="External"/><Relationship Id="rId638" Type="http://schemas.openxmlformats.org/officeDocument/2006/relationships/hyperlink" Target="lsgmech_4.docx" TargetMode="External"/><Relationship Id="rId845" Type="http://schemas.openxmlformats.org/officeDocument/2006/relationships/hyperlink" Target="lsgmech.docx" TargetMode="External"/><Relationship Id="rId1030" Type="http://schemas.openxmlformats.org/officeDocument/2006/relationships/image" Target="media/image353.wmf"/><Relationship Id="rId1268" Type="http://schemas.openxmlformats.org/officeDocument/2006/relationships/hyperlink" Target="lsgmech_2.docx" TargetMode="External"/><Relationship Id="rId1475" Type="http://schemas.openxmlformats.org/officeDocument/2006/relationships/image" Target="media/image494.jpeg"/><Relationship Id="rId277" Type="http://schemas.openxmlformats.org/officeDocument/2006/relationships/hyperlink" Target="lsgmech_2.docx" TargetMode="External"/><Relationship Id="rId400" Type="http://schemas.openxmlformats.org/officeDocument/2006/relationships/hyperlink" Target="lsgmech.docx" TargetMode="External"/><Relationship Id="rId484" Type="http://schemas.openxmlformats.org/officeDocument/2006/relationships/hyperlink" Target="lsgmech_3.docx" TargetMode="External"/><Relationship Id="rId705" Type="http://schemas.openxmlformats.org/officeDocument/2006/relationships/hyperlink" Target="lsgmech_3.docx" TargetMode="External"/><Relationship Id="rId1128" Type="http://schemas.openxmlformats.org/officeDocument/2006/relationships/image" Target="media/image385.jpeg"/><Relationship Id="rId1335" Type="http://schemas.openxmlformats.org/officeDocument/2006/relationships/hyperlink" Target="lsgmech.docx" TargetMode="External"/><Relationship Id="rId1542" Type="http://schemas.openxmlformats.org/officeDocument/2006/relationships/hyperlink" Target="lsgmech.docx" TargetMode="External"/><Relationship Id="rId137" Type="http://schemas.openxmlformats.org/officeDocument/2006/relationships/hyperlink" Target="lsgmech.docx" TargetMode="External"/><Relationship Id="rId344" Type="http://schemas.openxmlformats.org/officeDocument/2006/relationships/image" Target="media/image104.png"/><Relationship Id="rId691" Type="http://schemas.openxmlformats.org/officeDocument/2006/relationships/hyperlink" Target="lsgmech.docx" TargetMode="External"/><Relationship Id="rId789" Type="http://schemas.openxmlformats.org/officeDocument/2006/relationships/hyperlink" Target="lsgmech.docx" TargetMode="External"/><Relationship Id="rId912" Type="http://schemas.openxmlformats.org/officeDocument/2006/relationships/hyperlink" Target="lsgmech.docx" TargetMode="External"/><Relationship Id="rId996" Type="http://schemas.openxmlformats.org/officeDocument/2006/relationships/hyperlink" Target="lsgmech.docx" TargetMode="External"/><Relationship Id="rId41" Type="http://schemas.openxmlformats.org/officeDocument/2006/relationships/hyperlink" Target="lsgmech.docx" TargetMode="External"/><Relationship Id="rId551" Type="http://schemas.openxmlformats.org/officeDocument/2006/relationships/image" Target="media/image193.wmf"/><Relationship Id="rId649" Type="http://schemas.openxmlformats.org/officeDocument/2006/relationships/hyperlink" Target="lsgmech.docx" TargetMode="External"/><Relationship Id="rId856" Type="http://schemas.openxmlformats.org/officeDocument/2006/relationships/image" Target="media/image296.jpeg"/><Relationship Id="rId1181" Type="http://schemas.openxmlformats.org/officeDocument/2006/relationships/hyperlink" Target="lsgmech.docx" TargetMode="External"/><Relationship Id="rId1279" Type="http://schemas.openxmlformats.org/officeDocument/2006/relationships/hyperlink" Target="lsgmech_2.docx" TargetMode="External"/><Relationship Id="rId1402" Type="http://schemas.openxmlformats.org/officeDocument/2006/relationships/image" Target="media/image463.jpeg"/><Relationship Id="rId1486" Type="http://schemas.openxmlformats.org/officeDocument/2006/relationships/hyperlink" Target="lsgmech_2.docx" TargetMode="External"/><Relationship Id="rId190" Type="http://schemas.openxmlformats.org/officeDocument/2006/relationships/hyperlink" Target="lsgmech.docx" TargetMode="External"/><Relationship Id="rId204" Type="http://schemas.openxmlformats.org/officeDocument/2006/relationships/hyperlink" Target="lsgmech.docx" TargetMode="External"/><Relationship Id="rId288" Type="http://schemas.openxmlformats.org/officeDocument/2006/relationships/hyperlink" Target="lsgmech_2.docx" TargetMode="External"/><Relationship Id="rId411" Type="http://schemas.openxmlformats.org/officeDocument/2006/relationships/oleObject" Target="embeddings/oleObject40.bin"/><Relationship Id="rId509" Type="http://schemas.openxmlformats.org/officeDocument/2006/relationships/hyperlink" Target="lsgmech_4.docx" TargetMode="External"/><Relationship Id="rId1041" Type="http://schemas.openxmlformats.org/officeDocument/2006/relationships/hyperlink" Target="lsgmech.docx" TargetMode="External"/><Relationship Id="rId1139" Type="http://schemas.openxmlformats.org/officeDocument/2006/relationships/image" Target="media/image391.wmf"/><Relationship Id="rId1346" Type="http://schemas.openxmlformats.org/officeDocument/2006/relationships/hyperlink" Target="lsgmech.docx" TargetMode="External"/><Relationship Id="rId495" Type="http://schemas.openxmlformats.org/officeDocument/2006/relationships/oleObject" Target="embeddings/oleObject59.bin"/><Relationship Id="rId716" Type="http://schemas.openxmlformats.org/officeDocument/2006/relationships/image" Target="media/image253.png"/><Relationship Id="rId923" Type="http://schemas.openxmlformats.org/officeDocument/2006/relationships/image" Target="media/image317.wmf"/><Relationship Id="rId1553" Type="http://schemas.openxmlformats.org/officeDocument/2006/relationships/image" Target="media/image530.wmf"/><Relationship Id="rId52" Type="http://schemas.openxmlformats.org/officeDocument/2006/relationships/oleObject" Target="embeddings/oleObject8.bin"/><Relationship Id="rId148" Type="http://schemas.openxmlformats.org/officeDocument/2006/relationships/image" Target="media/image48.jpeg"/><Relationship Id="rId355" Type="http://schemas.openxmlformats.org/officeDocument/2006/relationships/hyperlink" Target="lsgmech.docx" TargetMode="External"/><Relationship Id="rId562" Type="http://schemas.openxmlformats.org/officeDocument/2006/relationships/hyperlink" Target="lsgmech.docx" TargetMode="External"/><Relationship Id="rId1192" Type="http://schemas.openxmlformats.org/officeDocument/2006/relationships/image" Target="media/image396.jpeg"/><Relationship Id="rId1206" Type="http://schemas.openxmlformats.org/officeDocument/2006/relationships/hyperlink" Target="lsgmech.docx" TargetMode="External"/><Relationship Id="rId1413" Type="http://schemas.openxmlformats.org/officeDocument/2006/relationships/image" Target="media/image470.jpeg"/><Relationship Id="rId215" Type="http://schemas.openxmlformats.org/officeDocument/2006/relationships/hyperlink" Target="lsgmech.docx" TargetMode="External"/><Relationship Id="rId422" Type="http://schemas.openxmlformats.org/officeDocument/2006/relationships/hyperlink" Target="lsgmech_2.docx" TargetMode="External"/><Relationship Id="rId867" Type="http://schemas.openxmlformats.org/officeDocument/2006/relationships/hyperlink" Target="lsgmech.docx" TargetMode="External"/><Relationship Id="rId1052" Type="http://schemas.openxmlformats.org/officeDocument/2006/relationships/oleObject" Target="embeddings/oleObject133.bin"/><Relationship Id="rId1497" Type="http://schemas.openxmlformats.org/officeDocument/2006/relationships/hyperlink" Target="lsgmech.docx" TargetMode="External"/><Relationship Id="rId299" Type="http://schemas.openxmlformats.org/officeDocument/2006/relationships/hyperlink" Target="lsgmech_3.docx" TargetMode="External"/><Relationship Id="rId727" Type="http://schemas.openxmlformats.org/officeDocument/2006/relationships/hyperlink" Target="lsgmech.docx" TargetMode="External"/><Relationship Id="rId934" Type="http://schemas.openxmlformats.org/officeDocument/2006/relationships/oleObject" Target="embeddings/oleObject113.bin"/><Relationship Id="rId1357" Type="http://schemas.openxmlformats.org/officeDocument/2006/relationships/hyperlink" Target="lsgmech_2.docx" TargetMode="External"/><Relationship Id="rId1564" Type="http://schemas.openxmlformats.org/officeDocument/2006/relationships/image" Target="media/image535.wmf"/><Relationship Id="rId63" Type="http://schemas.openxmlformats.org/officeDocument/2006/relationships/image" Target="media/image13.jpeg"/><Relationship Id="rId159" Type="http://schemas.openxmlformats.org/officeDocument/2006/relationships/oleObject" Target="embeddings/oleObject17.bin"/><Relationship Id="rId366" Type="http://schemas.openxmlformats.org/officeDocument/2006/relationships/oleObject" Target="embeddings/oleObject35.bin"/><Relationship Id="rId573" Type="http://schemas.openxmlformats.org/officeDocument/2006/relationships/hyperlink" Target="lsgmech.docx" TargetMode="External"/><Relationship Id="rId780" Type="http://schemas.openxmlformats.org/officeDocument/2006/relationships/hyperlink" Target="lsgmech.docx" TargetMode="External"/><Relationship Id="rId1217" Type="http://schemas.openxmlformats.org/officeDocument/2006/relationships/hyperlink" Target="lsgmech.docx" TargetMode="External"/><Relationship Id="rId1424" Type="http://schemas.openxmlformats.org/officeDocument/2006/relationships/hyperlink" Target="lsgmech.docx" TargetMode="External"/><Relationship Id="rId226" Type="http://schemas.openxmlformats.org/officeDocument/2006/relationships/image" Target="media/image72.wmf"/><Relationship Id="rId433" Type="http://schemas.openxmlformats.org/officeDocument/2006/relationships/image" Target="media/image143.png"/><Relationship Id="rId878" Type="http://schemas.openxmlformats.org/officeDocument/2006/relationships/image" Target="media/image302.jpeg"/><Relationship Id="rId1063" Type="http://schemas.openxmlformats.org/officeDocument/2006/relationships/hyperlink" Target="lsgmech.docx" TargetMode="External"/><Relationship Id="rId1270" Type="http://schemas.openxmlformats.org/officeDocument/2006/relationships/hyperlink" Target="lsgmech_2.docx" TargetMode="External"/><Relationship Id="rId640" Type="http://schemas.openxmlformats.org/officeDocument/2006/relationships/hyperlink" Target="lsgmech_4.docx" TargetMode="External"/><Relationship Id="rId738" Type="http://schemas.openxmlformats.org/officeDocument/2006/relationships/image" Target="media/image260.wmf"/><Relationship Id="rId945" Type="http://schemas.openxmlformats.org/officeDocument/2006/relationships/image" Target="media/image326.wmf"/><Relationship Id="rId1368" Type="http://schemas.openxmlformats.org/officeDocument/2006/relationships/hyperlink" Target="lsgmech.docx" TargetMode="External"/><Relationship Id="rId1575" Type="http://schemas.openxmlformats.org/officeDocument/2006/relationships/oleObject" Target="embeddings/oleObject196.bin"/><Relationship Id="rId74" Type="http://schemas.openxmlformats.org/officeDocument/2006/relationships/image" Target="media/image16.jpeg"/><Relationship Id="rId377" Type="http://schemas.openxmlformats.org/officeDocument/2006/relationships/image" Target="media/image119.jpeg"/><Relationship Id="rId500" Type="http://schemas.openxmlformats.org/officeDocument/2006/relationships/hyperlink" Target="lsgmech_4.docx" TargetMode="External"/><Relationship Id="rId584" Type="http://schemas.openxmlformats.org/officeDocument/2006/relationships/hyperlink" Target="lsgmech.docx" TargetMode="External"/><Relationship Id="rId805" Type="http://schemas.openxmlformats.org/officeDocument/2006/relationships/hyperlink" Target="lsgmech_2.docx" TargetMode="External"/><Relationship Id="rId1130" Type="http://schemas.openxmlformats.org/officeDocument/2006/relationships/image" Target="media/image386.jpeg"/><Relationship Id="rId1228" Type="http://schemas.openxmlformats.org/officeDocument/2006/relationships/image" Target="media/image405.wmf"/><Relationship Id="rId1435" Type="http://schemas.openxmlformats.org/officeDocument/2006/relationships/hyperlink" Target="lsgmech.docx" TargetMode="External"/><Relationship Id="rId5" Type="http://schemas.openxmlformats.org/officeDocument/2006/relationships/footnotes" Target="footnotes.xml"/><Relationship Id="rId237" Type="http://schemas.openxmlformats.org/officeDocument/2006/relationships/hyperlink" Target="lsgmech.docx" TargetMode="External"/><Relationship Id="rId791" Type="http://schemas.openxmlformats.org/officeDocument/2006/relationships/image" Target="media/image278.jpeg"/><Relationship Id="rId889" Type="http://schemas.openxmlformats.org/officeDocument/2006/relationships/hyperlink" Target="lsgmech.docx" TargetMode="External"/><Relationship Id="rId1074" Type="http://schemas.openxmlformats.org/officeDocument/2006/relationships/hyperlink" Target="lsgmech.docx" TargetMode="External"/><Relationship Id="rId444" Type="http://schemas.openxmlformats.org/officeDocument/2006/relationships/oleObject" Target="embeddings/oleObject47.bin"/><Relationship Id="rId651" Type="http://schemas.openxmlformats.org/officeDocument/2006/relationships/hyperlink" Target="lsgmech.docx" TargetMode="External"/><Relationship Id="rId749" Type="http://schemas.openxmlformats.org/officeDocument/2006/relationships/hyperlink" Target="lsgmech_3.docx" TargetMode="External"/><Relationship Id="rId1281" Type="http://schemas.openxmlformats.org/officeDocument/2006/relationships/oleObject" Target="embeddings/oleObject158.bin"/><Relationship Id="rId1379" Type="http://schemas.openxmlformats.org/officeDocument/2006/relationships/hyperlink" Target="formeln.docx" TargetMode="External"/><Relationship Id="rId1502" Type="http://schemas.openxmlformats.org/officeDocument/2006/relationships/hyperlink" Target="lsgmech.docx" TargetMode="External"/><Relationship Id="rId1586" Type="http://schemas.openxmlformats.org/officeDocument/2006/relationships/hyperlink" Target="lsgmech_4.docx" TargetMode="External"/><Relationship Id="rId290" Type="http://schemas.openxmlformats.org/officeDocument/2006/relationships/hyperlink" Target="lsgmech_2.docx" TargetMode="External"/><Relationship Id="rId304" Type="http://schemas.openxmlformats.org/officeDocument/2006/relationships/image" Target="media/image95.png"/><Relationship Id="rId388" Type="http://schemas.openxmlformats.org/officeDocument/2006/relationships/image" Target="media/image125.jpeg"/><Relationship Id="rId511" Type="http://schemas.openxmlformats.org/officeDocument/2006/relationships/hyperlink" Target="lsgmech_4.docx" TargetMode="External"/><Relationship Id="rId609" Type="http://schemas.openxmlformats.org/officeDocument/2006/relationships/hyperlink" Target="lsgmech.docx" TargetMode="External"/><Relationship Id="rId956" Type="http://schemas.openxmlformats.org/officeDocument/2006/relationships/hyperlink" Target="lsgmech.docx" TargetMode="External"/><Relationship Id="rId1141" Type="http://schemas.openxmlformats.org/officeDocument/2006/relationships/hyperlink" Target="lsgmech.docx" TargetMode="External"/><Relationship Id="rId1239" Type="http://schemas.openxmlformats.org/officeDocument/2006/relationships/image" Target="media/image410.jpeg"/><Relationship Id="rId85" Type="http://schemas.openxmlformats.org/officeDocument/2006/relationships/image" Target="media/image22.jpeg"/><Relationship Id="rId150" Type="http://schemas.openxmlformats.org/officeDocument/2006/relationships/image" Target="media/image49.jpeg"/><Relationship Id="rId595" Type="http://schemas.openxmlformats.org/officeDocument/2006/relationships/hyperlink" Target="lsgmech.docx" TargetMode="External"/><Relationship Id="rId816" Type="http://schemas.openxmlformats.org/officeDocument/2006/relationships/image" Target="media/image288.wmf"/><Relationship Id="rId1001" Type="http://schemas.openxmlformats.org/officeDocument/2006/relationships/image" Target="media/image341.wmf"/><Relationship Id="rId1446" Type="http://schemas.openxmlformats.org/officeDocument/2006/relationships/hyperlink" Target="lsgmech.docx" TargetMode="External"/><Relationship Id="rId248" Type="http://schemas.openxmlformats.org/officeDocument/2006/relationships/hyperlink" Target="lsgmech.docx" TargetMode="External"/><Relationship Id="rId455" Type="http://schemas.openxmlformats.org/officeDocument/2006/relationships/image" Target="media/image154.jpeg"/><Relationship Id="rId662" Type="http://schemas.openxmlformats.org/officeDocument/2006/relationships/hyperlink" Target="lsgmech.docx" TargetMode="External"/><Relationship Id="rId1085" Type="http://schemas.openxmlformats.org/officeDocument/2006/relationships/image" Target="media/image368.jpeg"/><Relationship Id="rId1292" Type="http://schemas.openxmlformats.org/officeDocument/2006/relationships/hyperlink" Target="lsgmech_3.docx" TargetMode="External"/><Relationship Id="rId1306" Type="http://schemas.openxmlformats.org/officeDocument/2006/relationships/hyperlink" Target="lsgmech_4.docx" TargetMode="External"/><Relationship Id="rId1513" Type="http://schemas.openxmlformats.org/officeDocument/2006/relationships/oleObject" Target="embeddings/oleObject179.bin"/><Relationship Id="rId12" Type="http://schemas.openxmlformats.org/officeDocument/2006/relationships/hyperlink" Target="lsgmech.docx" TargetMode="External"/><Relationship Id="rId108" Type="http://schemas.openxmlformats.org/officeDocument/2006/relationships/image" Target="media/image32.jpeg"/><Relationship Id="rId315" Type="http://schemas.openxmlformats.org/officeDocument/2006/relationships/hyperlink" Target="lsgmech.docx" TargetMode="External"/><Relationship Id="rId522" Type="http://schemas.openxmlformats.org/officeDocument/2006/relationships/hyperlink" Target="lsgmech.docx" TargetMode="External"/><Relationship Id="rId967" Type="http://schemas.openxmlformats.org/officeDocument/2006/relationships/hyperlink" Target="lsgmech.docx" TargetMode="External"/><Relationship Id="rId1152" Type="http://schemas.openxmlformats.org/officeDocument/2006/relationships/hyperlink" Target="lsgmech.docx" TargetMode="External"/><Relationship Id="rId96" Type="http://schemas.openxmlformats.org/officeDocument/2006/relationships/image" Target="media/image26.jpeg"/><Relationship Id="rId161" Type="http://schemas.openxmlformats.org/officeDocument/2006/relationships/hyperlink" Target="lsgmech_2.docx" TargetMode="External"/><Relationship Id="rId399" Type="http://schemas.openxmlformats.org/officeDocument/2006/relationships/hyperlink" Target="lsgmech.docx" TargetMode="External"/><Relationship Id="rId827" Type="http://schemas.openxmlformats.org/officeDocument/2006/relationships/hyperlink" Target="lsgmech.docx" TargetMode="External"/><Relationship Id="rId1012" Type="http://schemas.openxmlformats.org/officeDocument/2006/relationships/image" Target="media/image345.wmf"/><Relationship Id="rId1457" Type="http://schemas.openxmlformats.org/officeDocument/2006/relationships/hyperlink" Target="lsgmech.docx" TargetMode="External"/><Relationship Id="rId259" Type="http://schemas.openxmlformats.org/officeDocument/2006/relationships/hyperlink" Target="lsgmech.docx" TargetMode="External"/><Relationship Id="rId466" Type="http://schemas.openxmlformats.org/officeDocument/2006/relationships/oleObject" Target="embeddings/oleObject53.bin"/><Relationship Id="rId673" Type="http://schemas.openxmlformats.org/officeDocument/2006/relationships/hyperlink" Target="lsgmech_2.docx" TargetMode="External"/><Relationship Id="rId880" Type="http://schemas.openxmlformats.org/officeDocument/2006/relationships/hyperlink" Target="lsgmech.docx" TargetMode="External"/><Relationship Id="rId1096" Type="http://schemas.openxmlformats.org/officeDocument/2006/relationships/image" Target="media/image374.wmf"/><Relationship Id="rId1317" Type="http://schemas.openxmlformats.org/officeDocument/2006/relationships/image" Target="media/image442.wmf"/><Relationship Id="rId1524" Type="http://schemas.openxmlformats.org/officeDocument/2006/relationships/image" Target="media/image514.wmf"/><Relationship Id="rId23" Type="http://schemas.openxmlformats.org/officeDocument/2006/relationships/hyperlink" Target="lsgmech.docx" TargetMode="External"/><Relationship Id="rId119" Type="http://schemas.openxmlformats.org/officeDocument/2006/relationships/image" Target="media/image38.png"/><Relationship Id="rId326" Type="http://schemas.openxmlformats.org/officeDocument/2006/relationships/hyperlink" Target="lsgmech.docx" TargetMode="External"/><Relationship Id="rId533" Type="http://schemas.openxmlformats.org/officeDocument/2006/relationships/image" Target="media/image185.jpeg"/><Relationship Id="rId978" Type="http://schemas.openxmlformats.org/officeDocument/2006/relationships/hyperlink" Target="lsgmech.docx" TargetMode="External"/><Relationship Id="rId1163" Type="http://schemas.openxmlformats.org/officeDocument/2006/relationships/image" Target="media/image394.wmf"/><Relationship Id="rId1370" Type="http://schemas.openxmlformats.org/officeDocument/2006/relationships/oleObject" Target="embeddings/oleObject170.bin"/><Relationship Id="rId740" Type="http://schemas.openxmlformats.org/officeDocument/2006/relationships/image" Target="media/image261.wmf"/><Relationship Id="rId838" Type="http://schemas.openxmlformats.org/officeDocument/2006/relationships/hyperlink" Target="lsgmech.docx" TargetMode="External"/><Relationship Id="rId1023" Type="http://schemas.openxmlformats.org/officeDocument/2006/relationships/image" Target="media/image349.jpeg"/><Relationship Id="rId1468" Type="http://schemas.openxmlformats.org/officeDocument/2006/relationships/hyperlink" Target="lsgmech.docx" TargetMode="External"/><Relationship Id="rId172" Type="http://schemas.openxmlformats.org/officeDocument/2006/relationships/hyperlink" Target="lsgmech_4.docx" TargetMode="External"/><Relationship Id="rId477" Type="http://schemas.openxmlformats.org/officeDocument/2006/relationships/oleObject" Target="embeddings/oleObject57.bin"/><Relationship Id="rId600" Type="http://schemas.openxmlformats.org/officeDocument/2006/relationships/image" Target="media/image209.wmf"/><Relationship Id="rId684" Type="http://schemas.openxmlformats.org/officeDocument/2006/relationships/image" Target="media/image240.png"/><Relationship Id="rId1230" Type="http://schemas.openxmlformats.org/officeDocument/2006/relationships/image" Target="media/image406.jpeg"/><Relationship Id="rId1328" Type="http://schemas.openxmlformats.org/officeDocument/2006/relationships/hyperlink" Target="lsgmech.docx" TargetMode="External"/><Relationship Id="rId1535" Type="http://schemas.openxmlformats.org/officeDocument/2006/relationships/hyperlink" Target="lsgmech.docx" TargetMode="External"/><Relationship Id="rId337" Type="http://schemas.openxmlformats.org/officeDocument/2006/relationships/hyperlink" Target="lsgmech.docx" TargetMode="External"/><Relationship Id="rId891" Type="http://schemas.openxmlformats.org/officeDocument/2006/relationships/hyperlink" Target="lsgmech.docx" TargetMode="External"/><Relationship Id="rId905" Type="http://schemas.openxmlformats.org/officeDocument/2006/relationships/image" Target="media/image309.jpeg"/><Relationship Id="rId989" Type="http://schemas.openxmlformats.org/officeDocument/2006/relationships/image" Target="media/image336.jpeg"/><Relationship Id="rId34" Type="http://schemas.openxmlformats.org/officeDocument/2006/relationships/hyperlink" Target="lsgmech.docx" TargetMode="External"/><Relationship Id="rId544" Type="http://schemas.openxmlformats.org/officeDocument/2006/relationships/oleObject" Target="embeddings/oleObject67.bin"/><Relationship Id="rId751" Type="http://schemas.openxmlformats.org/officeDocument/2006/relationships/oleObject" Target="embeddings/oleObject91.bin"/><Relationship Id="rId849" Type="http://schemas.openxmlformats.org/officeDocument/2006/relationships/hyperlink" Target="lsgmech.docx" TargetMode="External"/><Relationship Id="rId1174" Type="http://schemas.openxmlformats.org/officeDocument/2006/relationships/hyperlink" Target="lsgmech.docx" TargetMode="External"/><Relationship Id="rId1381" Type="http://schemas.openxmlformats.org/officeDocument/2006/relationships/hyperlink" Target="lsgmech.docx" TargetMode="External"/><Relationship Id="rId1479" Type="http://schemas.openxmlformats.org/officeDocument/2006/relationships/hyperlink" Target="lsgmech.docx" TargetMode="External"/><Relationship Id="rId183" Type="http://schemas.openxmlformats.org/officeDocument/2006/relationships/hyperlink" Target="lsgmech.docx" TargetMode="External"/><Relationship Id="rId390" Type="http://schemas.openxmlformats.org/officeDocument/2006/relationships/image" Target="media/image127.jpeg"/><Relationship Id="rId404" Type="http://schemas.openxmlformats.org/officeDocument/2006/relationships/oleObject" Target="embeddings/oleObject39.bin"/><Relationship Id="rId611" Type="http://schemas.openxmlformats.org/officeDocument/2006/relationships/hyperlink" Target="lsgmech_2.docx" TargetMode="External"/><Relationship Id="rId1034" Type="http://schemas.openxmlformats.org/officeDocument/2006/relationships/hyperlink" Target="lsgmech_3.docx" TargetMode="External"/><Relationship Id="rId1241" Type="http://schemas.openxmlformats.org/officeDocument/2006/relationships/image" Target="media/image411.wmf"/><Relationship Id="rId1339" Type="http://schemas.openxmlformats.org/officeDocument/2006/relationships/hyperlink" Target="lsgmech.docx" TargetMode="External"/><Relationship Id="rId250" Type="http://schemas.openxmlformats.org/officeDocument/2006/relationships/hyperlink" Target="lsgmech.docx" TargetMode="External"/><Relationship Id="rId488" Type="http://schemas.openxmlformats.org/officeDocument/2006/relationships/image" Target="media/image167.png"/><Relationship Id="rId695" Type="http://schemas.openxmlformats.org/officeDocument/2006/relationships/hyperlink" Target="lsgmech.docx" TargetMode="External"/><Relationship Id="rId709" Type="http://schemas.openxmlformats.org/officeDocument/2006/relationships/hyperlink" Target="lsgmech_3.docx" TargetMode="External"/><Relationship Id="rId916" Type="http://schemas.openxmlformats.org/officeDocument/2006/relationships/hyperlink" Target="http://www.joseph-stiftung.de/ueber_uns/wasserkraftwerk" TargetMode="External"/><Relationship Id="rId1101" Type="http://schemas.openxmlformats.org/officeDocument/2006/relationships/image" Target="media/image376.png"/><Relationship Id="rId1546" Type="http://schemas.openxmlformats.org/officeDocument/2006/relationships/oleObject" Target="embeddings/oleObject187.bin"/><Relationship Id="rId45" Type="http://schemas.openxmlformats.org/officeDocument/2006/relationships/hyperlink" Target="lsgmech.docx" TargetMode="External"/><Relationship Id="rId110" Type="http://schemas.openxmlformats.org/officeDocument/2006/relationships/oleObject" Target="embeddings/oleObject14.bin"/><Relationship Id="rId348" Type="http://schemas.openxmlformats.org/officeDocument/2006/relationships/oleObject" Target="embeddings/oleObject31.bin"/><Relationship Id="rId555" Type="http://schemas.openxmlformats.org/officeDocument/2006/relationships/hyperlink" Target="lsgmech_4.docx" TargetMode="External"/><Relationship Id="rId762" Type="http://schemas.openxmlformats.org/officeDocument/2006/relationships/image" Target="media/image269.png"/><Relationship Id="rId1185" Type="http://schemas.openxmlformats.org/officeDocument/2006/relationships/oleObject" Target="embeddings/oleObject148.bin"/><Relationship Id="rId1392" Type="http://schemas.openxmlformats.org/officeDocument/2006/relationships/hyperlink" Target="lsgmech.docx" TargetMode="External"/><Relationship Id="rId1406" Type="http://schemas.openxmlformats.org/officeDocument/2006/relationships/image" Target="media/image465.png"/><Relationship Id="rId194" Type="http://schemas.openxmlformats.org/officeDocument/2006/relationships/hyperlink" Target="lsgmech.docx" TargetMode="External"/><Relationship Id="rId208" Type="http://schemas.openxmlformats.org/officeDocument/2006/relationships/oleObject" Target="embeddings/oleObject22.bin"/><Relationship Id="rId415" Type="http://schemas.openxmlformats.org/officeDocument/2006/relationships/oleObject" Target="embeddings/oleObject42.bin"/><Relationship Id="rId622" Type="http://schemas.openxmlformats.org/officeDocument/2006/relationships/image" Target="media/image218.jpeg"/><Relationship Id="rId1045" Type="http://schemas.openxmlformats.org/officeDocument/2006/relationships/hyperlink" Target="lsgmech.docx" TargetMode="External"/><Relationship Id="rId1252" Type="http://schemas.openxmlformats.org/officeDocument/2006/relationships/oleObject" Target="embeddings/Microsoft_Excel_97-2003-Arbeitsblatt6.xls"/><Relationship Id="rId261" Type="http://schemas.openxmlformats.org/officeDocument/2006/relationships/hyperlink" Target="lsgmech.docx" TargetMode="External"/><Relationship Id="rId499" Type="http://schemas.openxmlformats.org/officeDocument/2006/relationships/image" Target="media/image173.png"/><Relationship Id="rId927" Type="http://schemas.openxmlformats.org/officeDocument/2006/relationships/image" Target="media/image319.wmf"/><Relationship Id="rId1112" Type="http://schemas.openxmlformats.org/officeDocument/2006/relationships/image" Target="media/image381.wmf"/><Relationship Id="rId1557" Type="http://schemas.openxmlformats.org/officeDocument/2006/relationships/image" Target="media/image532.wmf"/><Relationship Id="rId56" Type="http://schemas.openxmlformats.org/officeDocument/2006/relationships/hyperlink" Target="lsgmech.docx" TargetMode="External"/><Relationship Id="rId359" Type="http://schemas.openxmlformats.org/officeDocument/2006/relationships/hyperlink" Target="lsgmech.docx" TargetMode="External"/><Relationship Id="rId566" Type="http://schemas.openxmlformats.org/officeDocument/2006/relationships/hyperlink" Target="lsgmech.docx" TargetMode="External"/><Relationship Id="rId773" Type="http://schemas.openxmlformats.org/officeDocument/2006/relationships/hyperlink" Target="lsgmech.docx" TargetMode="External"/><Relationship Id="rId1196" Type="http://schemas.openxmlformats.org/officeDocument/2006/relationships/hyperlink" Target="lsgmech.docx" TargetMode="External"/><Relationship Id="rId1417" Type="http://schemas.openxmlformats.org/officeDocument/2006/relationships/image" Target="media/image472.jpeg"/><Relationship Id="rId121" Type="http://schemas.openxmlformats.org/officeDocument/2006/relationships/image" Target="media/image39.jpeg"/><Relationship Id="rId219" Type="http://schemas.openxmlformats.org/officeDocument/2006/relationships/image" Target="media/image69.wmf"/><Relationship Id="rId426" Type="http://schemas.openxmlformats.org/officeDocument/2006/relationships/image" Target="media/image141.wmf"/><Relationship Id="rId633" Type="http://schemas.openxmlformats.org/officeDocument/2006/relationships/hyperlink" Target="lsgmech_3.docx" TargetMode="External"/><Relationship Id="rId980" Type="http://schemas.openxmlformats.org/officeDocument/2006/relationships/hyperlink" Target="lsgmech.docx" TargetMode="External"/><Relationship Id="rId1056" Type="http://schemas.openxmlformats.org/officeDocument/2006/relationships/hyperlink" Target="lsgmech.docx" TargetMode="External"/><Relationship Id="rId1263" Type="http://schemas.openxmlformats.org/officeDocument/2006/relationships/image" Target="media/image418.wmf"/><Relationship Id="rId840" Type="http://schemas.openxmlformats.org/officeDocument/2006/relationships/hyperlink" Target="lsgmech.docx" TargetMode="External"/><Relationship Id="rId938" Type="http://schemas.openxmlformats.org/officeDocument/2006/relationships/image" Target="media/image323.png"/><Relationship Id="rId1470" Type="http://schemas.openxmlformats.org/officeDocument/2006/relationships/image" Target="media/image493.jpeg"/><Relationship Id="rId1568" Type="http://schemas.openxmlformats.org/officeDocument/2006/relationships/hyperlink" Target="lsgmech_2.docx" TargetMode="External"/><Relationship Id="rId67" Type="http://schemas.openxmlformats.org/officeDocument/2006/relationships/hyperlink" Target="lsgmech.docx" TargetMode="External"/><Relationship Id="rId272" Type="http://schemas.openxmlformats.org/officeDocument/2006/relationships/image" Target="media/image82.jpeg"/><Relationship Id="rId577" Type="http://schemas.openxmlformats.org/officeDocument/2006/relationships/image" Target="media/image201.png"/><Relationship Id="rId700" Type="http://schemas.openxmlformats.org/officeDocument/2006/relationships/image" Target="media/image246.jpeg"/><Relationship Id="rId1123" Type="http://schemas.openxmlformats.org/officeDocument/2006/relationships/hyperlink" Target="lsgmech.docx" TargetMode="External"/><Relationship Id="rId1330" Type="http://schemas.openxmlformats.org/officeDocument/2006/relationships/hyperlink" Target="lsgmech.docx" TargetMode="External"/><Relationship Id="rId1428" Type="http://schemas.openxmlformats.org/officeDocument/2006/relationships/image" Target="media/image478.jpeg"/><Relationship Id="rId132" Type="http://schemas.openxmlformats.org/officeDocument/2006/relationships/hyperlink" Target="lsgmech_3.docx" TargetMode="External"/><Relationship Id="rId784" Type="http://schemas.openxmlformats.org/officeDocument/2006/relationships/image" Target="media/image275.png"/><Relationship Id="rId991" Type="http://schemas.openxmlformats.org/officeDocument/2006/relationships/hyperlink" Target="lsgmech.docx" TargetMode="External"/><Relationship Id="rId1067" Type="http://schemas.openxmlformats.org/officeDocument/2006/relationships/image" Target="media/image361.jpeg"/><Relationship Id="rId437" Type="http://schemas.openxmlformats.org/officeDocument/2006/relationships/image" Target="media/image145.png"/><Relationship Id="rId644" Type="http://schemas.openxmlformats.org/officeDocument/2006/relationships/image" Target="media/image227.png"/><Relationship Id="rId851" Type="http://schemas.openxmlformats.org/officeDocument/2006/relationships/hyperlink" Target="lsgmech.docx" TargetMode="External"/><Relationship Id="rId1274" Type="http://schemas.openxmlformats.org/officeDocument/2006/relationships/image" Target="media/image423.jpeg"/><Relationship Id="rId1481" Type="http://schemas.openxmlformats.org/officeDocument/2006/relationships/image" Target="media/image497.jpeg"/><Relationship Id="rId1579" Type="http://schemas.openxmlformats.org/officeDocument/2006/relationships/image" Target="media/image541.jpg"/><Relationship Id="rId283" Type="http://schemas.openxmlformats.org/officeDocument/2006/relationships/hyperlink" Target="lsgmech_2.docx" TargetMode="External"/><Relationship Id="rId490" Type="http://schemas.openxmlformats.org/officeDocument/2006/relationships/hyperlink" Target="lsgmech_4.docx" TargetMode="External"/><Relationship Id="rId504" Type="http://schemas.openxmlformats.org/officeDocument/2006/relationships/image" Target="media/image176.wmf"/><Relationship Id="rId711" Type="http://schemas.openxmlformats.org/officeDocument/2006/relationships/hyperlink" Target="lsgmech_3.docx" TargetMode="External"/><Relationship Id="rId949" Type="http://schemas.openxmlformats.org/officeDocument/2006/relationships/image" Target="media/image328.png"/><Relationship Id="rId1134" Type="http://schemas.openxmlformats.org/officeDocument/2006/relationships/oleObject" Target="embeddings/oleObject143.bin"/><Relationship Id="rId1341" Type="http://schemas.openxmlformats.org/officeDocument/2006/relationships/image" Target="media/image446.wmf"/><Relationship Id="rId78" Type="http://schemas.openxmlformats.org/officeDocument/2006/relationships/image" Target="media/image18.jpeg"/><Relationship Id="rId143" Type="http://schemas.openxmlformats.org/officeDocument/2006/relationships/hyperlink" Target="lsgmech.docx" TargetMode="External"/><Relationship Id="rId350" Type="http://schemas.openxmlformats.org/officeDocument/2006/relationships/image" Target="media/image108.jpeg"/><Relationship Id="rId588" Type="http://schemas.openxmlformats.org/officeDocument/2006/relationships/hyperlink" Target="lsgmech.docx" TargetMode="External"/><Relationship Id="rId795" Type="http://schemas.openxmlformats.org/officeDocument/2006/relationships/image" Target="media/image279.wmf"/><Relationship Id="rId809" Type="http://schemas.openxmlformats.org/officeDocument/2006/relationships/oleObject" Target="embeddings/oleObject99.bin"/><Relationship Id="rId1201" Type="http://schemas.openxmlformats.org/officeDocument/2006/relationships/image" Target="media/image397.png"/><Relationship Id="rId1439" Type="http://schemas.openxmlformats.org/officeDocument/2006/relationships/hyperlink" Target="lsgmech.docx" TargetMode="External"/><Relationship Id="rId9" Type="http://schemas.openxmlformats.org/officeDocument/2006/relationships/hyperlink" Target="lsgmech.docx" TargetMode="External"/><Relationship Id="rId210" Type="http://schemas.openxmlformats.org/officeDocument/2006/relationships/image" Target="media/image66.wmf"/><Relationship Id="rId448" Type="http://schemas.openxmlformats.org/officeDocument/2006/relationships/oleObject" Target="embeddings/oleObject49.bin"/><Relationship Id="rId655" Type="http://schemas.openxmlformats.org/officeDocument/2006/relationships/oleObject" Target="embeddings/oleObject85.bin"/><Relationship Id="rId862" Type="http://schemas.openxmlformats.org/officeDocument/2006/relationships/hyperlink" Target="lsgmech.docx" TargetMode="External"/><Relationship Id="rId1078" Type="http://schemas.openxmlformats.org/officeDocument/2006/relationships/image" Target="media/image365.jpeg"/><Relationship Id="rId1285" Type="http://schemas.openxmlformats.org/officeDocument/2006/relationships/oleObject" Target="embeddings/oleObject159.bin"/><Relationship Id="rId1492" Type="http://schemas.openxmlformats.org/officeDocument/2006/relationships/oleObject" Target="embeddings/oleObject177.bin"/><Relationship Id="rId1506" Type="http://schemas.openxmlformats.org/officeDocument/2006/relationships/hyperlink" Target="lsgmech.docx" TargetMode="External"/><Relationship Id="rId294" Type="http://schemas.openxmlformats.org/officeDocument/2006/relationships/image" Target="media/image91.png"/><Relationship Id="rId308" Type="http://schemas.openxmlformats.org/officeDocument/2006/relationships/image" Target="media/image97.png"/><Relationship Id="rId515" Type="http://schemas.openxmlformats.org/officeDocument/2006/relationships/image" Target="media/image180.jpeg"/><Relationship Id="rId722" Type="http://schemas.openxmlformats.org/officeDocument/2006/relationships/hyperlink" Target="lsgmech.docx" TargetMode="External"/><Relationship Id="rId1145" Type="http://schemas.openxmlformats.org/officeDocument/2006/relationships/hyperlink" Target="lsgmech.docx" TargetMode="External"/><Relationship Id="rId1352" Type="http://schemas.openxmlformats.org/officeDocument/2006/relationships/oleObject" Target="embeddings/oleObject168.bin"/><Relationship Id="rId89" Type="http://schemas.openxmlformats.org/officeDocument/2006/relationships/image" Target="media/image24.wmf"/><Relationship Id="rId154" Type="http://schemas.openxmlformats.org/officeDocument/2006/relationships/image" Target="media/image51.wmf"/><Relationship Id="rId361" Type="http://schemas.openxmlformats.org/officeDocument/2006/relationships/oleObject" Target="embeddings/oleObject33.bin"/><Relationship Id="rId599" Type="http://schemas.openxmlformats.org/officeDocument/2006/relationships/oleObject" Target="embeddings/oleObject77.bin"/><Relationship Id="rId1005" Type="http://schemas.openxmlformats.org/officeDocument/2006/relationships/hyperlink" Target="lsgmech.docx" TargetMode="External"/><Relationship Id="rId1212" Type="http://schemas.openxmlformats.org/officeDocument/2006/relationships/hyperlink" Target="lsgmech.docx" TargetMode="External"/><Relationship Id="rId459" Type="http://schemas.openxmlformats.org/officeDocument/2006/relationships/hyperlink" Target="lsgmech_3.docx" TargetMode="External"/><Relationship Id="rId666" Type="http://schemas.openxmlformats.org/officeDocument/2006/relationships/image" Target="media/image233.png"/><Relationship Id="rId873" Type="http://schemas.openxmlformats.org/officeDocument/2006/relationships/image" Target="media/image300.jpeg"/><Relationship Id="rId1089" Type="http://schemas.openxmlformats.org/officeDocument/2006/relationships/image" Target="media/image370.jpeg"/><Relationship Id="rId1296" Type="http://schemas.openxmlformats.org/officeDocument/2006/relationships/image" Target="media/image433.png"/><Relationship Id="rId1517" Type="http://schemas.openxmlformats.org/officeDocument/2006/relationships/oleObject" Target="embeddings/oleObject181.bin"/><Relationship Id="rId16" Type="http://schemas.openxmlformats.org/officeDocument/2006/relationships/hyperlink" Target="lsgmech.docx" TargetMode="External"/><Relationship Id="rId221" Type="http://schemas.openxmlformats.org/officeDocument/2006/relationships/image" Target="media/image70.wmf"/><Relationship Id="rId319" Type="http://schemas.openxmlformats.org/officeDocument/2006/relationships/hyperlink" Target="lsgmech.docx" TargetMode="External"/><Relationship Id="rId526" Type="http://schemas.openxmlformats.org/officeDocument/2006/relationships/image" Target="media/image182.wmf"/><Relationship Id="rId1156" Type="http://schemas.openxmlformats.org/officeDocument/2006/relationships/hyperlink" Target="lsgmech.docx" TargetMode="External"/><Relationship Id="rId1363" Type="http://schemas.openxmlformats.org/officeDocument/2006/relationships/hyperlink" Target="lsgmech.docx" TargetMode="External"/><Relationship Id="rId733" Type="http://schemas.openxmlformats.org/officeDocument/2006/relationships/hyperlink" Target="lsgmech.docx" TargetMode="External"/><Relationship Id="rId940" Type="http://schemas.openxmlformats.org/officeDocument/2006/relationships/oleObject" Target="embeddings/oleObject114.bin"/><Relationship Id="rId1016" Type="http://schemas.openxmlformats.org/officeDocument/2006/relationships/hyperlink" Target="lsgmech_2.docx" TargetMode="External"/><Relationship Id="rId1570" Type="http://schemas.openxmlformats.org/officeDocument/2006/relationships/hyperlink" Target="lsgmech_3.docx" TargetMode="External"/><Relationship Id="rId165" Type="http://schemas.openxmlformats.org/officeDocument/2006/relationships/image" Target="media/image55.jpeg"/><Relationship Id="rId372" Type="http://schemas.openxmlformats.org/officeDocument/2006/relationships/hyperlink" Target="lsgmech.docx" TargetMode="External"/><Relationship Id="rId677" Type="http://schemas.openxmlformats.org/officeDocument/2006/relationships/image" Target="media/image238.png"/><Relationship Id="rId800" Type="http://schemas.openxmlformats.org/officeDocument/2006/relationships/oleObject" Target="embeddings/oleObject98.bin"/><Relationship Id="rId1223" Type="http://schemas.openxmlformats.org/officeDocument/2006/relationships/hyperlink" Target="lsgmech.docx" TargetMode="External"/><Relationship Id="rId1430" Type="http://schemas.openxmlformats.org/officeDocument/2006/relationships/hyperlink" Target="lsgmech.docx" TargetMode="External"/><Relationship Id="rId1528" Type="http://schemas.openxmlformats.org/officeDocument/2006/relationships/image" Target="media/image516.wmf"/><Relationship Id="rId232" Type="http://schemas.openxmlformats.org/officeDocument/2006/relationships/hyperlink" Target="lsgmech.docx" TargetMode="External"/><Relationship Id="rId884" Type="http://schemas.openxmlformats.org/officeDocument/2006/relationships/hyperlink" Target="lsgmech.docx" TargetMode="External"/><Relationship Id="rId27" Type="http://schemas.openxmlformats.org/officeDocument/2006/relationships/hyperlink" Target="lsgmech.docx" TargetMode="External"/><Relationship Id="rId537" Type="http://schemas.openxmlformats.org/officeDocument/2006/relationships/image" Target="media/image186.jpeg"/><Relationship Id="rId744" Type="http://schemas.openxmlformats.org/officeDocument/2006/relationships/oleObject" Target="embeddings/oleObject90.bin"/><Relationship Id="rId951" Type="http://schemas.openxmlformats.org/officeDocument/2006/relationships/oleObject" Target="embeddings/oleObject117.bin"/><Relationship Id="rId1167" Type="http://schemas.openxmlformats.org/officeDocument/2006/relationships/hyperlink" Target="lsgmech.docx" TargetMode="External"/><Relationship Id="rId1374" Type="http://schemas.openxmlformats.org/officeDocument/2006/relationships/hyperlink" Target="lsgmech.docx" TargetMode="External"/><Relationship Id="rId1581" Type="http://schemas.openxmlformats.org/officeDocument/2006/relationships/image" Target="media/image542.jpeg"/><Relationship Id="rId80" Type="http://schemas.openxmlformats.org/officeDocument/2006/relationships/hyperlink" Target="lsgmech.docx" TargetMode="External"/><Relationship Id="rId176" Type="http://schemas.openxmlformats.org/officeDocument/2006/relationships/hyperlink" Target="lsgmech.docx" TargetMode="External"/><Relationship Id="rId383" Type="http://schemas.openxmlformats.org/officeDocument/2006/relationships/oleObject" Target="embeddings/oleObject37.bin"/><Relationship Id="rId590" Type="http://schemas.openxmlformats.org/officeDocument/2006/relationships/image" Target="media/image206.wmf"/><Relationship Id="rId604" Type="http://schemas.openxmlformats.org/officeDocument/2006/relationships/hyperlink" Target="lsgmech.docx" TargetMode="External"/><Relationship Id="rId811" Type="http://schemas.openxmlformats.org/officeDocument/2006/relationships/oleObject" Target="embeddings/oleObject100.bin"/><Relationship Id="rId1027" Type="http://schemas.openxmlformats.org/officeDocument/2006/relationships/oleObject" Target="embeddings/oleObject128.bin"/><Relationship Id="rId1234" Type="http://schemas.openxmlformats.org/officeDocument/2006/relationships/image" Target="media/image407.jpeg"/><Relationship Id="rId1441" Type="http://schemas.openxmlformats.org/officeDocument/2006/relationships/hyperlink" Target="lsgmech.docx" TargetMode="External"/><Relationship Id="rId243" Type="http://schemas.openxmlformats.org/officeDocument/2006/relationships/image" Target="media/image75.jpeg"/><Relationship Id="rId450" Type="http://schemas.openxmlformats.org/officeDocument/2006/relationships/oleObject" Target="embeddings/oleObject50.bin"/><Relationship Id="rId688" Type="http://schemas.openxmlformats.org/officeDocument/2006/relationships/image" Target="media/image241.jpeg"/><Relationship Id="rId895" Type="http://schemas.openxmlformats.org/officeDocument/2006/relationships/image" Target="media/image306.jpeg"/><Relationship Id="rId909" Type="http://schemas.openxmlformats.org/officeDocument/2006/relationships/image" Target="media/image311.wmf"/><Relationship Id="rId1080" Type="http://schemas.openxmlformats.org/officeDocument/2006/relationships/image" Target="media/image366.png"/><Relationship Id="rId1301" Type="http://schemas.openxmlformats.org/officeDocument/2006/relationships/image" Target="media/image435.png"/><Relationship Id="rId1539" Type="http://schemas.openxmlformats.org/officeDocument/2006/relationships/image" Target="media/image522.png"/><Relationship Id="rId38" Type="http://schemas.openxmlformats.org/officeDocument/2006/relationships/hyperlink" Target="lsgmech.docx" TargetMode="External"/><Relationship Id="rId103" Type="http://schemas.openxmlformats.org/officeDocument/2006/relationships/image" Target="media/image29.jpeg"/><Relationship Id="rId310" Type="http://schemas.openxmlformats.org/officeDocument/2006/relationships/image" Target="media/image98.png"/><Relationship Id="rId548" Type="http://schemas.openxmlformats.org/officeDocument/2006/relationships/oleObject" Target="embeddings/oleObject69.bin"/><Relationship Id="rId755" Type="http://schemas.openxmlformats.org/officeDocument/2006/relationships/oleObject" Target="embeddings/oleObject92.bin"/><Relationship Id="rId962" Type="http://schemas.openxmlformats.org/officeDocument/2006/relationships/hyperlink" Target="lsgmech.docx" TargetMode="External"/><Relationship Id="rId1178" Type="http://schemas.openxmlformats.org/officeDocument/2006/relationships/hyperlink" Target="lsgmech.docx" TargetMode="External"/><Relationship Id="rId1385" Type="http://schemas.openxmlformats.org/officeDocument/2006/relationships/image" Target="media/image458.jpeg"/><Relationship Id="rId1592" Type="http://schemas.openxmlformats.org/officeDocument/2006/relationships/header" Target="header1.xml"/><Relationship Id="rId91" Type="http://schemas.openxmlformats.org/officeDocument/2006/relationships/hyperlink" Target="lsgmech.docx" TargetMode="External"/><Relationship Id="rId187" Type="http://schemas.openxmlformats.org/officeDocument/2006/relationships/image" Target="media/image60.jpeg"/><Relationship Id="rId394" Type="http://schemas.openxmlformats.org/officeDocument/2006/relationships/hyperlink" Target="lsgmech.docx" TargetMode="External"/><Relationship Id="rId408" Type="http://schemas.openxmlformats.org/officeDocument/2006/relationships/hyperlink" Target="lsgmech.docx" TargetMode="External"/><Relationship Id="rId615" Type="http://schemas.openxmlformats.org/officeDocument/2006/relationships/image" Target="media/image215.png"/><Relationship Id="rId822" Type="http://schemas.openxmlformats.org/officeDocument/2006/relationships/image" Target="media/image291.wmf"/><Relationship Id="rId1038" Type="http://schemas.openxmlformats.org/officeDocument/2006/relationships/image" Target="media/image355.png"/><Relationship Id="rId1245" Type="http://schemas.openxmlformats.org/officeDocument/2006/relationships/hyperlink" Target="lsgmech.docx" TargetMode="External"/><Relationship Id="rId1452" Type="http://schemas.openxmlformats.org/officeDocument/2006/relationships/hyperlink" Target="lsgmech.docx" TargetMode="External"/><Relationship Id="rId254" Type="http://schemas.openxmlformats.org/officeDocument/2006/relationships/hyperlink" Target="lsgmech.docx" TargetMode="External"/><Relationship Id="rId699" Type="http://schemas.openxmlformats.org/officeDocument/2006/relationships/hyperlink" Target="lsgmech.docx" TargetMode="External"/><Relationship Id="rId1091" Type="http://schemas.openxmlformats.org/officeDocument/2006/relationships/image" Target="media/image371.jpeg"/><Relationship Id="rId1105" Type="http://schemas.openxmlformats.org/officeDocument/2006/relationships/hyperlink" Target="lsgmech_3.docx" TargetMode="External"/><Relationship Id="rId1312" Type="http://schemas.openxmlformats.org/officeDocument/2006/relationships/oleObject" Target="embeddings/oleObject163.bin"/><Relationship Id="rId49" Type="http://schemas.openxmlformats.org/officeDocument/2006/relationships/image" Target="media/image9.wmf"/><Relationship Id="rId114" Type="http://schemas.openxmlformats.org/officeDocument/2006/relationships/hyperlink" Target="lsgmech.docx" TargetMode="External"/><Relationship Id="rId461" Type="http://schemas.openxmlformats.org/officeDocument/2006/relationships/image" Target="media/image157.wmf"/><Relationship Id="rId559" Type="http://schemas.openxmlformats.org/officeDocument/2006/relationships/oleObject" Target="embeddings/oleObject74.bin"/><Relationship Id="rId766" Type="http://schemas.openxmlformats.org/officeDocument/2006/relationships/hyperlink" Target="lsgmech.docx" TargetMode="External"/><Relationship Id="rId1189" Type="http://schemas.openxmlformats.org/officeDocument/2006/relationships/hyperlink" Target="lsgmech.docx" TargetMode="External"/><Relationship Id="rId1396" Type="http://schemas.openxmlformats.org/officeDocument/2006/relationships/hyperlink" Target="lsgmech_4.docx" TargetMode="External"/><Relationship Id="rId198" Type="http://schemas.openxmlformats.org/officeDocument/2006/relationships/hyperlink" Target="lsgmech.docx" TargetMode="External"/><Relationship Id="rId321" Type="http://schemas.openxmlformats.org/officeDocument/2006/relationships/hyperlink" Target="lsgmech.docx" TargetMode="External"/><Relationship Id="rId419" Type="http://schemas.openxmlformats.org/officeDocument/2006/relationships/oleObject" Target="embeddings/oleObject44.bin"/><Relationship Id="rId626" Type="http://schemas.openxmlformats.org/officeDocument/2006/relationships/oleObject" Target="embeddings/oleObject81.bin"/><Relationship Id="rId973" Type="http://schemas.openxmlformats.org/officeDocument/2006/relationships/hyperlink" Target="lsgmech.docx" TargetMode="External"/><Relationship Id="rId1049" Type="http://schemas.openxmlformats.org/officeDocument/2006/relationships/image" Target="media/image357.wmf"/><Relationship Id="rId1256" Type="http://schemas.openxmlformats.org/officeDocument/2006/relationships/hyperlink" Target="lsgmech.docx" TargetMode="External"/><Relationship Id="rId833" Type="http://schemas.openxmlformats.org/officeDocument/2006/relationships/hyperlink" Target="lsgmech.docx" TargetMode="External"/><Relationship Id="rId1116" Type="http://schemas.openxmlformats.org/officeDocument/2006/relationships/image" Target="media/image382.png"/><Relationship Id="rId1463" Type="http://schemas.openxmlformats.org/officeDocument/2006/relationships/oleObject" Target="embeddings/oleObject175.bin"/><Relationship Id="rId265" Type="http://schemas.openxmlformats.org/officeDocument/2006/relationships/hyperlink" Target="lsgmech.docx" TargetMode="External"/><Relationship Id="rId472" Type="http://schemas.openxmlformats.org/officeDocument/2006/relationships/oleObject" Target="embeddings/oleObject55.bin"/><Relationship Id="rId900" Type="http://schemas.openxmlformats.org/officeDocument/2006/relationships/image" Target="media/image307.jpeg"/><Relationship Id="rId1323" Type="http://schemas.openxmlformats.org/officeDocument/2006/relationships/hyperlink" Target="lsgmech.docx" TargetMode="External"/><Relationship Id="rId1530" Type="http://schemas.openxmlformats.org/officeDocument/2006/relationships/image" Target="media/image517.jpeg"/><Relationship Id="rId125" Type="http://schemas.openxmlformats.org/officeDocument/2006/relationships/hyperlink" Target="lsgmech.docx" TargetMode="External"/><Relationship Id="rId332" Type="http://schemas.openxmlformats.org/officeDocument/2006/relationships/hyperlink" Target="lsgmech.docx" TargetMode="External"/><Relationship Id="rId777" Type="http://schemas.openxmlformats.org/officeDocument/2006/relationships/image" Target="media/image272.jpeg"/><Relationship Id="rId984" Type="http://schemas.openxmlformats.org/officeDocument/2006/relationships/oleObject" Target="embeddings/oleObject120.bin"/><Relationship Id="rId637" Type="http://schemas.openxmlformats.org/officeDocument/2006/relationships/oleObject" Target="embeddings/oleObject83.bin"/><Relationship Id="rId844" Type="http://schemas.openxmlformats.org/officeDocument/2006/relationships/hyperlink" Target="lsgmech.docx" TargetMode="External"/><Relationship Id="rId1267" Type="http://schemas.openxmlformats.org/officeDocument/2006/relationships/image" Target="media/image420.jpeg"/><Relationship Id="rId1474" Type="http://schemas.openxmlformats.org/officeDocument/2006/relationships/hyperlink" Target="lsgmech.docx" TargetMode="External"/><Relationship Id="rId276" Type="http://schemas.openxmlformats.org/officeDocument/2006/relationships/image" Target="media/image84.jpeg"/><Relationship Id="rId483" Type="http://schemas.openxmlformats.org/officeDocument/2006/relationships/hyperlink" Target="lsgmech_3.docx" TargetMode="External"/><Relationship Id="rId690" Type="http://schemas.openxmlformats.org/officeDocument/2006/relationships/image" Target="media/image242.jpeg"/><Relationship Id="rId704" Type="http://schemas.openxmlformats.org/officeDocument/2006/relationships/image" Target="media/image248.png"/><Relationship Id="rId911" Type="http://schemas.openxmlformats.org/officeDocument/2006/relationships/image" Target="media/image312.jpeg"/><Relationship Id="rId1127" Type="http://schemas.openxmlformats.org/officeDocument/2006/relationships/hyperlink" Target="lsgmech.docx" TargetMode="External"/><Relationship Id="rId1334" Type="http://schemas.openxmlformats.org/officeDocument/2006/relationships/hyperlink" Target="lsgmech.docx" TargetMode="External"/><Relationship Id="rId1541" Type="http://schemas.openxmlformats.org/officeDocument/2006/relationships/image" Target="media/image523.jpeg"/><Relationship Id="rId40" Type="http://schemas.openxmlformats.org/officeDocument/2006/relationships/image" Target="media/image6.jpeg"/><Relationship Id="rId136" Type="http://schemas.openxmlformats.org/officeDocument/2006/relationships/hyperlink" Target="formeln.docx" TargetMode="External"/><Relationship Id="rId343" Type="http://schemas.openxmlformats.org/officeDocument/2006/relationships/hyperlink" Target="lsgmech.docx" TargetMode="External"/><Relationship Id="rId550" Type="http://schemas.openxmlformats.org/officeDocument/2006/relationships/oleObject" Target="embeddings/oleObject70.bin"/><Relationship Id="rId788" Type="http://schemas.openxmlformats.org/officeDocument/2006/relationships/hyperlink" Target="lsgmech.docx" TargetMode="External"/><Relationship Id="rId995" Type="http://schemas.openxmlformats.org/officeDocument/2006/relationships/image" Target="media/image338.jpeg"/><Relationship Id="rId1180" Type="http://schemas.openxmlformats.org/officeDocument/2006/relationships/hyperlink" Target="lsgmech.docx" TargetMode="External"/><Relationship Id="rId1401" Type="http://schemas.openxmlformats.org/officeDocument/2006/relationships/hyperlink" Target="lsgmech.docx" TargetMode="External"/><Relationship Id="rId203" Type="http://schemas.openxmlformats.org/officeDocument/2006/relationships/hyperlink" Target="lsgmech.docx" TargetMode="External"/><Relationship Id="rId648" Type="http://schemas.openxmlformats.org/officeDocument/2006/relationships/hyperlink" Target="lsgmech.docx" TargetMode="External"/><Relationship Id="rId855" Type="http://schemas.openxmlformats.org/officeDocument/2006/relationships/image" Target="media/image295.png"/><Relationship Id="rId1040" Type="http://schemas.openxmlformats.org/officeDocument/2006/relationships/hyperlink" Target="lsgmech.docx" TargetMode="External"/><Relationship Id="rId1278" Type="http://schemas.openxmlformats.org/officeDocument/2006/relationships/oleObject" Target="embeddings/oleObject157.bin"/><Relationship Id="rId1485" Type="http://schemas.openxmlformats.org/officeDocument/2006/relationships/image" Target="media/image500.jpeg"/><Relationship Id="rId287" Type="http://schemas.openxmlformats.org/officeDocument/2006/relationships/hyperlink" Target="lsgmech_2.docx" TargetMode="External"/><Relationship Id="rId410" Type="http://schemas.openxmlformats.org/officeDocument/2006/relationships/image" Target="media/image134.wmf"/><Relationship Id="rId494" Type="http://schemas.openxmlformats.org/officeDocument/2006/relationships/image" Target="media/image170.wmf"/><Relationship Id="rId508" Type="http://schemas.openxmlformats.org/officeDocument/2006/relationships/image" Target="media/image177.png"/><Relationship Id="rId715" Type="http://schemas.openxmlformats.org/officeDocument/2006/relationships/hyperlink" Target="lsgmech_4.docx" TargetMode="External"/><Relationship Id="rId922" Type="http://schemas.openxmlformats.org/officeDocument/2006/relationships/oleObject" Target="embeddings/oleObject107.bin"/><Relationship Id="rId1138" Type="http://schemas.openxmlformats.org/officeDocument/2006/relationships/oleObject" Target="embeddings/oleObject145.bin"/><Relationship Id="rId1345" Type="http://schemas.openxmlformats.org/officeDocument/2006/relationships/hyperlink" Target="lsgmech.docx" TargetMode="External"/><Relationship Id="rId1552" Type="http://schemas.openxmlformats.org/officeDocument/2006/relationships/image" Target="media/image529.jpeg"/><Relationship Id="rId147" Type="http://schemas.openxmlformats.org/officeDocument/2006/relationships/hyperlink" Target="lsgmech.docx" TargetMode="External"/><Relationship Id="rId354" Type="http://schemas.openxmlformats.org/officeDocument/2006/relationships/oleObject" Target="embeddings/oleObject32.bin"/><Relationship Id="rId799" Type="http://schemas.openxmlformats.org/officeDocument/2006/relationships/image" Target="media/image281.wmf"/><Relationship Id="rId1191" Type="http://schemas.openxmlformats.org/officeDocument/2006/relationships/hyperlink" Target="lsgmech.docx" TargetMode="External"/><Relationship Id="rId1205" Type="http://schemas.openxmlformats.org/officeDocument/2006/relationships/image" Target="media/image399.jpeg"/><Relationship Id="rId51" Type="http://schemas.openxmlformats.org/officeDocument/2006/relationships/image" Target="media/image10.wmf"/><Relationship Id="rId561" Type="http://schemas.openxmlformats.org/officeDocument/2006/relationships/image" Target="media/image197.jpeg"/><Relationship Id="rId659" Type="http://schemas.openxmlformats.org/officeDocument/2006/relationships/hyperlink" Target="lsgmech.docx" TargetMode="External"/><Relationship Id="rId866" Type="http://schemas.openxmlformats.org/officeDocument/2006/relationships/hyperlink" Target="lsgmech.docx" TargetMode="External"/><Relationship Id="rId1289" Type="http://schemas.openxmlformats.org/officeDocument/2006/relationships/hyperlink" Target="lsgmech_2.docx" TargetMode="External"/><Relationship Id="rId1412" Type="http://schemas.openxmlformats.org/officeDocument/2006/relationships/image" Target="media/image469.jpeg"/><Relationship Id="rId1496" Type="http://schemas.openxmlformats.org/officeDocument/2006/relationships/image" Target="media/image506.png"/><Relationship Id="rId214" Type="http://schemas.openxmlformats.org/officeDocument/2006/relationships/hyperlink" Target="lsgmech.docx" TargetMode="External"/><Relationship Id="rId298" Type="http://schemas.openxmlformats.org/officeDocument/2006/relationships/image" Target="media/image93.png"/><Relationship Id="rId421" Type="http://schemas.openxmlformats.org/officeDocument/2006/relationships/image" Target="media/image139.jpeg"/><Relationship Id="rId519" Type="http://schemas.openxmlformats.org/officeDocument/2006/relationships/hyperlink" Target="lsgmech.docx" TargetMode="External"/><Relationship Id="rId1051" Type="http://schemas.openxmlformats.org/officeDocument/2006/relationships/image" Target="media/image358.wmf"/><Relationship Id="rId1149" Type="http://schemas.openxmlformats.org/officeDocument/2006/relationships/hyperlink" Target="lsgmech.docx" TargetMode="External"/><Relationship Id="rId1356" Type="http://schemas.openxmlformats.org/officeDocument/2006/relationships/hyperlink" Target="lsgmech_2.docx" TargetMode="External"/><Relationship Id="rId158" Type="http://schemas.openxmlformats.org/officeDocument/2006/relationships/image" Target="media/image53.wmf"/><Relationship Id="rId726" Type="http://schemas.openxmlformats.org/officeDocument/2006/relationships/hyperlink" Target="lsgmech.docx" TargetMode="External"/><Relationship Id="rId933" Type="http://schemas.openxmlformats.org/officeDocument/2006/relationships/image" Target="media/image322.wmf"/><Relationship Id="rId1009" Type="http://schemas.openxmlformats.org/officeDocument/2006/relationships/image" Target="media/image344.png"/><Relationship Id="rId1563" Type="http://schemas.openxmlformats.org/officeDocument/2006/relationships/image" Target="media/image534.jpeg"/><Relationship Id="rId62" Type="http://schemas.openxmlformats.org/officeDocument/2006/relationships/hyperlink" Target="lsgmech.docx" TargetMode="External"/><Relationship Id="rId365" Type="http://schemas.openxmlformats.org/officeDocument/2006/relationships/image" Target="media/image114.wmf"/><Relationship Id="rId572" Type="http://schemas.openxmlformats.org/officeDocument/2006/relationships/hyperlink" Target="lsgmech.docx" TargetMode="External"/><Relationship Id="rId1216" Type="http://schemas.openxmlformats.org/officeDocument/2006/relationships/image" Target="media/image401.jpeg"/><Relationship Id="rId1423" Type="http://schemas.openxmlformats.org/officeDocument/2006/relationships/image" Target="media/image475.jpeg"/><Relationship Id="rId225" Type="http://schemas.openxmlformats.org/officeDocument/2006/relationships/hyperlink" Target="lsgmech.docx" TargetMode="External"/><Relationship Id="rId432" Type="http://schemas.openxmlformats.org/officeDocument/2006/relationships/hyperlink" Target="lsgmech_2.docx" TargetMode="External"/><Relationship Id="rId877" Type="http://schemas.openxmlformats.org/officeDocument/2006/relationships/hyperlink" Target="lsgmech.docx" TargetMode="External"/><Relationship Id="rId1062" Type="http://schemas.openxmlformats.org/officeDocument/2006/relationships/hyperlink" Target="lsgmech.docx" TargetMode="External"/><Relationship Id="rId737" Type="http://schemas.openxmlformats.org/officeDocument/2006/relationships/image" Target="media/image259.jpeg"/><Relationship Id="rId944" Type="http://schemas.openxmlformats.org/officeDocument/2006/relationships/hyperlink" Target="lsgmech_3.docx" TargetMode="External"/><Relationship Id="rId1367" Type="http://schemas.openxmlformats.org/officeDocument/2006/relationships/image" Target="media/image452.jpeg"/><Relationship Id="rId1574" Type="http://schemas.openxmlformats.org/officeDocument/2006/relationships/image" Target="media/image539.wmf"/><Relationship Id="rId73" Type="http://schemas.openxmlformats.org/officeDocument/2006/relationships/hyperlink" Target="formeln.docx" TargetMode="External"/><Relationship Id="rId169" Type="http://schemas.openxmlformats.org/officeDocument/2006/relationships/image" Target="media/image57.png"/><Relationship Id="rId376" Type="http://schemas.openxmlformats.org/officeDocument/2006/relationships/hyperlink" Target="lsgmech.docx" TargetMode="External"/><Relationship Id="rId583" Type="http://schemas.openxmlformats.org/officeDocument/2006/relationships/hyperlink" Target="lsgmech.docx" TargetMode="External"/><Relationship Id="rId790" Type="http://schemas.openxmlformats.org/officeDocument/2006/relationships/hyperlink" Target="lsgmech.docx" TargetMode="External"/><Relationship Id="rId804" Type="http://schemas.openxmlformats.org/officeDocument/2006/relationships/hyperlink" Target="lsgmech_2.docx" TargetMode="External"/><Relationship Id="rId1227" Type="http://schemas.openxmlformats.org/officeDocument/2006/relationships/oleObject" Target="embeddings/oleObject149.bin"/><Relationship Id="rId1434" Type="http://schemas.openxmlformats.org/officeDocument/2006/relationships/hyperlink" Target="lsgmech.docx" TargetMode="External"/><Relationship Id="rId4" Type="http://schemas.openxmlformats.org/officeDocument/2006/relationships/webSettings" Target="webSettings.xml"/><Relationship Id="rId236" Type="http://schemas.openxmlformats.org/officeDocument/2006/relationships/hyperlink" Target="lsgmech.docx" TargetMode="External"/><Relationship Id="rId443" Type="http://schemas.openxmlformats.org/officeDocument/2006/relationships/image" Target="media/image149.wmf"/><Relationship Id="rId650" Type="http://schemas.openxmlformats.org/officeDocument/2006/relationships/hyperlink" Target="lsgmech.docx" TargetMode="External"/><Relationship Id="rId888" Type="http://schemas.openxmlformats.org/officeDocument/2006/relationships/image" Target="media/image303.jpeg"/><Relationship Id="rId1073" Type="http://schemas.openxmlformats.org/officeDocument/2006/relationships/image" Target="media/image364.jpeg"/><Relationship Id="rId1280" Type="http://schemas.openxmlformats.org/officeDocument/2006/relationships/image" Target="media/image426.wmf"/><Relationship Id="rId1501" Type="http://schemas.openxmlformats.org/officeDocument/2006/relationships/hyperlink" Target="lsgmech.docx" TargetMode="External"/><Relationship Id="rId303" Type="http://schemas.openxmlformats.org/officeDocument/2006/relationships/hyperlink" Target="lsgmech_3.docx" TargetMode="External"/><Relationship Id="rId748" Type="http://schemas.openxmlformats.org/officeDocument/2006/relationships/hyperlink" Target="lsgmech_3.docx" TargetMode="External"/><Relationship Id="rId955" Type="http://schemas.openxmlformats.org/officeDocument/2006/relationships/hyperlink" Target="lsgmech.docx" TargetMode="External"/><Relationship Id="rId1140" Type="http://schemas.openxmlformats.org/officeDocument/2006/relationships/oleObject" Target="embeddings/oleObject146.bin"/><Relationship Id="rId1378" Type="http://schemas.openxmlformats.org/officeDocument/2006/relationships/hyperlink" Target="lsgmech_4.docx" TargetMode="External"/><Relationship Id="rId1585" Type="http://schemas.openxmlformats.org/officeDocument/2006/relationships/image" Target="media/image544.png"/><Relationship Id="rId84" Type="http://schemas.openxmlformats.org/officeDocument/2006/relationships/hyperlink" Target="lsgmech.docx" TargetMode="External"/><Relationship Id="rId387" Type="http://schemas.openxmlformats.org/officeDocument/2006/relationships/image" Target="media/image124.jpeg"/><Relationship Id="rId510" Type="http://schemas.openxmlformats.org/officeDocument/2006/relationships/image" Target="media/image178.png"/><Relationship Id="rId594" Type="http://schemas.openxmlformats.org/officeDocument/2006/relationships/hyperlink" Target="lsgmech.docx" TargetMode="External"/><Relationship Id="rId608" Type="http://schemas.openxmlformats.org/officeDocument/2006/relationships/hyperlink" Target="lsgmech.docx" TargetMode="External"/><Relationship Id="rId815" Type="http://schemas.openxmlformats.org/officeDocument/2006/relationships/hyperlink" Target="lsgmech_4.docx" TargetMode="External"/><Relationship Id="rId1238" Type="http://schemas.openxmlformats.org/officeDocument/2006/relationships/image" Target="media/image409.jpeg"/><Relationship Id="rId1445" Type="http://schemas.openxmlformats.org/officeDocument/2006/relationships/oleObject" Target="embeddings/oleObject173.bin"/><Relationship Id="rId247" Type="http://schemas.openxmlformats.org/officeDocument/2006/relationships/hyperlink" Target="lsgmech.docx" TargetMode="External"/><Relationship Id="rId899" Type="http://schemas.openxmlformats.org/officeDocument/2006/relationships/hyperlink" Target="lsgmech.docx" TargetMode="External"/><Relationship Id="rId1000" Type="http://schemas.openxmlformats.org/officeDocument/2006/relationships/oleObject" Target="embeddings/oleObject123.bin"/><Relationship Id="rId1084" Type="http://schemas.openxmlformats.org/officeDocument/2006/relationships/hyperlink" Target="lsgmech.docx" TargetMode="External"/><Relationship Id="rId1305" Type="http://schemas.openxmlformats.org/officeDocument/2006/relationships/image" Target="media/image437.png"/><Relationship Id="rId107" Type="http://schemas.openxmlformats.org/officeDocument/2006/relationships/image" Target="media/image31.jpeg"/><Relationship Id="rId454" Type="http://schemas.openxmlformats.org/officeDocument/2006/relationships/hyperlink" Target="lsgmech_2.docx" TargetMode="External"/><Relationship Id="rId661" Type="http://schemas.openxmlformats.org/officeDocument/2006/relationships/hyperlink" Target="lsgmech.docx" TargetMode="External"/><Relationship Id="rId759" Type="http://schemas.openxmlformats.org/officeDocument/2006/relationships/hyperlink" Target="lsgmech.docx" TargetMode="External"/><Relationship Id="rId966" Type="http://schemas.openxmlformats.org/officeDocument/2006/relationships/hyperlink" Target="lsgmech.docx" TargetMode="External"/><Relationship Id="rId1291" Type="http://schemas.openxmlformats.org/officeDocument/2006/relationships/hyperlink" Target="lsgmech_2.docx" TargetMode="External"/><Relationship Id="rId1389" Type="http://schemas.openxmlformats.org/officeDocument/2006/relationships/hyperlink" Target="lsgmech.docx" TargetMode="External"/><Relationship Id="rId1512" Type="http://schemas.openxmlformats.org/officeDocument/2006/relationships/image" Target="media/image509.wmf"/><Relationship Id="rId11" Type="http://schemas.openxmlformats.org/officeDocument/2006/relationships/hyperlink" Target="lsgmech.docx" TargetMode="External"/><Relationship Id="rId314" Type="http://schemas.openxmlformats.org/officeDocument/2006/relationships/image" Target="media/image99.jpeg"/><Relationship Id="rId398" Type="http://schemas.openxmlformats.org/officeDocument/2006/relationships/image" Target="media/image129.jpeg"/><Relationship Id="rId521" Type="http://schemas.openxmlformats.org/officeDocument/2006/relationships/hyperlink" Target="lsgmech.docx" TargetMode="External"/><Relationship Id="rId619" Type="http://schemas.openxmlformats.org/officeDocument/2006/relationships/hyperlink" Target="lsgmech_2.docx" TargetMode="External"/><Relationship Id="rId1151" Type="http://schemas.openxmlformats.org/officeDocument/2006/relationships/hyperlink" Target="lsgmech.docx" TargetMode="External"/><Relationship Id="rId1249" Type="http://schemas.openxmlformats.org/officeDocument/2006/relationships/image" Target="media/image414.png"/><Relationship Id="rId95" Type="http://schemas.openxmlformats.org/officeDocument/2006/relationships/hyperlink" Target="lsgmech.docx" TargetMode="External"/><Relationship Id="rId160" Type="http://schemas.openxmlformats.org/officeDocument/2006/relationships/hyperlink" Target="lsgmech.docx" TargetMode="External"/><Relationship Id="rId826" Type="http://schemas.openxmlformats.org/officeDocument/2006/relationships/hyperlink" Target="lsgmech.docx" TargetMode="External"/><Relationship Id="rId1011" Type="http://schemas.openxmlformats.org/officeDocument/2006/relationships/hyperlink" Target="m941.xls" TargetMode="External"/><Relationship Id="rId1109" Type="http://schemas.openxmlformats.org/officeDocument/2006/relationships/hyperlink" Target="lsgmech_4.docx" TargetMode="External"/><Relationship Id="rId1456" Type="http://schemas.openxmlformats.org/officeDocument/2006/relationships/hyperlink" Target="lsgmech.docx" TargetMode="External"/><Relationship Id="rId258" Type="http://schemas.openxmlformats.org/officeDocument/2006/relationships/hyperlink" Target="lsgmech.docx" TargetMode="External"/><Relationship Id="rId465" Type="http://schemas.openxmlformats.org/officeDocument/2006/relationships/image" Target="media/image159.wmf"/><Relationship Id="rId672" Type="http://schemas.openxmlformats.org/officeDocument/2006/relationships/hyperlink" Target="lsgmech.docx" TargetMode="External"/><Relationship Id="rId1095" Type="http://schemas.openxmlformats.org/officeDocument/2006/relationships/oleObject" Target="embeddings/oleObject137.bin"/><Relationship Id="rId1316" Type="http://schemas.openxmlformats.org/officeDocument/2006/relationships/hyperlink" Target="lsgmech_4.docx" TargetMode="External"/><Relationship Id="rId1523" Type="http://schemas.openxmlformats.org/officeDocument/2006/relationships/oleObject" Target="embeddings/oleObject182.bin"/><Relationship Id="rId22" Type="http://schemas.openxmlformats.org/officeDocument/2006/relationships/oleObject" Target="embeddings/oleObject2.bin"/><Relationship Id="rId118" Type="http://schemas.openxmlformats.org/officeDocument/2006/relationships/image" Target="media/image37.jpeg"/><Relationship Id="rId325" Type="http://schemas.openxmlformats.org/officeDocument/2006/relationships/hyperlink" Target="lsgmech.docx" TargetMode="External"/><Relationship Id="rId532" Type="http://schemas.openxmlformats.org/officeDocument/2006/relationships/hyperlink" Target="lsgmech.docx" TargetMode="External"/><Relationship Id="rId977" Type="http://schemas.openxmlformats.org/officeDocument/2006/relationships/hyperlink" Target="lsgmech.docx" TargetMode="External"/><Relationship Id="rId1162" Type="http://schemas.openxmlformats.org/officeDocument/2006/relationships/hyperlink" Target="lsgmech.docx" TargetMode="External"/><Relationship Id="rId171" Type="http://schemas.openxmlformats.org/officeDocument/2006/relationships/oleObject" Target="embeddings/oleObject20.bin"/><Relationship Id="rId837" Type="http://schemas.openxmlformats.org/officeDocument/2006/relationships/hyperlink" Target="lsgmech.docx" TargetMode="External"/><Relationship Id="rId1022" Type="http://schemas.openxmlformats.org/officeDocument/2006/relationships/hyperlink" Target="lsgmech_2.docx" TargetMode="External"/><Relationship Id="rId1467" Type="http://schemas.openxmlformats.org/officeDocument/2006/relationships/image" Target="media/image492.jpeg"/><Relationship Id="rId269" Type="http://schemas.openxmlformats.org/officeDocument/2006/relationships/hyperlink" Target="lsgmech.docx" TargetMode="External"/><Relationship Id="rId476" Type="http://schemas.openxmlformats.org/officeDocument/2006/relationships/image" Target="media/image163.wmf"/><Relationship Id="rId683" Type="http://schemas.openxmlformats.org/officeDocument/2006/relationships/hyperlink" Target="lsgmech.docx" TargetMode="External"/><Relationship Id="rId890" Type="http://schemas.openxmlformats.org/officeDocument/2006/relationships/image" Target="media/image304.jpeg"/><Relationship Id="rId904" Type="http://schemas.openxmlformats.org/officeDocument/2006/relationships/hyperlink" Target="lsgmech.docx" TargetMode="External"/><Relationship Id="rId1327" Type="http://schemas.openxmlformats.org/officeDocument/2006/relationships/hyperlink" Target="lsgmech.docx" TargetMode="External"/><Relationship Id="rId1534" Type="http://schemas.openxmlformats.org/officeDocument/2006/relationships/image" Target="media/image519.jpeg"/><Relationship Id="rId33" Type="http://schemas.openxmlformats.org/officeDocument/2006/relationships/hyperlink" Target="lsgmech.docx" TargetMode="External"/><Relationship Id="rId129" Type="http://schemas.openxmlformats.org/officeDocument/2006/relationships/hyperlink" Target="lsgmech.docx" TargetMode="External"/><Relationship Id="rId336" Type="http://schemas.openxmlformats.org/officeDocument/2006/relationships/hyperlink" Target="lsgmech.docx" TargetMode="External"/><Relationship Id="rId543" Type="http://schemas.openxmlformats.org/officeDocument/2006/relationships/image" Target="media/image189.wmf"/><Relationship Id="rId988" Type="http://schemas.openxmlformats.org/officeDocument/2006/relationships/image" Target="media/image335.jpeg"/><Relationship Id="rId1173" Type="http://schemas.openxmlformats.org/officeDocument/2006/relationships/hyperlink" Target="lsgmech.docx" TargetMode="External"/><Relationship Id="rId1380" Type="http://schemas.openxmlformats.org/officeDocument/2006/relationships/hyperlink" Target="lsgmech.docx" TargetMode="External"/><Relationship Id="rId182" Type="http://schemas.openxmlformats.org/officeDocument/2006/relationships/hyperlink" Target="lsgmech.docx" TargetMode="External"/><Relationship Id="rId403" Type="http://schemas.openxmlformats.org/officeDocument/2006/relationships/image" Target="media/image131.wmf"/><Relationship Id="rId750" Type="http://schemas.openxmlformats.org/officeDocument/2006/relationships/image" Target="media/image265.wmf"/><Relationship Id="rId848" Type="http://schemas.openxmlformats.org/officeDocument/2006/relationships/hyperlink" Target="lsgmech.docx" TargetMode="External"/><Relationship Id="rId1033" Type="http://schemas.openxmlformats.org/officeDocument/2006/relationships/hyperlink" Target="lsgmech_3.docx" TargetMode="External"/><Relationship Id="rId1478" Type="http://schemas.openxmlformats.org/officeDocument/2006/relationships/image" Target="media/image496.jpeg"/><Relationship Id="rId487" Type="http://schemas.openxmlformats.org/officeDocument/2006/relationships/hyperlink" Target="lsgmech_3.docx" TargetMode="External"/><Relationship Id="rId610" Type="http://schemas.openxmlformats.org/officeDocument/2006/relationships/image" Target="media/image213.jpeg"/><Relationship Id="rId694" Type="http://schemas.openxmlformats.org/officeDocument/2006/relationships/image" Target="media/image243.jpeg"/><Relationship Id="rId708" Type="http://schemas.openxmlformats.org/officeDocument/2006/relationships/image" Target="media/image249.png"/><Relationship Id="rId915" Type="http://schemas.openxmlformats.org/officeDocument/2006/relationships/hyperlink" Target="lsgmech.docx" TargetMode="External"/><Relationship Id="rId1240" Type="http://schemas.openxmlformats.org/officeDocument/2006/relationships/hyperlink" Target="lsgmech.docx" TargetMode="External"/><Relationship Id="rId1338" Type="http://schemas.openxmlformats.org/officeDocument/2006/relationships/image" Target="media/image444.png"/><Relationship Id="rId1545" Type="http://schemas.openxmlformats.org/officeDocument/2006/relationships/image" Target="media/image525.wmf"/><Relationship Id="rId347" Type="http://schemas.openxmlformats.org/officeDocument/2006/relationships/image" Target="media/image107.png"/><Relationship Id="rId999" Type="http://schemas.openxmlformats.org/officeDocument/2006/relationships/image" Target="media/image340.wmf"/><Relationship Id="rId1100" Type="http://schemas.openxmlformats.org/officeDocument/2006/relationships/hyperlink" Target="lsgmech_3.docx" TargetMode="External"/><Relationship Id="rId1184" Type="http://schemas.openxmlformats.org/officeDocument/2006/relationships/image" Target="media/image395.wmf"/><Relationship Id="rId1405" Type="http://schemas.openxmlformats.org/officeDocument/2006/relationships/image" Target="media/image464.png"/><Relationship Id="rId44" Type="http://schemas.openxmlformats.org/officeDocument/2006/relationships/oleObject" Target="embeddings/oleObject5.bin"/><Relationship Id="rId554" Type="http://schemas.openxmlformats.org/officeDocument/2006/relationships/oleObject" Target="embeddings/oleObject72.bin"/><Relationship Id="rId761" Type="http://schemas.openxmlformats.org/officeDocument/2006/relationships/image" Target="media/image268.png"/><Relationship Id="rId859" Type="http://schemas.openxmlformats.org/officeDocument/2006/relationships/hyperlink" Target="lsgmech.docx" TargetMode="External"/><Relationship Id="rId1391" Type="http://schemas.openxmlformats.org/officeDocument/2006/relationships/image" Target="media/image460.jpeg"/><Relationship Id="rId1489" Type="http://schemas.openxmlformats.org/officeDocument/2006/relationships/hyperlink" Target="lsgmech_2.docx" TargetMode="External"/><Relationship Id="rId193" Type="http://schemas.openxmlformats.org/officeDocument/2006/relationships/image" Target="media/image62.jpeg"/><Relationship Id="rId207" Type="http://schemas.openxmlformats.org/officeDocument/2006/relationships/image" Target="media/image65.wmf"/><Relationship Id="rId414" Type="http://schemas.openxmlformats.org/officeDocument/2006/relationships/image" Target="media/image136.wmf"/><Relationship Id="rId498" Type="http://schemas.openxmlformats.org/officeDocument/2006/relationships/hyperlink" Target="lsgmech_4.docx" TargetMode="External"/><Relationship Id="rId621" Type="http://schemas.openxmlformats.org/officeDocument/2006/relationships/oleObject" Target="embeddings/oleObject79.bin"/><Relationship Id="rId1044" Type="http://schemas.openxmlformats.org/officeDocument/2006/relationships/hyperlink" Target="lsgmech.docx" TargetMode="External"/><Relationship Id="rId1251" Type="http://schemas.openxmlformats.org/officeDocument/2006/relationships/image" Target="media/image415.png"/><Relationship Id="rId1349" Type="http://schemas.openxmlformats.org/officeDocument/2006/relationships/image" Target="media/image448.wmf"/><Relationship Id="rId260" Type="http://schemas.openxmlformats.org/officeDocument/2006/relationships/hyperlink" Target="lsgmech.docx" TargetMode="External"/><Relationship Id="rId719" Type="http://schemas.openxmlformats.org/officeDocument/2006/relationships/hyperlink" Target="lsgmech.docx" TargetMode="External"/><Relationship Id="rId926" Type="http://schemas.openxmlformats.org/officeDocument/2006/relationships/oleObject" Target="embeddings/oleObject109.bin"/><Relationship Id="rId1111" Type="http://schemas.openxmlformats.org/officeDocument/2006/relationships/oleObject" Target="embeddings/oleObject140.bin"/><Relationship Id="rId1556" Type="http://schemas.openxmlformats.org/officeDocument/2006/relationships/oleObject" Target="embeddings/oleObject191.bin"/><Relationship Id="rId55" Type="http://schemas.openxmlformats.org/officeDocument/2006/relationships/image" Target="media/image12.jpeg"/><Relationship Id="rId120" Type="http://schemas.openxmlformats.org/officeDocument/2006/relationships/hyperlink" Target="lsgmech.docx" TargetMode="External"/><Relationship Id="rId358" Type="http://schemas.openxmlformats.org/officeDocument/2006/relationships/image" Target="media/image111.jpeg"/><Relationship Id="rId565" Type="http://schemas.openxmlformats.org/officeDocument/2006/relationships/hyperlink" Target="lsgmech.docx" TargetMode="External"/><Relationship Id="rId772" Type="http://schemas.openxmlformats.org/officeDocument/2006/relationships/hyperlink" Target="lsgmech.docx" TargetMode="External"/><Relationship Id="rId1195" Type="http://schemas.openxmlformats.org/officeDocument/2006/relationships/hyperlink" Target="lsgmech.docx" TargetMode="External"/><Relationship Id="rId1209" Type="http://schemas.openxmlformats.org/officeDocument/2006/relationships/hyperlink" Target="lsgmech.docx" TargetMode="External"/><Relationship Id="rId1416" Type="http://schemas.openxmlformats.org/officeDocument/2006/relationships/hyperlink" Target="lsgmech.docx" TargetMode="External"/><Relationship Id="rId218" Type="http://schemas.openxmlformats.org/officeDocument/2006/relationships/oleObject" Target="embeddings/oleObject25.bin"/><Relationship Id="rId425" Type="http://schemas.openxmlformats.org/officeDocument/2006/relationships/hyperlink" Target="lsgmech_2.docx" TargetMode="External"/><Relationship Id="rId632" Type="http://schemas.openxmlformats.org/officeDocument/2006/relationships/hyperlink" Target="lsgmech_3.docx" TargetMode="External"/><Relationship Id="rId1055" Type="http://schemas.openxmlformats.org/officeDocument/2006/relationships/hyperlink" Target="lsgmech.docx" TargetMode="External"/><Relationship Id="rId1262" Type="http://schemas.openxmlformats.org/officeDocument/2006/relationships/hyperlink" Target="lsgmech_2.docx" TargetMode="External"/><Relationship Id="rId271" Type="http://schemas.openxmlformats.org/officeDocument/2006/relationships/hyperlink" Target="lsgmech_2.docx" TargetMode="External"/><Relationship Id="rId937" Type="http://schemas.openxmlformats.org/officeDocument/2006/relationships/hyperlink" Target="lsgmech_2.docx" TargetMode="External"/><Relationship Id="rId1122" Type="http://schemas.openxmlformats.org/officeDocument/2006/relationships/hyperlink" Target="lsgmech.docx" TargetMode="External"/><Relationship Id="rId1567" Type="http://schemas.openxmlformats.org/officeDocument/2006/relationships/oleObject" Target="embeddings/oleObject195.bin"/><Relationship Id="rId66" Type="http://schemas.openxmlformats.org/officeDocument/2006/relationships/image" Target="media/image14.jpeg"/><Relationship Id="rId131" Type="http://schemas.openxmlformats.org/officeDocument/2006/relationships/image" Target="media/image43.jpeg"/><Relationship Id="rId369" Type="http://schemas.openxmlformats.org/officeDocument/2006/relationships/hyperlink" Target="lsgmech.docx" TargetMode="External"/><Relationship Id="rId576" Type="http://schemas.openxmlformats.org/officeDocument/2006/relationships/hyperlink" Target="lsgmech.docx" TargetMode="External"/><Relationship Id="rId783" Type="http://schemas.openxmlformats.org/officeDocument/2006/relationships/hyperlink" Target="lsgmech.docx" TargetMode="External"/><Relationship Id="rId990" Type="http://schemas.openxmlformats.org/officeDocument/2006/relationships/hyperlink" Target="lsgmech.docx" TargetMode="External"/><Relationship Id="rId1427" Type="http://schemas.openxmlformats.org/officeDocument/2006/relationships/image" Target="media/image477.jpeg"/><Relationship Id="rId229" Type="http://schemas.openxmlformats.org/officeDocument/2006/relationships/hyperlink" Target="lsgmech.docx" TargetMode="External"/><Relationship Id="rId436" Type="http://schemas.openxmlformats.org/officeDocument/2006/relationships/image" Target="media/image144.png"/><Relationship Id="rId643" Type="http://schemas.openxmlformats.org/officeDocument/2006/relationships/hyperlink" Target="lsgmech_4.docx" TargetMode="External"/><Relationship Id="rId1066" Type="http://schemas.openxmlformats.org/officeDocument/2006/relationships/hyperlink" Target="lsgmech.docx" TargetMode="External"/><Relationship Id="rId1273" Type="http://schemas.openxmlformats.org/officeDocument/2006/relationships/oleObject" Target="embeddings/oleObject156.bin"/><Relationship Id="rId1480" Type="http://schemas.openxmlformats.org/officeDocument/2006/relationships/hyperlink" Target="lsgmech.docx" TargetMode="External"/><Relationship Id="rId850" Type="http://schemas.openxmlformats.org/officeDocument/2006/relationships/hyperlink" Target="lsgmech.docx" TargetMode="External"/><Relationship Id="rId948" Type="http://schemas.openxmlformats.org/officeDocument/2006/relationships/hyperlink" Target="lsgmech_4.docx" TargetMode="External"/><Relationship Id="rId1133" Type="http://schemas.openxmlformats.org/officeDocument/2006/relationships/image" Target="media/image388.wmf"/><Relationship Id="rId1578" Type="http://schemas.openxmlformats.org/officeDocument/2006/relationships/hyperlink" Target="lsgmech_4.docx" TargetMode="External"/><Relationship Id="rId77" Type="http://schemas.openxmlformats.org/officeDocument/2006/relationships/image" Target="media/image17.jpeg"/><Relationship Id="rId282" Type="http://schemas.openxmlformats.org/officeDocument/2006/relationships/hyperlink" Target="lsgmech_2.docx" TargetMode="External"/><Relationship Id="rId503" Type="http://schemas.openxmlformats.org/officeDocument/2006/relationships/oleObject" Target="embeddings/oleObject60.bin"/><Relationship Id="rId587" Type="http://schemas.openxmlformats.org/officeDocument/2006/relationships/image" Target="media/image205.png"/><Relationship Id="rId710" Type="http://schemas.openxmlformats.org/officeDocument/2006/relationships/image" Target="media/image250.png"/><Relationship Id="rId808" Type="http://schemas.openxmlformats.org/officeDocument/2006/relationships/image" Target="media/image285.wmf"/><Relationship Id="rId1340" Type="http://schemas.openxmlformats.org/officeDocument/2006/relationships/image" Target="media/image445.jpeg"/><Relationship Id="rId1438" Type="http://schemas.openxmlformats.org/officeDocument/2006/relationships/hyperlink" Target="lsgmech.docx" TargetMode="External"/><Relationship Id="rId8" Type="http://schemas.openxmlformats.org/officeDocument/2006/relationships/hyperlink" Target="lsgmech.docx" TargetMode="External"/><Relationship Id="rId142" Type="http://schemas.openxmlformats.org/officeDocument/2006/relationships/image" Target="media/image47.png"/><Relationship Id="rId447" Type="http://schemas.openxmlformats.org/officeDocument/2006/relationships/image" Target="media/image151.wmf"/><Relationship Id="rId794" Type="http://schemas.openxmlformats.org/officeDocument/2006/relationships/hyperlink" Target="lsgmech_2.docx" TargetMode="External"/><Relationship Id="rId1077" Type="http://schemas.openxmlformats.org/officeDocument/2006/relationships/hyperlink" Target="lsgmech.docx" TargetMode="External"/><Relationship Id="rId1200" Type="http://schemas.openxmlformats.org/officeDocument/2006/relationships/hyperlink" Target="lsgmech.docx" TargetMode="External"/><Relationship Id="rId654" Type="http://schemas.openxmlformats.org/officeDocument/2006/relationships/image" Target="media/image229.wmf"/><Relationship Id="rId861" Type="http://schemas.openxmlformats.org/officeDocument/2006/relationships/hyperlink" Target="lsgmech.docx" TargetMode="External"/><Relationship Id="rId959" Type="http://schemas.openxmlformats.org/officeDocument/2006/relationships/hyperlink" Target="lsgmech.docx" TargetMode="External"/><Relationship Id="rId1284" Type="http://schemas.openxmlformats.org/officeDocument/2006/relationships/image" Target="media/image428.wmf"/><Relationship Id="rId1491" Type="http://schemas.openxmlformats.org/officeDocument/2006/relationships/image" Target="media/image502.png"/><Relationship Id="rId1505" Type="http://schemas.openxmlformats.org/officeDocument/2006/relationships/hyperlink" Target="lsgmech.docx" TargetMode="External"/><Relationship Id="rId1589" Type="http://schemas.openxmlformats.org/officeDocument/2006/relationships/oleObject" Target="embeddings/oleObject198.bin"/><Relationship Id="rId293" Type="http://schemas.openxmlformats.org/officeDocument/2006/relationships/hyperlink" Target="lsgmech_3.docx" TargetMode="External"/><Relationship Id="rId307" Type="http://schemas.openxmlformats.org/officeDocument/2006/relationships/hyperlink" Target="lsgmech_4.docx" TargetMode="External"/><Relationship Id="rId514" Type="http://schemas.openxmlformats.org/officeDocument/2006/relationships/hyperlink" Target="formeln.docx" TargetMode="External"/><Relationship Id="rId721" Type="http://schemas.openxmlformats.org/officeDocument/2006/relationships/image" Target="media/image254.jpeg"/><Relationship Id="rId1144" Type="http://schemas.openxmlformats.org/officeDocument/2006/relationships/hyperlink" Target="formeln.docx" TargetMode="External"/><Relationship Id="rId1351" Type="http://schemas.openxmlformats.org/officeDocument/2006/relationships/image" Target="media/image449.wmf"/><Relationship Id="rId1449" Type="http://schemas.openxmlformats.org/officeDocument/2006/relationships/image" Target="media/image485.png"/><Relationship Id="rId88" Type="http://schemas.openxmlformats.org/officeDocument/2006/relationships/hyperlink" Target="lsgmech.docx" TargetMode="External"/><Relationship Id="rId153" Type="http://schemas.openxmlformats.org/officeDocument/2006/relationships/image" Target="media/image50.jpeg"/><Relationship Id="rId360" Type="http://schemas.openxmlformats.org/officeDocument/2006/relationships/image" Target="media/image112.wmf"/><Relationship Id="rId598" Type="http://schemas.openxmlformats.org/officeDocument/2006/relationships/image" Target="media/image208.wmf"/><Relationship Id="rId819" Type="http://schemas.openxmlformats.org/officeDocument/2006/relationships/image" Target="media/image290.png"/><Relationship Id="rId1004" Type="http://schemas.openxmlformats.org/officeDocument/2006/relationships/image" Target="media/image342.png"/><Relationship Id="rId1211" Type="http://schemas.openxmlformats.org/officeDocument/2006/relationships/hyperlink" Target="lsgmech.docx" TargetMode="External"/><Relationship Id="rId220" Type="http://schemas.openxmlformats.org/officeDocument/2006/relationships/oleObject" Target="embeddings/oleObject26.bin"/><Relationship Id="rId458" Type="http://schemas.openxmlformats.org/officeDocument/2006/relationships/image" Target="media/image155.png"/><Relationship Id="rId665" Type="http://schemas.openxmlformats.org/officeDocument/2006/relationships/image" Target="media/image232.png"/><Relationship Id="rId872" Type="http://schemas.openxmlformats.org/officeDocument/2006/relationships/hyperlink" Target="lsgmech.docx" TargetMode="External"/><Relationship Id="rId1088" Type="http://schemas.openxmlformats.org/officeDocument/2006/relationships/hyperlink" Target="lsgmech_2.docx" TargetMode="External"/><Relationship Id="rId1295" Type="http://schemas.openxmlformats.org/officeDocument/2006/relationships/hyperlink" Target="lsgmech_3.docx" TargetMode="External"/><Relationship Id="rId1309" Type="http://schemas.openxmlformats.org/officeDocument/2006/relationships/oleObject" Target="embeddings/oleObject162.bin"/><Relationship Id="rId1516" Type="http://schemas.openxmlformats.org/officeDocument/2006/relationships/image" Target="media/image511.wmf"/><Relationship Id="rId15" Type="http://schemas.openxmlformats.org/officeDocument/2006/relationships/hyperlink" Target="lsgmech.docx" TargetMode="External"/><Relationship Id="rId318" Type="http://schemas.openxmlformats.org/officeDocument/2006/relationships/hyperlink" Target="lsgmech.docx" TargetMode="External"/><Relationship Id="rId525" Type="http://schemas.openxmlformats.org/officeDocument/2006/relationships/hyperlink" Target="lsgmech.docx" TargetMode="External"/><Relationship Id="rId732" Type="http://schemas.openxmlformats.org/officeDocument/2006/relationships/image" Target="media/image257.jpeg"/><Relationship Id="rId1155" Type="http://schemas.openxmlformats.org/officeDocument/2006/relationships/hyperlink" Target="lsgmech.docx" TargetMode="External"/><Relationship Id="rId1362" Type="http://schemas.openxmlformats.org/officeDocument/2006/relationships/hyperlink" Target="lsgmech.docx" TargetMode="External"/><Relationship Id="rId99" Type="http://schemas.openxmlformats.org/officeDocument/2006/relationships/hyperlink" Target="lsgmech.docx" TargetMode="External"/><Relationship Id="rId164" Type="http://schemas.openxmlformats.org/officeDocument/2006/relationships/oleObject" Target="embeddings/oleObject18.bin"/><Relationship Id="rId371" Type="http://schemas.openxmlformats.org/officeDocument/2006/relationships/image" Target="media/image116.jpeg"/><Relationship Id="rId1015" Type="http://schemas.openxmlformats.org/officeDocument/2006/relationships/hyperlink" Target="lsgmech_2.docx" TargetMode="External"/><Relationship Id="rId1222" Type="http://schemas.openxmlformats.org/officeDocument/2006/relationships/hyperlink" Target="lsgmech.docx" TargetMode="External"/><Relationship Id="rId469" Type="http://schemas.openxmlformats.org/officeDocument/2006/relationships/image" Target="media/image160.png"/><Relationship Id="rId676" Type="http://schemas.openxmlformats.org/officeDocument/2006/relationships/image" Target="media/image237.png"/><Relationship Id="rId883" Type="http://schemas.openxmlformats.org/officeDocument/2006/relationships/hyperlink" Target="lsgmech.docx" TargetMode="External"/><Relationship Id="rId1099" Type="http://schemas.openxmlformats.org/officeDocument/2006/relationships/oleObject" Target="embeddings/oleObject139.bin"/><Relationship Id="rId1527" Type="http://schemas.openxmlformats.org/officeDocument/2006/relationships/oleObject" Target="embeddings/oleObject184.bin"/><Relationship Id="rId26" Type="http://schemas.openxmlformats.org/officeDocument/2006/relationships/oleObject" Target="embeddings/oleObject3.bin"/><Relationship Id="rId231" Type="http://schemas.openxmlformats.org/officeDocument/2006/relationships/hyperlink" Target="lsgmech.docx" TargetMode="External"/><Relationship Id="rId329" Type="http://schemas.openxmlformats.org/officeDocument/2006/relationships/image" Target="media/image100.jpeg"/><Relationship Id="rId536" Type="http://schemas.openxmlformats.org/officeDocument/2006/relationships/hyperlink" Target="lsgmech.docx" TargetMode="External"/><Relationship Id="rId1166" Type="http://schemas.openxmlformats.org/officeDocument/2006/relationships/hyperlink" Target="lsgmech.docx" TargetMode="External"/><Relationship Id="rId1373" Type="http://schemas.openxmlformats.org/officeDocument/2006/relationships/hyperlink" Target="lsgmech.docx" TargetMode="External"/><Relationship Id="rId175" Type="http://schemas.openxmlformats.org/officeDocument/2006/relationships/hyperlink" Target="formeln.docx" TargetMode="External"/><Relationship Id="rId743" Type="http://schemas.openxmlformats.org/officeDocument/2006/relationships/image" Target="media/image262.wmf"/><Relationship Id="rId950" Type="http://schemas.openxmlformats.org/officeDocument/2006/relationships/image" Target="media/image329.wmf"/><Relationship Id="rId1026" Type="http://schemas.openxmlformats.org/officeDocument/2006/relationships/image" Target="media/image351.wmf"/><Relationship Id="rId1580" Type="http://schemas.openxmlformats.org/officeDocument/2006/relationships/hyperlink" Target="lsgmech_4.docx" TargetMode="External"/><Relationship Id="rId382" Type="http://schemas.openxmlformats.org/officeDocument/2006/relationships/image" Target="media/image122.wmf"/><Relationship Id="rId603" Type="http://schemas.openxmlformats.org/officeDocument/2006/relationships/image" Target="media/image210.png"/><Relationship Id="rId687" Type="http://schemas.openxmlformats.org/officeDocument/2006/relationships/hyperlink" Target="lsgmech.docx" TargetMode="External"/><Relationship Id="rId810" Type="http://schemas.openxmlformats.org/officeDocument/2006/relationships/image" Target="media/image286.wmf"/><Relationship Id="rId908" Type="http://schemas.openxmlformats.org/officeDocument/2006/relationships/oleObject" Target="embeddings/oleObject105.bin"/><Relationship Id="rId1233" Type="http://schemas.openxmlformats.org/officeDocument/2006/relationships/hyperlink" Target="lsgmech.docx" TargetMode="External"/><Relationship Id="rId1440" Type="http://schemas.openxmlformats.org/officeDocument/2006/relationships/hyperlink" Target="lsgmech.docx" TargetMode="External"/><Relationship Id="rId1538" Type="http://schemas.openxmlformats.org/officeDocument/2006/relationships/image" Target="media/image521.jpeg"/><Relationship Id="rId242" Type="http://schemas.openxmlformats.org/officeDocument/2006/relationships/hyperlink" Target="lsgmech.docx" TargetMode="External"/><Relationship Id="rId894" Type="http://schemas.openxmlformats.org/officeDocument/2006/relationships/hyperlink" Target="lsgmech.docx" TargetMode="External"/><Relationship Id="rId1177" Type="http://schemas.openxmlformats.org/officeDocument/2006/relationships/hyperlink" Target="lsgmech.docx" TargetMode="External"/><Relationship Id="rId1300" Type="http://schemas.openxmlformats.org/officeDocument/2006/relationships/hyperlink" Target="lsgmech_3.docx" TargetMode="External"/><Relationship Id="rId37" Type="http://schemas.openxmlformats.org/officeDocument/2006/relationships/hyperlink" Target="lsgmech.docx" TargetMode="External"/><Relationship Id="rId102" Type="http://schemas.openxmlformats.org/officeDocument/2006/relationships/hyperlink" Target="lsgmech.docx" TargetMode="External"/><Relationship Id="rId547" Type="http://schemas.openxmlformats.org/officeDocument/2006/relationships/image" Target="media/image191.wmf"/><Relationship Id="rId754" Type="http://schemas.openxmlformats.org/officeDocument/2006/relationships/image" Target="media/image266.wmf"/><Relationship Id="rId961" Type="http://schemas.openxmlformats.org/officeDocument/2006/relationships/hyperlink" Target="lsgmech.docx" TargetMode="External"/><Relationship Id="rId1384" Type="http://schemas.openxmlformats.org/officeDocument/2006/relationships/image" Target="media/image457.png"/><Relationship Id="rId1591" Type="http://schemas.openxmlformats.org/officeDocument/2006/relationships/oleObject" Target="embeddings/oleObject199.bin"/><Relationship Id="rId90" Type="http://schemas.openxmlformats.org/officeDocument/2006/relationships/oleObject" Target="embeddings/oleObject12.bin"/><Relationship Id="rId186" Type="http://schemas.openxmlformats.org/officeDocument/2006/relationships/hyperlink" Target="lsgmech.docx" TargetMode="External"/><Relationship Id="rId393" Type="http://schemas.openxmlformats.org/officeDocument/2006/relationships/hyperlink" Target="lsgmech.docx" TargetMode="External"/><Relationship Id="rId407" Type="http://schemas.openxmlformats.org/officeDocument/2006/relationships/image" Target="media/image133.jpeg"/><Relationship Id="rId614" Type="http://schemas.openxmlformats.org/officeDocument/2006/relationships/hyperlink" Target="lsgmech_2.docx" TargetMode="External"/><Relationship Id="rId821" Type="http://schemas.openxmlformats.org/officeDocument/2006/relationships/hyperlink" Target="lsgmech.docx" TargetMode="External"/><Relationship Id="rId1037" Type="http://schemas.openxmlformats.org/officeDocument/2006/relationships/hyperlink" Target="lsgmech_3.docx" TargetMode="External"/><Relationship Id="rId1244" Type="http://schemas.openxmlformats.org/officeDocument/2006/relationships/oleObject" Target="embeddings/oleObject152.bin"/><Relationship Id="rId1451" Type="http://schemas.openxmlformats.org/officeDocument/2006/relationships/hyperlink" Target="lsgmech.docx" TargetMode="External"/><Relationship Id="rId253" Type="http://schemas.openxmlformats.org/officeDocument/2006/relationships/hyperlink" Target="lsgmech.docx" TargetMode="External"/><Relationship Id="rId460" Type="http://schemas.openxmlformats.org/officeDocument/2006/relationships/image" Target="media/image156.png"/><Relationship Id="rId698" Type="http://schemas.openxmlformats.org/officeDocument/2006/relationships/image" Target="media/image245.jpeg"/><Relationship Id="rId919" Type="http://schemas.openxmlformats.org/officeDocument/2006/relationships/image" Target="media/image315.jpeg"/><Relationship Id="rId1090" Type="http://schemas.openxmlformats.org/officeDocument/2006/relationships/hyperlink" Target="lsgmech_2.docx" TargetMode="External"/><Relationship Id="rId1104" Type="http://schemas.openxmlformats.org/officeDocument/2006/relationships/hyperlink" Target="https://www.mpr-frankfurt.de/presse/experiminta/120105_teufelsrad_experimenta.html" TargetMode="External"/><Relationship Id="rId1311" Type="http://schemas.openxmlformats.org/officeDocument/2006/relationships/image" Target="media/image439.wmf"/><Relationship Id="rId1549" Type="http://schemas.openxmlformats.org/officeDocument/2006/relationships/image" Target="media/image527.wmf"/><Relationship Id="rId48" Type="http://schemas.openxmlformats.org/officeDocument/2006/relationships/oleObject" Target="embeddings/oleObject6.bin"/><Relationship Id="rId113" Type="http://schemas.openxmlformats.org/officeDocument/2006/relationships/image" Target="media/image35.jpeg"/><Relationship Id="rId320" Type="http://schemas.openxmlformats.org/officeDocument/2006/relationships/hyperlink" Target="lsgmech.docx" TargetMode="External"/><Relationship Id="rId558" Type="http://schemas.openxmlformats.org/officeDocument/2006/relationships/image" Target="media/image196.wmf"/><Relationship Id="rId765" Type="http://schemas.openxmlformats.org/officeDocument/2006/relationships/oleObject" Target="embeddings/oleObject95.bin"/><Relationship Id="rId972" Type="http://schemas.openxmlformats.org/officeDocument/2006/relationships/hyperlink" Target="lsgmech.docx" TargetMode="External"/><Relationship Id="rId1188" Type="http://schemas.openxmlformats.org/officeDocument/2006/relationships/hyperlink" Target="lsgmech.docx" TargetMode="External"/><Relationship Id="rId1395" Type="http://schemas.openxmlformats.org/officeDocument/2006/relationships/hyperlink" Target="lsgmech_4.docx" TargetMode="External"/><Relationship Id="rId1409" Type="http://schemas.openxmlformats.org/officeDocument/2006/relationships/hyperlink" Target="lsgmech.docx" TargetMode="External"/><Relationship Id="rId197" Type="http://schemas.openxmlformats.org/officeDocument/2006/relationships/image" Target="media/image63.png"/><Relationship Id="rId418" Type="http://schemas.openxmlformats.org/officeDocument/2006/relationships/image" Target="media/image138.wmf"/><Relationship Id="rId625" Type="http://schemas.openxmlformats.org/officeDocument/2006/relationships/image" Target="media/image220.wmf"/><Relationship Id="rId832" Type="http://schemas.openxmlformats.org/officeDocument/2006/relationships/image" Target="media/image294.jpeg"/><Relationship Id="rId1048" Type="http://schemas.openxmlformats.org/officeDocument/2006/relationships/oleObject" Target="embeddings/oleObject131.bin"/><Relationship Id="rId1255" Type="http://schemas.openxmlformats.org/officeDocument/2006/relationships/hyperlink" Target="m920.xls" TargetMode="External"/><Relationship Id="rId1462" Type="http://schemas.openxmlformats.org/officeDocument/2006/relationships/image" Target="media/image490.wmf"/><Relationship Id="rId264" Type="http://schemas.openxmlformats.org/officeDocument/2006/relationships/oleObject" Target="embeddings/Microsoft_Excel_97-2003-Arbeitsblatt1.xls"/><Relationship Id="rId471" Type="http://schemas.openxmlformats.org/officeDocument/2006/relationships/image" Target="media/image161.wmf"/><Relationship Id="rId1115" Type="http://schemas.openxmlformats.org/officeDocument/2006/relationships/hyperlink" Target="lsgmech_4.docx" TargetMode="External"/><Relationship Id="rId1322" Type="http://schemas.openxmlformats.org/officeDocument/2006/relationships/hyperlink" Target="lsgmech.docx" TargetMode="External"/><Relationship Id="rId59" Type="http://schemas.openxmlformats.org/officeDocument/2006/relationships/hyperlink" Target="lsgmech.docx" TargetMode="External"/><Relationship Id="rId124" Type="http://schemas.openxmlformats.org/officeDocument/2006/relationships/hyperlink" Target="lsgmech.docx" TargetMode="External"/><Relationship Id="rId569" Type="http://schemas.openxmlformats.org/officeDocument/2006/relationships/hyperlink" Target="lsgmech.docx" TargetMode="External"/><Relationship Id="rId776" Type="http://schemas.openxmlformats.org/officeDocument/2006/relationships/hyperlink" Target="lsgmech.docx" TargetMode="External"/><Relationship Id="rId983" Type="http://schemas.openxmlformats.org/officeDocument/2006/relationships/image" Target="media/image333.wmf"/><Relationship Id="rId1199" Type="http://schemas.openxmlformats.org/officeDocument/2006/relationships/hyperlink" Target="lsgmech.docx" TargetMode="External"/><Relationship Id="rId331" Type="http://schemas.openxmlformats.org/officeDocument/2006/relationships/hyperlink" Target="lsgmech.docx" TargetMode="External"/><Relationship Id="rId429" Type="http://schemas.openxmlformats.org/officeDocument/2006/relationships/hyperlink" Target="lsgmech_2.docx" TargetMode="External"/><Relationship Id="rId636" Type="http://schemas.openxmlformats.org/officeDocument/2006/relationships/image" Target="media/image224.wmf"/><Relationship Id="rId1059" Type="http://schemas.openxmlformats.org/officeDocument/2006/relationships/hyperlink" Target="lsgmech.docx" TargetMode="External"/><Relationship Id="rId1266" Type="http://schemas.openxmlformats.org/officeDocument/2006/relationships/oleObject" Target="embeddings/oleObject155.bin"/><Relationship Id="rId1473" Type="http://schemas.openxmlformats.org/officeDocument/2006/relationships/hyperlink" Target="lsgmech.docx" TargetMode="External"/><Relationship Id="rId843" Type="http://schemas.openxmlformats.org/officeDocument/2006/relationships/hyperlink" Target="lsgmech.docx" TargetMode="External"/><Relationship Id="rId1126" Type="http://schemas.openxmlformats.org/officeDocument/2006/relationships/image" Target="media/image384.jpeg"/><Relationship Id="rId275" Type="http://schemas.openxmlformats.org/officeDocument/2006/relationships/hyperlink" Target="lsgmech_2.docx" TargetMode="External"/><Relationship Id="rId482" Type="http://schemas.openxmlformats.org/officeDocument/2006/relationships/hyperlink" Target="lsgmech_3.docx" TargetMode="External"/><Relationship Id="rId703" Type="http://schemas.openxmlformats.org/officeDocument/2006/relationships/hyperlink" Target="lsgmech_3.docx" TargetMode="External"/><Relationship Id="rId910" Type="http://schemas.openxmlformats.org/officeDocument/2006/relationships/oleObject" Target="embeddings/oleObject106.bin"/><Relationship Id="rId1333" Type="http://schemas.openxmlformats.org/officeDocument/2006/relationships/hyperlink" Target="lsgmech.docx" TargetMode="External"/><Relationship Id="rId1540" Type="http://schemas.openxmlformats.org/officeDocument/2006/relationships/hyperlink" Target="m527.xls" TargetMode="External"/><Relationship Id="rId135" Type="http://schemas.openxmlformats.org/officeDocument/2006/relationships/image" Target="media/image45.png"/><Relationship Id="rId342" Type="http://schemas.openxmlformats.org/officeDocument/2006/relationships/image" Target="media/image103.png"/><Relationship Id="rId787" Type="http://schemas.openxmlformats.org/officeDocument/2006/relationships/hyperlink" Target="lsgmech.docx" TargetMode="External"/><Relationship Id="rId994" Type="http://schemas.openxmlformats.org/officeDocument/2006/relationships/oleObject" Target="embeddings/oleObject121.bin"/><Relationship Id="rId1400" Type="http://schemas.openxmlformats.org/officeDocument/2006/relationships/hyperlink" Target="lsgmech.docx" TargetMode="External"/><Relationship Id="rId202" Type="http://schemas.openxmlformats.org/officeDocument/2006/relationships/hyperlink" Target="lsgmech.docx" TargetMode="External"/><Relationship Id="rId647" Type="http://schemas.openxmlformats.org/officeDocument/2006/relationships/hyperlink" Target="lsgmech.docx" TargetMode="External"/><Relationship Id="rId854" Type="http://schemas.openxmlformats.org/officeDocument/2006/relationships/hyperlink" Target="lsgmech.docx" TargetMode="External"/><Relationship Id="rId1277" Type="http://schemas.openxmlformats.org/officeDocument/2006/relationships/image" Target="media/image425.wmf"/><Relationship Id="rId1484" Type="http://schemas.openxmlformats.org/officeDocument/2006/relationships/image" Target="media/image499.jpeg"/><Relationship Id="rId286" Type="http://schemas.openxmlformats.org/officeDocument/2006/relationships/image" Target="media/image88.jpeg"/><Relationship Id="rId493" Type="http://schemas.openxmlformats.org/officeDocument/2006/relationships/oleObject" Target="embeddings/oleObject58.bin"/><Relationship Id="rId507" Type="http://schemas.openxmlformats.org/officeDocument/2006/relationships/hyperlink" Target="lsgmech_4.docx" TargetMode="External"/><Relationship Id="rId714" Type="http://schemas.openxmlformats.org/officeDocument/2006/relationships/image" Target="media/image252.png"/><Relationship Id="rId921" Type="http://schemas.openxmlformats.org/officeDocument/2006/relationships/image" Target="media/image316.wmf"/><Relationship Id="rId1137" Type="http://schemas.openxmlformats.org/officeDocument/2006/relationships/image" Target="media/image390.wmf"/><Relationship Id="rId1344" Type="http://schemas.openxmlformats.org/officeDocument/2006/relationships/image" Target="media/image447.jpeg"/><Relationship Id="rId1551" Type="http://schemas.openxmlformats.org/officeDocument/2006/relationships/image" Target="media/image528.jpeg"/><Relationship Id="rId50" Type="http://schemas.openxmlformats.org/officeDocument/2006/relationships/oleObject" Target="embeddings/oleObject7.bin"/><Relationship Id="rId146" Type="http://schemas.openxmlformats.org/officeDocument/2006/relationships/hyperlink" Target="lsgmech.docx" TargetMode="External"/><Relationship Id="rId353" Type="http://schemas.openxmlformats.org/officeDocument/2006/relationships/image" Target="media/image110.wmf"/><Relationship Id="rId560" Type="http://schemas.openxmlformats.org/officeDocument/2006/relationships/hyperlink" Target="formeln.docx" TargetMode="External"/><Relationship Id="rId798" Type="http://schemas.openxmlformats.org/officeDocument/2006/relationships/oleObject" Target="embeddings/oleObject97.bin"/><Relationship Id="rId1190" Type="http://schemas.openxmlformats.org/officeDocument/2006/relationships/hyperlink" Target="lsgmech.docx" TargetMode="External"/><Relationship Id="rId1204" Type="http://schemas.openxmlformats.org/officeDocument/2006/relationships/hyperlink" Target="lsgmech.docx" TargetMode="External"/><Relationship Id="rId1411" Type="http://schemas.openxmlformats.org/officeDocument/2006/relationships/image" Target="media/image468.jpeg"/><Relationship Id="rId213" Type="http://schemas.openxmlformats.org/officeDocument/2006/relationships/oleObject" Target="embeddings/oleObject24.bin"/><Relationship Id="rId420" Type="http://schemas.openxmlformats.org/officeDocument/2006/relationships/hyperlink" Target="lsgmech_2.docx" TargetMode="External"/><Relationship Id="rId658" Type="http://schemas.openxmlformats.org/officeDocument/2006/relationships/oleObject" Target="embeddings/oleObject86.bin"/><Relationship Id="rId865" Type="http://schemas.openxmlformats.org/officeDocument/2006/relationships/hyperlink" Target="lsgmech.docx" TargetMode="External"/><Relationship Id="rId1050" Type="http://schemas.openxmlformats.org/officeDocument/2006/relationships/oleObject" Target="embeddings/oleObject132.bin"/><Relationship Id="rId1288" Type="http://schemas.openxmlformats.org/officeDocument/2006/relationships/hyperlink" Target="lsgmech_2.docx" TargetMode="External"/><Relationship Id="rId1495" Type="http://schemas.openxmlformats.org/officeDocument/2006/relationships/image" Target="media/image505.png"/><Relationship Id="rId1509" Type="http://schemas.openxmlformats.org/officeDocument/2006/relationships/hyperlink" Target="lsgmech_2.docx" TargetMode="External"/><Relationship Id="rId297" Type="http://schemas.openxmlformats.org/officeDocument/2006/relationships/oleObject" Target="embeddings/oleObject30.bin"/><Relationship Id="rId518" Type="http://schemas.openxmlformats.org/officeDocument/2006/relationships/hyperlink" Target="lsgmech.docx" TargetMode="External"/><Relationship Id="rId725" Type="http://schemas.openxmlformats.org/officeDocument/2006/relationships/oleObject" Target="embeddings/oleObject87.bin"/><Relationship Id="rId932" Type="http://schemas.openxmlformats.org/officeDocument/2006/relationships/oleObject" Target="embeddings/oleObject112.bin"/><Relationship Id="rId1148" Type="http://schemas.openxmlformats.org/officeDocument/2006/relationships/hyperlink" Target="lsgmech.docx" TargetMode="External"/><Relationship Id="rId1355" Type="http://schemas.openxmlformats.org/officeDocument/2006/relationships/hyperlink" Target="lsgmech.docx" TargetMode="External"/><Relationship Id="rId1562" Type="http://schemas.openxmlformats.org/officeDocument/2006/relationships/hyperlink" Target="lsgmech_2.docx" TargetMode="External"/><Relationship Id="rId157" Type="http://schemas.openxmlformats.org/officeDocument/2006/relationships/oleObject" Target="embeddings/oleObject16.bin"/><Relationship Id="rId364" Type="http://schemas.openxmlformats.org/officeDocument/2006/relationships/oleObject" Target="embeddings/oleObject34.bin"/><Relationship Id="rId1008" Type="http://schemas.openxmlformats.org/officeDocument/2006/relationships/oleObject" Target="embeddings/oleObject125.bin"/><Relationship Id="rId1215" Type="http://schemas.openxmlformats.org/officeDocument/2006/relationships/hyperlink" Target="lsgmech.docx" TargetMode="External"/><Relationship Id="rId1422" Type="http://schemas.openxmlformats.org/officeDocument/2006/relationships/hyperlink" Target="lsgmech.docx" TargetMode="External"/><Relationship Id="rId61" Type="http://schemas.openxmlformats.org/officeDocument/2006/relationships/hyperlink" Target="lsgmech.docx" TargetMode="External"/><Relationship Id="rId571" Type="http://schemas.openxmlformats.org/officeDocument/2006/relationships/oleObject" Target="embeddings/oleObject75.bin"/><Relationship Id="rId669" Type="http://schemas.openxmlformats.org/officeDocument/2006/relationships/hyperlink" Target="lsgmech.docx" TargetMode="External"/><Relationship Id="rId876" Type="http://schemas.openxmlformats.org/officeDocument/2006/relationships/hyperlink" Target="lsgmech.docx" TargetMode="External"/><Relationship Id="rId1299" Type="http://schemas.openxmlformats.org/officeDocument/2006/relationships/hyperlink" Target="lsgmech_3.docx" TargetMode="External"/><Relationship Id="rId19" Type="http://schemas.openxmlformats.org/officeDocument/2006/relationships/image" Target="media/image1.wmf"/><Relationship Id="rId224" Type="http://schemas.openxmlformats.org/officeDocument/2006/relationships/hyperlink" Target="lsgmech.docx" TargetMode="External"/><Relationship Id="rId431" Type="http://schemas.openxmlformats.org/officeDocument/2006/relationships/hyperlink" Target="lsgmech_2.docx" TargetMode="External"/><Relationship Id="rId529" Type="http://schemas.openxmlformats.org/officeDocument/2006/relationships/oleObject" Target="embeddings/oleObject63.bin"/><Relationship Id="rId736" Type="http://schemas.openxmlformats.org/officeDocument/2006/relationships/hyperlink" Target="lsgmech_2.docx" TargetMode="External"/><Relationship Id="rId1061" Type="http://schemas.openxmlformats.org/officeDocument/2006/relationships/hyperlink" Target="lsgmech.docx" TargetMode="External"/><Relationship Id="rId1159" Type="http://schemas.openxmlformats.org/officeDocument/2006/relationships/hyperlink" Target="lsgmech.docx" TargetMode="External"/><Relationship Id="rId1366" Type="http://schemas.openxmlformats.org/officeDocument/2006/relationships/hyperlink" Target="lsgmech.docx" TargetMode="External"/><Relationship Id="rId168" Type="http://schemas.openxmlformats.org/officeDocument/2006/relationships/hyperlink" Target="lsgmech_2.docx" TargetMode="External"/><Relationship Id="rId943" Type="http://schemas.openxmlformats.org/officeDocument/2006/relationships/hyperlink" Target="lsgmech_3.docx" TargetMode="External"/><Relationship Id="rId1019" Type="http://schemas.openxmlformats.org/officeDocument/2006/relationships/hyperlink" Target="lsgmech_2.docx" TargetMode="External"/><Relationship Id="rId1573" Type="http://schemas.openxmlformats.org/officeDocument/2006/relationships/image" Target="media/image538.png"/><Relationship Id="rId72" Type="http://schemas.openxmlformats.org/officeDocument/2006/relationships/hyperlink" Target="lsgmech_4.docx" TargetMode="External"/><Relationship Id="rId375" Type="http://schemas.openxmlformats.org/officeDocument/2006/relationships/oleObject" Target="embeddings/oleObject36.bin"/><Relationship Id="rId582" Type="http://schemas.openxmlformats.org/officeDocument/2006/relationships/hyperlink" Target="lsgmech.docx" TargetMode="External"/><Relationship Id="rId803" Type="http://schemas.openxmlformats.org/officeDocument/2006/relationships/image" Target="media/image283.png"/><Relationship Id="rId1226" Type="http://schemas.openxmlformats.org/officeDocument/2006/relationships/image" Target="media/image404.wmf"/><Relationship Id="rId1433" Type="http://schemas.openxmlformats.org/officeDocument/2006/relationships/hyperlink" Target="formeln.docx" TargetMode="External"/><Relationship Id="rId3" Type="http://schemas.openxmlformats.org/officeDocument/2006/relationships/settings" Target="settings.xml"/><Relationship Id="rId235" Type="http://schemas.openxmlformats.org/officeDocument/2006/relationships/hyperlink" Target="lsgmech.docx" TargetMode="External"/><Relationship Id="rId442" Type="http://schemas.openxmlformats.org/officeDocument/2006/relationships/oleObject" Target="embeddings/oleObject46.bin"/><Relationship Id="rId887" Type="http://schemas.openxmlformats.org/officeDocument/2006/relationships/hyperlink" Target="lsgmech.docx" TargetMode="External"/><Relationship Id="rId1072" Type="http://schemas.openxmlformats.org/officeDocument/2006/relationships/image" Target="media/image363.jpeg"/><Relationship Id="rId1500" Type="http://schemas.openxmlformats.org/officeDocument/2006/relationships/hyperlink" Target="formeln.docx" TargetMode="External"/><Relationship Id="rId302" Type="http://schemas.openxmlformats.org/officeDocument/2006/relationships/image" Target="media/image94.png"/><Relationship Id="rId747" Type="http://schemas.openxmlformats.org/officeDocument/2006/relationships/image" Target="media/image264.png"/><Relationship Id="rId954" Type="http://schemas.openxmlformats.org/officeDocument/2006/relationships/hyperlink" Target="lsgmech.docx" TargetMode="External"/><Relationship Id="rId1377" Type="http://schemas.openxmlformats.org/officeDocument/2006/relationships/oleObject" Target="embeddings/oleObject171.bin"/><Relationship Id="rId1584" Type="http://schemas.openxmlformats.org/officeDocument/2006/relationships/hyperlink" Target="lsgmech_4.docx" TargetMode="External"/><Relationship Id="rId83" Type="http://schemas.openxmlformats.org/officeDocument/2006/relationships/image" Target="media/image21.jpeg"/><Relationship Id="rId179" Type="http://schemas.openxmlformats.org/officeDocument/2006/relationships/hyperlink" Target="lsgmech.docx" TargetMode="External"/><Relationship Id="rId386" Type="http://schemas.openxmlformats.org/officeDocument/2006/relationships/hyperlink" Target="lsgmech.docx" TargetMode="External"/><Relationship Id="rId593" Type="http://schemas.openxmlformats.org/officeDocument/2006/relationships/hyperlink" Target="lsgmech.docx" TargetMode="External"/><Relationship Id="rId607" Type="http://schemas.openxmlformats.org/officeDocument/2006/relationships/image" Target="media/image212.jpeg"/><Relationship Id="rId814" Type="http://schemas.openxmlformats.org/officeDocument/2006/relationships/hyperlink" Target="lsgmech_3.docx" TargetMode="External"/><Relationship Id="rId1237" Type="http://schemas.openxmlformats.org/officeDocument/2006/relationships/hyperlink" Target="lsgmech.docx" TargetMode="External"/><Relationship Id="rId1444" Type="http://schemas.openxmlformats.org/officeDocument/2006/relationships/image" Target="media/image482.wmf"/><Relationship Id="rId246" Type="http://schemas.openxmlformats.org/officeDocument/2006/relationships/hyperlink" Target="lsgmech.docx" TargetMode="External"/><Relationship Id="rId453" Type="http://schemas.openxmlformats.org/officeDocument/2006/relationships/image" Target="media/image153.jpeg"/><Relationship Id="rId660" Type="http://schemas.openxmlformats.org/officeDocument/2006/relationships/image" Target="media/image231.jpeg"/><Relationship Id="rId898" Type="http://schemas.openxmlformats.org/officeDocument/2006/relationships/hyperlink" Target="lsgmech.docx" TargetMode="External"/><Relationship Id="rId1083" Type="http://schemas.openxmlformats.org/officeDocument/2006/relationships/oleObject" Target="embeddings/oleObject135.bin"/><Relationship Id="rId1290" Type="http://schemas.openxmlformats.org/officeDocument/2006/relationships/image" Target="media/image430.jpeg"/><Relationship Id="rId1304" Type="http://schemas.openxmlformats.org/officeDocument/2006/relationships/hyperlink" Target="lsgmech_4.docx" TargetMode="External"/><Relationship Id="rId1511" Type="http://schemas.openxmlformats.org/officeDocument/2006/relationships/oleObject" Target="embeddings/oleObject178.bin"/><Relationship Id="rId106" Type="http://schemas.openxmlformats.org/officeDocument/2006/relationships/hyperlink" Target="lsgmech.docx" TargetMode="External"/><Relationship Id="rId313" Type="http://schemas.openxmlformats.org/officeDocument/2006/relationships/hyperlink" Target="lsgmech.docx" TargetMode="External"/><Relationship Id="rId758" Type="http://schemas.openxmlformats.org/officeDocument/2006/relationships/hyperlink" Target="formeln.docx" TargetMode="External"/><Relationship Id="rId965" Type="http://schemas.openxmlformats.org/officeDocument/2006/relationships/hyperlink" Target="lsgmech.docx" TargetMode="External"/><Relationship Id="rId1150" Type="http://schemas.openxmlformats.org/officeDocument/2006/relationships/hyperlink" Target="lsgmech.docx" TargetMode="External"/><Relationship Id="rId1388" Type="http://schemas.openxmlformats.org/officeDocument/2006/relationships/hyperlink" Target="lsgmech.docx" TargetMode="External"/><Relationship Id="rId1595" Type="http://schemas.openxmlformats.org/officeDocument/2006/relationships/theme" Target="theme/theme1.xml"/><Relationship Id="rId10" Type="http://schemas.openxmlformats.org/officeDocument/2006/relationships/hyperlink" Target="lsgmech.docx" TargetMode="External"/><Relationship Id="rId94" Type="http://schemas.openxmlformats.org/officeDocument/2006/relationships/hyperlink" Target="lsgmech.docx" TargetMode="External"/><Relationship Id="rId397" Type="http://schemas.openxmlformats.org/officeDocument/2006/relationships/hyperlink" Target="lsgmech.docx" TargetMode="External"/><Relationship Id="rId520" Type="http://schemas.openxmlformats.org/officeDocument/2006/relationships/hyperlink" Target="lsgmech.docx" TargetMode="External"/><Relationship Id="rId618" Type="http://schemas.openxmlformats.org/officeDocument/2006/relationships/hyperlink" Target="lsgmech_2.docx" TargetMode="External"/><Relationship Id="rId825" Type="http://schemas.openxmlformats.org/officeDocument/2006/relationships/hyperlink" Target="lsgmech.docx" TargetMode="External"/><Relationship Id="rId1248" Type="http://schemas.openxmlformats.org/officeDocument/2006/relationships/oleObject" Target="embeddings/Microsoft_Excel_97-2003-Arbeitsblatt4.xls"/><Relationship Id="rId1455" Type="http://schemas.openxmlformats.org/officeDocument/2006/relationships/image" Target="media/image487.png"/><Relationship Id="rId257" Type="http://schemas.openxmlformats.org/officeDocument/2006/relationships/hyperlink" Target="lsgmech.docx" TargetMode="External"/><Relationship Id="rId464" Type="http://schemas.openxmlformats.org/officeDocument/2006/relationships/oleObject" Target="embeddings/oleObject52.bin"/><Relationship Id="rId1010" Type="http://schemas.openxmlformats.org/officeDocument/2006/relationships/oleObject" Target="embeddings/Microsoft_Excel_97-2003-Arbeitsblatt3.xls"/><Relationship Id="rId1094" Type="http://schemas.openxmlformats.org/officeDocument/2006/relationships/image" Target="media/image373.wmf"/><Relationship Id="rId1108" Type="http://schemas.openxmlformats.org/officeDocument/2006/relationships/image" Target="media/image379.png"/><Relationship Id="rId1315" Type="http://schemas.openxmlformats.org/officeDocument/2006/relationships/image" Target="media/image441.png"/><Relationship Id="rId117" Type="http://schemas.openxmlformats.org/officeDocument/2006/relationships/hyperlink" Target="lsgmech.docx" TargetMode="External"/><Relationship Id="rId671" Type="http://schemas.openxmlformats.org/officeDocument/2006/relationships/image" Target="media/image235.jpeg"/><Relationship Id="rId769" Type="http://schemas.openxmlformats.org/officeDocument/2006/relationships/hyperlink" Target="lsgmech.docx" TargetMode="External"/><Relationship Id="rId976" Type="http://schemas.openxmlformats.org/officeDocument/2006/relationships/hyperlink" Target="lsgmech.docx" TargetMode="External"/><Relationship Id="rId1399" Type="http://schemas.openxmlformats.org/officeDocument/2006/relationships/image" Target="media/image462.jpeg"/><Relationship Id="rId324" Type="http://schemas.openxmlformats.org/officeDocument/2006/relationships/hyperlink" Target="lsgmech.docx" TargetMode="External"/><Relationship Id="rId531" Type="http://schemas.openxmlformats.org/officeDocument/2006/relationships/oleObject" Target="embeddings/oleObject64.bin"/><Relationship Id="rId629" Type="http://schemas.openxmlformats.org/officeDocument/2006/relationships/hyperlink" Target="lsgmech_2.docx" TargetMode="External"/><Relationship Id="rId1161" Type="http://schemas.openxmlformats.org/officeDocument/2006/relationships/image" Target="media/image393.jpeg"/><Relationship Id="rId1259" Type="http://schemas.openxmlformats.org/officeDocument/2006/relationships/hyperlink" Target="lsgmech_2.docx" TargetMode="External"/><Relationship Id="rId1466" Type="http://schemas.openxmlformats.org/officeDocument/2006/relationships/hyperlink" Target="lsgmech.docx" TargetMode="External"/><Relationship Id="rId836" Type="http://schemas.openxmlformats.org/officeDocument/2006/relationships/hyperlink" Target="lsgmech.docx" TargetMode="External"/><Relationship Id="rId1021" Type="http://schemas.openxmlformats.org/officeDocument/2006/relationships/image" Target="media/image348.jpeg"/><Relationship Id="rId1119" Type="http://schemas.openxmlformats.org/officeDocument/2006/relationships/hyperlink" Target="lsgmech.docx" TargetMode="External"/><Relationship Id="rId903" Type="http://schemas.openxmlformats.org/officeDocument/2006/relationships/image" Target="media/image308.jpeg"/><Relationship Id="rId1326" Type="http://schemas.openxmlformats.org/officeDocument/2006/relationships/hyperlink" Target="lsgmech.docx" TargetMode="External"/><Relationship Id="rId1533" Type="http://schemas.openxmlformats.org/officeDocument/2006/relationships/image" Target="media/image518.jpeg"/><Relationship Id="rId32" Type="http://schemas.openxmlformats.org/officeDocument/2006/relationships/oleObject" Target="embeddings/oleObject4.bin"/><Relationship Id="rId181" Type="http://schemas.openxmlformats.org/officeDocument/2006/relationships/hyperlink" Target="lsgmech.docx" TargetMode="External"/><Relationship Id="rId279" Type="http://schemas.openxmlformats.org/officeDocument/2006/relationships/hyperlink" Target="lsgmech_2.docx" TargetMode="External"/><Relationship Id="rId486" Type="http://schemas.openxmlformats.org/officeDocument/2006/relationships/hyperlink" Target="lsgmech_3.docx" TargetMode="External"/><Relationship Id="rId693" Type="http://schemas.openxmlformats.org/officeDocument/2006/relationships/hyperlink" Target="lsgmech.docx" TargetMode="External"/><Relationship Id="rId139" Type="http://schemas.openxmlformats.org/officeDocument/2006/relationships/hyperlink" Target="lsgmech.docx" TargetMode="External"/><Relationship Id="rId346" Type="http://schemas.openxmlformats.org/officeDocument/2006/relationships/image" Target="media/image106.png"/><Relationship Id="rId553" Type="http://schemas.openxmlformats.org/officeDocument/2006/relationships/image" Target="media/image194.wmf"/><Relationship Id="rId760" Type="http://schemas.openxmlformats.org/officeDocument/2006/relationships/hyperlink" Target="lsgmech.docx" TargetMode="External"/><Relationship Id="rId998" Type="http://schemas.openxmlformats.org/officeDocument/2006/relationships/oleObject" Target="embeddings/oleObject122.bin"/><Relationship Id="rId1183" Type="http://schemas.openxmlformats.org/officeDocument/2006/relationships/hyperlink" Target="lsgmech.docx" TargetMode="External"/><Relationship Id="rId1390" Type="http://schemas.openxmlformats.org/officeDocument/2006/relationships/hyperlink" Target="lsgmech.docx" TargetMode="External"/><Relationship Id="rId206" Type="http://schemas.openxmlformats.org/officeDocument/2006/relationships/oleObject" Target="embeddings/oleObject21.bin"/><Relationship Id="rId413" Type="http://schemas.openxmlformats.org/officeDocument/2006/relationships/oleObject" Target="embeddings/oleObject41.bin"/><Relationship Id="rId858" Type="http://schemas.openxmlformats.org/officeDocument/2006/relationships/hyperlink" Target="lsgmech.docx" TargetMode="External"/><Relationship Id="rId1043" Type="http://schemas.openxmlformats.org/officeDocument/2006/relationships/hyperlink" Target="lsgmech.docx" TargetMode="External"/><Relationship Id="rId1488" Type="http://schemas.openxmlformats.org/officeDocument/2006/relationships/image" Target="media/image501.png"/><Relationship Id="rId620" Type="http://schemas.openxmlformats.org/officeDocument/2006/relationships/image" Target="media/image217.wmf"/><Relationship Id="rId718" Type="http://schemas.openxmlformats.org/officeDocument/2006/relationships/hyperlink" Target="lsgmech.docx" TargetMode="External"/><Relationship Id="rId925" Type="http://schemas.openxmlformats.org/officeDocument/2006/relationships/image" Target="media/image318.wmf"/><Relationship Id="rId1250" Type="http://schemas.openxmlformats.org/officeDocument/2006/relationships/oleObject" Target="embeddings/Microsoft_Excel_97-2003-Arbeitsblatt5.xls"/><Relationship Id="rId1348" Type="http://schemas.openxmlformats.org/officeDocument/2006/relationships/hyperlink" Target="lsgmech.docx" TargetMode="External"/><Relationship Id="rId1555" Type="http://schemas.openxmlformats.org/officeDocument/2006/relationships/image" Target="media/image531.wmf"/></Relationships>
</file>

<file path=word/_rels/settings.xml.rels><?xml version="1.0" encoding="UTF-8" standalone="yes"?>
<Relationships xmlns="http://schemas.openxmlformats.org/package/2006/relationships"><Relationship Id="rId1" Type="http://schemas.openxmlformats.org/officeDocument/2006/relationships/attachedTemplate" Target="file:///L:\wolke\stick\word\aufgabe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192.168.178.161\laufwerk_l\wolke\sammlung_docx\m109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Feder 1</c:v>
          </c:tx>
          <c:spPr>
            <a:ln w="19050" cap="rnd">
              <a:solidFill>
                <a:schemeClr val="accent1"/>
              </a:solidFill>
              <a:round/>
            </a:ln>
            <a:effectLst/>
          </c:spPr>
          <c:marker>
            <c:symbol val="none"/>
          </c:marker>
          <c:xVal>
            <c:numRef>
              <c:f>Tabelle1!$A$6:$A$14</c:f>
              <c:numCache>
                <c:formatCode>General</c:formatCode>
                <c:ptCount val="9"/>
                <c:pt idx="0">
                  <c:v>0</c:v>
                </c:pt>
                <c:pt idx="1">
                  <c:v>100</c:v>
                </c:pt>
                <c:pt idx="2">
                  <c:v>200</c:v>
                </c:pt>
                <c:pt idx="3">
                  <c:v>300</c:v>
                </c:pt>
                <c:pt idx="4">
                  <c:v>400</c:v>
                </c:pt>
                <c:pt idx="5">
                  <c:v>500</c:v>
                </c:pt>
                <c:pt idx="6">
                  <c:v>600</c:v>
                </c:pt>
                <c:pt idx="7">
                  <c:v>700</c:v>
                </c:pt>
                <c:pt idx="8">
                  <c:v>800</c:v>
                </c:pt>
              </c:numCache>
            </c:numRef>
          </c:xVal>
          <c:yVal>
            <c:numRef>
              <c:f>Tabelle1!$B$6:$B$14</c:f>
              <c:numCache>
                <c:formatCode>0.00</c:formatCode>
                <c:ptCount val="9"/>
                <c:pt idx="0" formatCode="General">
                  <c:v>0</c:v>
                </c:pt>
                <c:pt idx="1">
                  <c:v>0.33333333333333331</c:v>
                </c:pt>
                <c:pt idx="2">
                  <c:v>0.66666666666666663</c:v>
                </c:pt>
                <c:pt idx="3">
                  <c:v>1</c:v>
                </c:pt>
                <c:pt idx="4">
                  <c:v>1.3333333333333333</c:v>
                </c:pt>
                <c:pt idx="5">
                  <c:v>1.6666666666666667</c:v>
                </c:pt>
                <c:pt idx="6">
                  <c:v>2</c:v>
                </c:pt>
                <c:pt idx="7">
                  <c:v>2.3333333333333335</c:v>
                </c:pt>
                <c:pt idx="8">
                  <c:v>2.6666666666666665</c:v>
                </c:pt>
              </c:numCache>
            </c:numRef>
          </c:yVal>
          <c:smooth val="1"/>
          <c:extLst xmlns:c16r2="http://schemas.microsoft.com/office/drawing/2015/06/chart">
            <c:ext xmlns:c16="http://schemas.microsoft.com/office/drawing/2014/chart" uri="{C3380CC4-5D6E-409C-BE32-E72D297353CC}">
              <c16:uniqueId val="{00000000-83CD-47E8-BBE8-8C9D81C763F5}"/>
            </c:ext>
          </c:extLst>
        </c:ser>
        <c:ser>
          <c:idx val="1"/>
          <c:order val="1"/>
          <c:tx>
            <c:v>Feder 2</c:v>
          </c:tx>
          <c:spPr>
            <a:ln w="19050" cap="rnd">
              <a:solidFill>
                <a:schemeClr val="accent2"/>
              </a:solidFill>
              <a:round/>
            </a:ln>
            <a:effectLst/>
          </c:spPr>
          <c:marker>
            <c:symbol val="none"/>
          </c:marker>
          <c:xVal>
            <c:numRef>
              <c:f>Tabelle1!$A$6:$A$14</c:f>
              <c:numCache>
                <c:formatCode>General</c:formatCode>
                <c:ptCount val="9"/>
                <c:pt idx="0">
                  <c:v>0</c:v>
                </c:pt>
                <c:pt idx="1">
                  <c:v>100</c:v>
                </c:pt>
                <c:pt idx="2">
                  <c:v>200</c:v>
                </c:pt>
                <c:pt idx="3">
                  <c:v>300</c:v>
                </c:pt>
                <c:pt idx="4">
                  <c:v>400</c:v>
                </c:pt>
                <c:pt idx="5">
                  <c:v>500</c:v>
                </c:pt>
                <c:pt idx="6">
                  <c:v>600</c:v>
                </c:pt>
                <c:pt idx="7">
                  <c:v>700</c:v>
                </c:pt>
                <c:pt idx="8">
                  <c:v>800</c:v>
                </c:pt>
              </c:numCache>
            </c:numRef>
          </c:xVal>
          <c:yVal>
            <c:numRef>
              <c:f>Tabelle1!$C$6:$C$14</c:f>
              <c:numCache>
                <c:formatCode>0.00</c:formatCode>
                <c:ptCount val="9"/>
                <c:pt idx="0">
                  <c:v>0</c:v>
                </c:pt>
                <c:pt idx="1">
                  <c:v>1</c:v>
                </c:pt>
                <c:pt idx="2">
                  <c:v>2</c:v>
                </c:pt>
                <c:pt idx="3">
                  <c:v>3</c:v>
                </c:pt>
                <c:pt idx="4">
                  <c:v>4</c:v>
                </c:pt>
                <c:pt idx="5">
                  <c:v>5</c:v>
                </c:pt>
                <c:pt idx="6">
                  <c:v>6</c:v>
                </c:pt>
                <c:pt idx="7">
                  <c:v>7</c:v>
                </c:pt>
                <c:pt idx="8">
                  <c:v>8</c:v>
                </c:pt>
              </c:numCache>
            </c:numRef>
          </c:yVal>
          <c:smooth val="1"/>
          <c:extLst xmlns:c16r2="http://schemas.microsoft.com/office/drawing/2015/06/chart">
            <c:ext xmlns:c16="http://schemas.microsoft.com/office/drawing/2014/chart" uri="{C3380CC4-5D6E-409C-BE32-E72D297353CC}">
              <c16:uniqueId val="{00000001-83CD-47E8-BBE8-8C9D81C763F5}"/>
            </c:ext>
          </c:extLst>
        </c:ser>
        <c:ser>
          <c:idx val="2"/>
          <c:order val="2"/>
          <c:tx>
            <c:v>Feder 3</c:v>
          </c:tx>
          <c:spPr>
            <a:ln w="19050" cap="rnd">
              <a:solidFill>
                <a:schemeClr val="accent3"/>
              </a:solidFill>
              <a:round/>
            </a:ln>
            <a:effectLst/>
          </c:spPr>
          <c:marker>
            <c:symbol val="none"/>
          </c:marker>
          <c:xVal>
            <c:numRef>
              <c:f>Tabelle1!$A$6:$A$14</c:f>
              <c:numCache>
                <c:formatCode>General</c:formatCode>
                <c:ptCount val="9"/>
                <c:pt idx="0">
                  <c:v>0</c:v>
                </c:pt>
                <c:pt idx="1">
                  <c:v>100</c:v>
                </c:pt>
                <c:pt idx="2">
                  <c:v>200</c:v>
                </c:pt>
                <c:pt idx="3">
                  <c:v>300</c:v>
                </c:pt>
                <c:pt idx="4">
                  <c:v>400</c:v>
                </c:pt>
                <c:pt idx="5">
                  <c:v>500</c:v>
                </c:pt>
                <c:pt idx="6">
                  <c:v>600</c:v>
                </c:pt>
                <c:pt idx="7">
                  <c:v>700</c:v>
                </c:pt>
                <c:pt idx="8">
                  <c:v>800</c:v>
                </c:pt>
              </c:numCache>
            </c:numRef>
          </c:xVal>
          <c:yVal>
            <c:numRef>
              <c:f>Tabelle1!$D$6:$D$14</c:f>
              <c:numCache>
                <c:formatCode>0.00</c:formatCode>
                <c:ptCount val="9"/>
                <c:pt idx="0">
                  <c:v>0</c:v>
                </c:pt>
                <c:pt idx="1">
                  <c:v>1.5</c:v>
                </c:pt>
                <c:pt idx="2">
                  <c:v>3</c:v>
                </c:pt>
                <c:pt idx="3">
                  <c:v>4.5</c:v>
                </c:pt>
                <c:pt idx="4">
                  <c:v>6</c:v>
                </c:pt>
                <c:pt idx="5">
                  <c:v>8</c:v>
                </c:pt>
                <c:pt idx="6">
                  <c:v>12</c:v>
                </c:pt>
                <c:pt idx="7">
                  <c:v>15</c:v>
                </c:pt>
                <c:pt idx="8">
                  <c:v>17</c:v>
                </c:pt>
              </c:numCache>
            </c:numRef>
          </c:yVal>
          <c:smooth val="1"/>
          <c:extLst xmlns:c16r2="http://schemas.microsoft.com/office/drawing/2015/06/chart">
            <c:ext xmlns:c16="http://schemas.microsoft.com/office/drawing/2014/chart" uri="{C3380CC4-5D6E-409C-BE32-E72D297353CC}">
              <c16:uniqueId val="{00000002-83CD-47E8-BBE8-8C9D81C763F5}"/>
            </c:ext>
          </c:extLst>
        </c:ser>
        <c:dLbls>
          <c:showLegendKey val="0"/>
          <c:showVal val="0"/>
          <c:showCatName val="0"/>
          <c:showSerName val="0"/>
          <c:showPercent val="0"/>
          <c:showBubbleSize val="0"/>
        </c:dLbls>
        <c:axId val="353989208"/>
        <c:axId val="353989992"/>
      </c:scatterChart>
      <c:valAx>
        <c:axId val="35398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angehängte Masse in g</a:t>
                </a:r>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53989992"/>
        <c:crosses val="autoZero"/>
        <c:crossBetween val="midCat"/>
      </c:valAx>
      <c:valAx>
        <c:axId val="353989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a:t>Dehnung s in dm</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53989208"/>
        <c:crosses val="autoZero"/>
        <c:crossBetween val="midCat"/>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aufgaben.dot</Template>
  <TotalTime>0</TotalTime>
  <Pages>256</Pages>
  <Words>67350</Words>
  <Characters>424305</Characters>
  <Application>Microsoft Office Word</Application>
  <DocSecurity>0</DocSecurity>
  <Lines>3535</Lines>
  <Paragraphs>981</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490674</CharactersWithSpaces>
  <SharedDoc>false</SharedDoc>
  <HLinks>
    <vt:vector size="6594" baseType="variant">
      <vt:variant>
        <vt:i4>7077899</vt:i4>
      </vt:variant>
      <vt:variant>
        <vt:i4>3774</vt:i4>
      </vt:variant>
      <vt:variant>
        <vt:i4>0</vt:i4>
      </vt:variant>
      <vt:variant>
        <vt:i4>5</vt:i4>
      </vt:variant>
      <vt:variant>
        <vt:lpwstr>lsgmech_2.doc</vt:lpwstr>
      </vt:variant>
      <vt:variant>
        <vt:lpwstr>m966</vt:lpwstr>
      </vt:variant>
      <vt:variant>
        <vt:i4>7208968</vt:i4>
      </vt:variant>
      <vt:variant>
        <vt:i4>3771</vt:i4>
      </vt:variant>
      <vt:variant>
        <vt:i4>0</vt:i4>
      </vt:variant>
      <vt:variant>
        <vt:i4>5</vt:i4>
      </vt:variant>
      <vt:variant>
        <vt:lpwstr>lsgmech_2.doc</vt:lpwstr>
      </vt:variant>
      <vt:variant>
        <vt:lpwstr>m954</vt:lpwstr>
      </vt:variant>
      <vt:variant>
        <vt:i4>4128830</vt:i4>
      </vt:variant>
      <vt:variant>
        <vt:i4>3756</vt:i4>
      </vt:variant>
      <vt:variant>
        <vt:i4>0</vt:i4>
      </vt:variant>
      <vt:variant>
        <vt:i4>5</vt:i4>
      </vt:variant>
      <vt:variant>
        <vt:lpwstr>lsgmech.doc</vt:lpwstr>
      </vt:variant>
      <vt:variant>
        <vt:lpwstr>m714</vt:lpwstr>
      </vt:variant>
      <vt:variant>
        <vt:i4>4063287</vt:i4>
      </vt:variant>
      <vt:variant>
        <vt:i4>3753</vt:i4>
      </vt:variant>
      <vt:variant>
        <vt:i4>0</vt:i4>
      </vt:variant>
      <vt:variant>
        <vt:i4>5</vt:i4>
      </vt:variant>
      <vt:variant>
        <vt:lpwstr>lsgmech.doc</vt:lpwstr>
      </vt:variant>
      <vt:variant>
        <vt:lpwstr>m684</vt:lpwstr>
      </vt:variant>
      <vt:variant>
        <vt:i4>3932216</vt:i4>
      </vt:variant>
      <vt:variant>
        <vt:i4>3738</vt:i4>
      </vt:variant>
      <vt:variant>
        <vt:i4>0</vt:i4>
      </vt:variant>
      <vt:variant>
        <vt:i4>5</vt:i4>
      </vt:variant>
      <vt:variant>
        <vt:lpwstr>lsgmech.doc</vt:lpwstr>
      </vt:variant>
      <vt:variant>
        <vt:lpwstr>m676</vt:lpwstr>
      </vt:variant>
      <vt:variant>
        <vt:i4>4063286</vt:i4>
      </vt:variant>
      <vt:variant>
        <vt:i4>3735</vt:i4>
      </vt:variant>
      <vt:variant>
        <vt:i4>0</vt:i4>
      </vt:variant>
      <vt:variant>
        <vt:i4>5</vt:i4>
      </vt:variant>
      <vt:variant>
        <vt:lpwstr>lsgmech.doc</vt:lpwstr>
      </vt:variant>
      <vt:variant>
        <vt:lpwstr>m597</vt:lpwstr>
      </vt:variant>
      <vt:variant>
        <vt:i4>3801146</vt:i4>
      </vt:variant>
      <vt:variant>
        <vt:i4>3732</vt:i4>
      </vt:variant>
      <vt:variant>
        <vt:i4>0</vt:i4>
      </vt:variant>
      <vt:variant>
        <vt:i4>5</vt:i4>
      </vt:variant>
      <vt:variant>
        <vt:lpwstr>lsgmech.doc</vt:lpwstr>
      </vt:variant>
      <vt:variant>
        <vt:lpwstr>m553</vt:lpwstr>
      </vt:variant>
      <vt:variant>
        <vt:i4>589853</vt:i4>
      </vt:variant>
      <vt:variant>
        <vt:i4>3729</vt:i4>
      </vt:variant>
      <vt:variant>
        <vt:i4>0</vt:i4>
      </vt:variant>
      <vt:variant>
        <vt:i4>5</vt:i4>
      </vt:variant>
      <vt:variant>
        <vt:lpwstr>m527.xls</vt:lpwstr>
      </vt:variant>
      <vt:variant>
        <vt:lpwstr/>
      </vt:variant>
      <vt:variant>
        <vt:i4>4063293</vt:i4>
      </vt:variant>
      <vt:variant>
        <vt:i4>3726</vt:i4>
      </vt:variant>
      <vt:variant>
        <vt:i4>0</vt:i4>
      </vt:variant>
      <vt:variant>
        <vt:i4>5</vt:i4>
      </vt:variant>
      <vt:variant>
        <vt:lpwstr>lsgmech.doc</vt:lpwstr>
      </vt:variant>
      <vt:variant>
        <vt:lpwstr>m527</vt:lpwstr>
      </vt:variant>
      <vt:variant>
        <vt:i4>3932215</vt:i4>
      </vt:variant>
      <vt:variant>
        <vt:i4>3723</vt:i4>
      </vt:variant>
      <vt:variant>
        <vt:i4>0</vt:i4>
      </vt:variant>
      <vt:variant>
        <vt:i4>5</vt:i4>
      </vt:variant>
      <vt:variant>
        <vt:lpwstr>lsgmech.doc</vt:lpwstr>
      </vt:variant>
      <vt:variant>
        <vt:lpwstr>m484</vt:lpwstr>
      </vt:variant>
      <vt:variant>
        <vt:i4>3801146</vt:i4>
      </vt:variant>
      <vt:variant>
        <vt:i4>3720</vt:i4>
      </vt:variant>
      <vt:variant>
        <vt:i4>0</vt:i4>
      </vt:variant>
      <vt:variant>
        <vt:i4>5</vt:i4>
      </vt:variant>
      <vt:variant>
        <vt:lpwstr>lsgmech.doc</vt:lpwstr>
      </vt:variant>
      <vt:variant>
        <vt:lpwstr>m452</vt:lpwstr>
      </vt:variant>
      <vt:variant>
        <vt:i4>3801147</vt:i4>
      </vt:variant>
      <vt:variant>
        <vt:i4>3717</vt:i4>
      </vt:variant>
      <vt:variant>
        <vt:i4>0</vt:i4>
      </vt:variant>
      <vt:variant>
        <vt:i4>5</vt:i4>
      </vt:variant>
      <vt:variant>
        <vt:lpwstr>lsgmech.doc</vt:lpwstr>
      </vt:variant>
      <vt:variant>
        <vt:lpwstr>m442</vt:lpwstr>
      </vt:variant>
      <vt:variant>
        <vt:i4>3670076</vt:i4>
      </vt:variant>
      <vt:variant>
        <vt:i4>3714</vt:i4>
      </vt:variant>
      <vt:variant>
        <vt:i4>0</vt:i4>
      </vt:variant>
      <vt:variant>
        <vt:i4>5</vt:i4>
      </vt:variant>
      <vt:variant>
        <vt:lpwstr>lsgmech.doc</vt:lpwstr>
      </vt:variant>
      <vt:variant>
        <vt:lpwstr>m430</vt:lpwstr>
      </vt:variant>
      <vt:variant>
        <vt:i4>3932222</vt:i4>
      </vt:variant>
      <vt:variant>
        <vt:i4>3711</vt:i4>
      </vt:variant>
      <vt:variant>
        <vt:i4>0</vt:i4>
      </vt:variant>
      <vt:variant>
        <vt:i4>5</vt:i4>
      </vt:variant>
      <vt:variant>
        <vt:lpwstr>lsgmech.doc</vt:lpwstr>
      </vt:variant>
      <vt:variant>
        <vt:lpwstr>m414</vt:lpwstr>
      </vt:variant>
      <vt:variant>
        <vt:i4>3604540</vt:i4>
      </vt:variant>
      <vt:variant>
        <vt:i4>3708</vt:i4>
      </vt:variant>
      <vt:variant>
        <vt:i4>0</vt:i4>
      </vt:variant>
      <vt:variant>
        <vt:i4>5</vt:i4>
      </vt:variant>
      <vt:variant>
        <vt:lpwstr>lsgmech.doc</vt:lpwstr>
      </vt:variant>
      <vt:variant>
        <vt:lpwstr>m338</vt:lpwstr>
      </vt:variant>
      <vt:variant>
        <vt:i4>4063289</vt:i4>
      </vt:variant>
      <vt:variant>
        <vt:i4>3705</vt:i4>
      </vt:variant>
      <vt:variant>
        <vt:i4>0</vt:i4>
      </vt:variant>
      <vt:variant>
        <vt:i4>5</vt:i4>
      </vt:variant>
      <vt:variant>
        <vt:lpwstr>lsgmech.doc</vt:lpwstr>
      </vt:variant>
      <vt:variant>
        <vt:lpwstr>m260</vt:lpwstr>
      </vt:variant>
      <vt:variant>
        <vt:i4>3604538</vt:i4>
      </vt:variant>
      <vt:variant>
        <vt:i4>3702</vt:i4>
      </vt:variant>
      <vt:variant>
        <vt:i4>0</vt:i4>
      </vt:variant>
      <vt:variant>
        <vt:i4>5</vt:i4>
      </vt:variant>
      <vt:variant>
        <vt:lpwstr>lsgmech.doc</vt:lpwstr>
      </vt:variant>
      <vt:variant>
        <vt:lpwstr>m259</vt:lpwstr>
      </vt:variant>
      <vt:variant>
        <vt:i4>3539002</vt:i4>
      </vt:variant>
      <vt:variant>
        <vt:i4>3699</vt:i4>
      </vt:variant>
      <vt:variant>
        <vt:i4>0</vt:i4>
      </vt:variant>
      <vt:variant>
        <vt:i4>5</vt:i4>
      </vt:variant>
      <vt:variant>
        <vt:lpwstr>lsgmech.doc</vt:lpwstr>
      </vt:variant>
      <vt:variant>
        <vt:lpwstr>m258</vt:lpwstr>
      </vt:variant>
      <vt:variant>
        <vt:i4>3145844</vt:i4>
      </vt:variant>
      <vt:variant>
        <vt:i4>3696</vt:i4>
      </vt:variant>
      <vt:variant>
        <vt:i4>0</vt:i4>
      </vt:variant>
      <vt:variant>
        <vt:i4>5</vt:i4>
      </vt:variant>
      <vt:variant>
        <vt:lpwstr/>
      </vt:variant>
      <vt:variant>
        <vt:lpwstr>t0</vt:lpwstr>
      </vt:variant>
      <vt:variant>
        <vt:i4>7208971</vt:i4>
      </vt:variant>
      <vt:variant>
        <vt:i4>3693</vt:i4>
      </vt:variant>
      <vt:variant>
        <vt:i4>0</vt:i4>
      </vt:variant>
      <vt:variant>
        <vt:i4>5</vt:i4>
      </vt:variant>
      <vt:variant>
        <vt:lpwstr>lsgmech_2.doc</vt:lpwstr>
      </vt:variant>
      <vt:variant>
        <vt:lpwstr>m964</vt:lpwstr>
      </vt:variant>
      <vt:variant>
        <vt:i4>7012363</vt:i4>
      </vt:variant>
      <vt:variant>
        <vt:i4>3678</vt:i4>
      </vt:variant>
      <vt:variant>
        <vt:i4>0</vt:i4>
      </vt:variant>
      <vt:variant>
        <vt:i4>5</vt:i4>
      </vt:variant>
      <vt:variant>
        <vt:lpwstr>lsgmech_2.doc</vt:lpwstr>
      </vt:variant>
      <vt:variant>
        <vt:lpwstr>m961</vt:lpwstr>
      </vt:variant>
      <vt:variant>
        <vt:i4>3539006</vt:i4>
      </vt:variant>
      <vt:variant>
        <vt:i4>3675</vt:i4>
      </vt:variant>
      <vt:variant>
        <vt:i4>0</vt:i4>
      </vt:variant>
      <vt:variant>
        <vt:i4>5</vt:i4>
      </vt:variant>
      <vt:variant>
        <vt:lpwstr>lsgmech.doc</vt:lpwstr>
      </vt:variant>
      <vt:variant>
        <vt:lpwstr>m812</vt:lpwstr>
      </vt:variant>
      <vt:variant>
        <vt:i4>3473470</vt:i4>
      </vt:variant>
      <vt:variant>
        <vt:i4>3672</vt:i4>
      </vt:variant>
      <vt:variant>
        <vt:i4>0</vt:i4>
      </vt:variant>
      <vt:variant>
        <vt:i4>5</vt:i4>
      </vt:variant>
      <vt:variant>
        <vt:lpwstr>lsgmech.doc</vt:lpwstr>
      </vt:variant>
      <vt:variant>
        <vt:lpwstr>m811</vt:lpwstr>
      </vt:variant>
      <vt:variant>
        <vt:i4>3670079</vt:i4>
      </vt:variant>
      <vt:variant>
        <vt:i4>3669</vt:i4>
      </vt:variant>
      <vt:variant>
        <vt:i4>0</vt:i4>
      </vt:variant>
      <vt:variant>
        <vt:i4>5</vt:i4>
      </vt:variant>
      <vt:variant>
        <vt:lpwstr>lsgmech.doc</vt:lpwstr>
      </vt:variant>
      <vt:variant>
        <vt:lpwstr>m703</vt:lpwstr>
      </vt:variant>
      <vt:variant>
        <vt:i4>3932223</vt:i4>
      </vt:variant>
      <vt:variant>
        <vt:i4>3666</vt:i4>
      </vt:variant>
      <vt:variant>
        <vt:i4>0</vt:i4>
      </vt:variant>
      <vt:variant>
        <vt:i4>5</vt:i4>
      </vt:variant>
      <vt:variant>
        <vt:lpwstr>lsgmech.doc</vt:lpwstr>
      </vt:variant>
      <vt:variant>
        <vt:lpwstr>m606</vt:lpwstr>
      </vt:variant>
      <vt:variant>
        <vt:i4>4390984</vt:i4>
      </vt:variant>
      <vt:variant>
        <vt:i4>3663</vt:i4>
      </vt:variant>
      <vt:variant>
        <vt:i4>0</vt:i4>
      </vt:variant>
      <vt:variant>
        <vt:i4>5</vt:i4>
      </vt:variant>
      <vt:variant>
        <vt:lpwstr>http://www.24h-rennen.de/</vt:lpwstr>
      </vt:variant>
      <vt:variant>
        <vt:lpwstr/>
      </vt:variant>
      <vt:variant>
        <vt:i4>3801143</vt:i4>
      </vt:variant>
      <vt:variant>
        <vt:i4>3660</vt:i4>
      </vt:variant>
      <vt:variant>
        <vt:i4>0</vt:i4>
      </vt:variant>
      <vt:variant>
        <vt:i4>5</vt:i4>
      </vt:variant>
      <vt:variant>
        <vt:lpwstr>lsgmech.doc</vt:lpwstr>
      </vt:variant>
      <vt:variant>
        <vt:lpwstr>m583</vt:lpwstr>
      </vt:variant>
      <vt:variant>
        <vt:i4>4128826</vt:i4>
      </vt:variant>
      <vt:variant>
        <vt:i4>3657</vt:i4>
      </vt:variant>
      <vt:variant>
        <vt:i4>0</vt:i4>
      </vt:variant>
      <vt:variant>
        <vt:i4>5</vt:i4>
      </vt:variant>
      <vt:variant>
        <vt:lpwstr>lsgmech.doc</vt:lpwstr>
      </vt:variant>
      <vt:variant>
        <vt:lpwstr>m556</vt:lpwstr>
      </vt:variant>
      <vt:variant>
        <vt:i4>3997753</vt:i4>
      </vt:variant>
      <vt:variant>
        <vt:i4>3654</vt:i4>
      </vt:variant>
      <vt:variant>
        <vt:i4>0</vt:i4>
      </vt:variant>
      <vt:variant>
        <vt:i4>5</vt:i4>
      </vt:variant>
      <vt:variant>
        <vt:lpwstr>lsgmech.doc</vt:lpwstr>
      </vt:variant>
      <vt:variant>
        <vt:lpwstr>m465</vt:lpwstr>
      </vt:variant>
      <vt:variant>
        <vt:i4>3932217</vt:i4>
      </vt:variant>
      <vt:variant>
        <vt:i4>3651</vt:i4>
      </vt:variant>
      <vt:variant>
        <vt:i4>0</vt:i4>
      </vt:variant>
      <vt:variant>
        <vt:i4>5</vt:i4>
      </vt:variant>
      <vt:variant>
        <vt:lpwstr>lsgmech.doc</vt:lpwstr>
      </vt:variant>
      <vt:variant>
        <vt:lpwstr>m464</vt:lpwstr>
      </vt:variant>
      <vt:variant>
        <vt:i4>3866681</vt:i4>
      </vt:variant>
      <vt:variant>
        <vt:i4>3648</vt:i4>
      </vt:variant>
      <vt:variant>
        <vt:i4>0</vt:i4>
      </vt:variant>
      <vt:variant>
        <vt:i4>5</vt:i4>
      </vt:variant>
      <vt:variant>
        <vt:lpwstr>lsgmech.doc</vt:lpwstr>
      </vt:variant>
      <vt:variant>
        <vt:lpwstr>m463</vt:lpwstr>
      </vt:variant>
      <vt:variant>
        <vt:i4>4325393</vt:i4>
      </vt:variant>
      <vt:variant>
        <vt:i4>3645</vt:i4>
      </vt:variant>
      <vt:variant>
        <vt:i4>0</vt:i4>
      </vt:variant>
      <vt:variant>
        <vt:i4>5</vt:i4>
      </vt:variant>
      <vt:variant>
        <vt:lpwstr>formeln.doc</vt:lpwstr>
      </vt:variant>
      <vt:variant>
        <vt:lpwstr>relativ</vt:lpwstr>
      </vt:variant>
      <vt:variant>
        <vt:i4>3145844</vt:i4>
      </vt:variant>
      <vt:variant>
        <vt:i4>3642</vt:i4>
      </vt:variant>
      <vt:variant>
        <vt:i4>0</vt:i4>
      </vt:variant>
      <vt:variant>
        <vt:i4>5</vt:i4>
      </vt:variant>
      <vt:variant>
        <vt:lpwstr/>
      </vt:variant>
      <vt:variant>
        <vt:lpwstr>t0</vt:lpwstr>
      </vt:variant>
      <vt:variant>
        <vt:i4>3932218</vt:i4>
      </vt:variant>
      <vt:variant>
        <vt:i4>3639</vt:i4>
      </vt:variant>
      <vt:variant>
        <vt:i4>0</vt:i4>
      </vt:variant>
      <vt:variant>
        <vt:i4>5</vt:i4>
      </vt:variant>
      <vt:variant>
        <vt:lpwstr>lsgmech.doc</vt:lpwstr>
      </vt:variant>
      <vt:variant>
        <vt:lpwstr>m858</vt:lpwstr>
      </vt:variant>
      <vt:variant>
        <vt:i4>3997756</vt:i4>
      </vt:variant>
      <vt:variant>
        <vt:i4>3636</vt:i4>
      </vt:variant>
      <vt:variant>
        <vt:i4>0</vt:i4>
      </vt:variant>
      <vt:variant>
        <vt:i4>5</vt:i4>
      </vt:variant>
      <vt:variant>
        <vt:lpwstr>lsgmech.doc</vt:lpwstr>
      </vt:variant>
      <vt:variant>
        <vt:lpwstr>m839</vt:lpwstr>
      </vt:variant>
      <vt:variant>
        <vt:i4>3735612</vt:i4>
      </vt:variant>
      <vt:variant>
        <vt:i4>3633</vt:i4>
      </vt:variant>
      <vt:variant>
        <vt:i4>0</vt:i4>
      </vt:variant>
      <vt:variant>
        <vt:i4>5</vt:i4>
      </vt:variant>
      <vt:variant>
        <vt:lpwstr>lsgmech.doc</vt:lpwstr>
      </vt:variant>
      <vt:variant>
        <vt:lpwstr>m530</vt:lpwstr>
      </vt:variant>
      <vt:variant>
        <vt:i4>3932219</vt:i4>
      </vt:variant>
      <vt:variant>
        <vt:i4>3627</vt:i4>
      </vt:variant>
      <vt:variant>
        <vt:i4>0</vt:i4>
      </vt:variant>
      <vt:variant>
        <vt:i4>5</vt:i4>
      </vt:variant>
      <vt:variant>
        <vt:lpwstr>lsgmech.doc</vt:lpwstr>
      </vt:variant>
      <vt:variant>
        <vt:lpwstr>m444</vt:lpwstr>
      </vt:variant>
      <vt:variant>
        <vt:i4>3145844</vt:i4>
      </vt:variant>
      <vt:variant>
        <vt:i4>3624</vt:i4>
      </vt:variant>
      <vt:variant>
        <vt:i4>0</vt:i4>
      </vt:variant>
      <vt:variant>
        <vt:i4>5</vt:i4>
      </vt:variant>
      <vt:variant>
        <vt:lpwstr/>
      </vt:variant>
      <vt:variant>
        <vt:lpwstr>t0</vt:lpwstr>
      </vt:variant>
      <vt:variant>
        <vt:i4>6815748</vt:i4>
      </vt:variant>
      <vt:variant>
        <vt:i4>3621</vt:i4>
      </vt:variant>
      <vt:variant>
        <vt:i4>0</vt:i4>
      </vt:variant>
      <vt:variant>
        <vt:i4>5</vt:i4>
      </vt:variant>
      <vt:variant>
        <vt:lpwstr>lsgmech_2.doc</vt:lpwstr>
      </vt:variant>
      <vt:variant>
        <vt:lpwstr>m992</vt:lpwstr>
      </vt:variant>
      <vt:variant>
        <vt:i4>6946821</vt:i4>
      </vt:variant>
      <vt:variant>
        <vt:i4>3618</vt:i4>
      </vt:variant>
      <vt:variant>
        <vt:i4>0</vt:i4>
      </vt:variant>
      <vt:variant>
        <vt:i4>5</vt:i4>
      </vt:variant>
      <vt:variant>
        <vt:lpwstr>lsgmech_2.doc</vt:lpwstr>
      </vt:variant>
      <vt:variant>
        <vt:lpwstr>m980</vt:lpwstr>
      </vt:variant>
      <vt:variant>
        <vt:i4>6422538</vt:i4>
      </vt:variant>
      <vt:variant>
        <vt:i4>3615</vt:i4>
      </vt:variant>
      <vt:variant>
        <vt:i4>0</vt:i4>
      </vt:variant>
      <vt:variant>
        <vt:i4>5</vt:i4>
      </vt:variant>
      <vt:variant>
        <vt:lpwstr>lsgmech_2.doc</vt:lpwstr>
      </vt:variant>
      <vt:variant>
        <vt:lpwstr>m978</vt:lpwstr>
      </vt:variant>
      <vt:variant>
        <vt:i4>6422539</vt:i4>
      </vt:variant>
      <vt:variant>
        <vt:i4>3612</vt:i4>
      </vt:variant>
      <vt:variant>
        <vt:i4>0</vt:i4>
      </vt:variant>
      <vt:variant>
        <vt:i4>5</vt:i4>
      </vt:variant>
      <vt:variant>
        <vt:lpwstr>lsgmech_2.doc</vt:lpwstr>
      </vt:variant>
      <vt:variant>
        <vt:lpwstr>m968</vt:lpwstr>
      </vt:variant>
      <vt:variant>
        <vt:i4>6881288</vt:i4>
      </vt:variant>
      <vt:variant>
        <vt:i4>3609</vt:i4>
      </vt:variant>
      <vt:variant>
        <vt:i4>0</vt:i4>
      </vt:variant>
      <vt:variant>
        <vt:i4>5</vt:i4>
      </vt:variant>
      <vt:variant>
        <vt:lpwstr>lsgmech_2.doc</vt:lpwstr>
      </vt:variant>
      <vt:variant>
        <vt:lpwstr>m953</vt:lpwstr>
      </vt:variant>
      <vt:variant>
        <vt:i4>3407935</vt:i4>
      </vt:variant>
      <vt:variant>
        <vt:i4>3606</vt:i4>
      </vt:variant>
      <vt:variant>
        <vt:i4>0</vt:i4>
      </vt:variant>
      <vt:variant>
        <vt:i4>5</vt:i4>
      </vt:variant>
      <vt:variant>
        <vt:lpwstr>lsgmech.doc</vt:lpwstr>
      </vt:variant>
      <vt:variant>
        <vt:lpwstr>m901</vt:lpwstr>
      </vt:variant>
      <vt:variant>
        <vt:i4>3866681</vt:i4>
      </vt:variant>
      <vt:variant>
        <vt:i4>3603</vt:i4>
      </vt:variant>
      <vt:variant>
        <vt:i4>0</vt:i4>
      </vt:variant>
      <vt:variant>
        <vt:i4>5</vt:i4>
      </vt:variant>
      <vt:variant>
        <vt:lpwstr>lsgmech.doc</vt:lpwstr>
      </vt:variant>
      <vt:variant>
        <vt:lpwstr>m760</vt:lpwstr>
      </vt:variant>
      <vt:variant>
        <vt:i4>3866683</vt:i4>
      </vt:variant>
      <vt:variant>
        <vt:i4>3600</vt:i4>
      </vt:variant>
      <vt:variant>
        <vt:i4>0</vt:i4>
      </vt:variant>
      <vt:variant>
        <vt:i4>5</vt:i4>
      </vt:variant>
      <vt:variant>
        <vt:lpwstr>lsgmech.doc</vt:lpwstr>
      </vt:variant>
      <vt:variant>
        <vt:lpwstr>m740</vt:lpwstr>
      </vt:variant>
      <vt:variant>
        <vt:i4>3997756</vt:i4>
      </vt:variant>
      <vt:variant>
        <vt:i4>3597</vt:i4>
      </vt:variant>
      <vt:variant>
        <vt:i4>0</vt:i4>
      </vt:variant>
      <vt:variant>
        <vt:i4>5</vt:i4>
      </vt:variant>
      <vt:variant>
        <vt:lpwstr>lsgmech.doc</vt:lpwstr>
      </vt:variant>
      <vt:variant>
        <vt:lpwstr>m736</vt:lpwstr>
      </vt:variant>
      <vt:variant>
        <vt:i4>4128829</vt:i4>
      </vt:variant>
      <vt:variant>
        <vt:i4>3594</vt:i4>
      </vt:variant>
      <vt:variant>
        <vt:i4>0</vt:i4>
      </vt:variant>
      <vt:variant>
        <vt:i4>5</vt:i4>
      </vt:variant>
      <vt:variant>
        <vt:lpwstr>lsgmech.doc</vt:lpwstr>
      </vt:variant>
      <vt:variant>
        <vt:lpwstr>m724</vt:lpwstr>
      </vt:variant>
      <vt:variant>
        <vt:i4>3670077</vt:i4>
      </vt:variant>
      <vt:variant>
        <vt:i4>3591</vt:i4>
      </vt:variant>
      <vt:variant>
        <vt:i4>0</vt:i4>
      </vt:variant>
      <vt:variant>
        <vt:i4>5</vt:i4>
      </vt:variant>
      <vt:variant>
        <vt:lpwstr>lsgmech.doc</vt:lpwstr>
      </vt:variant>
      <vt:variant>
        <vt:lpwstr>m723</vt:lpwstr>
      </vt:variant>
      <vt:variant>
        <vt:i4>3342398</vt:i4>
      </vt:variant>
      <vt:variant>
        <vt:i4>3588</vt:i4>
      </vt:variant>
      <vt:variant>
        <vt:i4>0</vt:i4>
      </vt:variant>
      <vt:variant>
        <vt:i4>5</vt:i4>
      </vt:variant>
      <vt:variant>
        <vt:lpwstr>lsgmech.doc</vt:lpwstr>
      </vt:variant>
      <vt:variant>
        <vt:lpwstr>m718</vt:lpwstr>
      </vt:variant>
      <vt:variant>
        <vt:i4>3932222</vt:i4>
      </vt:variant>
      <vt:variant>
        <vt:i4>3585</vt:i4>
      </vt:variant>
      <vt:variant>
        <vt:i4>0</vt:i4>
      </vt:variant>
      <vt:variant>
        <vt:i4>5</vt:i4>
      </vt:variant>
      <vt:variant>
        <vt:lpwstr>lsgmech.doc</vt:lpwstr>
      </vt:variant>
      <vt:variant>
        <vt:lpwstr>m717</vt:lpwstr>
      </vt:variant>
      <vt:variant>
        <vt:i4>3670078</vt:i4>
      </vt:variant>
      <vt:variant>
        <vt:i4>3582</vt:i4>
      </vt:variant>
      <vt:variant>
        <vt:i4>0</vt:i4>
      </vt:variant>
      <vt:variant>
        <vt:i4>5</vt:i4>
      </vt:variant>
      <vt:variant>
        <vt:lpwstr>lsgmech.doc</vt:lpwstr>
      </vt:variant>
      <vt:variant>
        <vt:lpwstr>m713</vt:lpwstr>
      </vt:variant>
      <vt:variant>
        <vt:i4>3801150</vt:i4>
      </vt:variant>
      <vt:variant>
        <vt:i4>3579</vt:i4>
      </vt:variant>
      <vt:variant>
        <vt:i4>0</vt:i4>
      </vt:variant>
      <vt:variant>
        <vt:i4>5</vt:i4>
      </vt:variant>
      <vt:variant>
        <vt:lpwstr>lsgmech.doc</vt:lpwstr>
      </vt:variant>
      <vt:variant>
        <vt:lpwstr>m711</vt:lpwstr>
      </vt:variant>
      <vt:variant>
        <vt:i4>3276863</vt:i4>
      </vt:variant>
      <vt:variant>
        <vt:i4>3576</vt:i4>
      </vt:variant>
      <vt:variant>
        <vt:i4>0</vt:i4>
      </vt:variant>
      <vt:variant>
        <vt:i4>5</vt:i4>
      </vt:variant>
      <vt:variant>
        <vt:lpwstr>lsgmech.doc</vt:lpwstr>
      </vt:variant>
      <vt:variant>
        <vt:lpwstr>m709</vt:lpwstr>
      </vt:variant>
      <vt:variant>
        <vt:i4>3342399</vt:i4>
      </vt:variant>
      <vt:variant>
        <vt:i4>3573</vt:i4>
      </vt:variant>
      <vt:variant>
        <vt:i4>0</vt:i4>
      </vt:variant>
      <vt:variant>
        <vt:i4>5</vt:i4>
      </vt:variant>
      <vt:variant>
        <vt:lpwstr>lsgmech.doc</vt:lpwstr>
      </vt:variant>
      <vt:variant>
        <vt:lpwstr>m708</vt:lpwstr>
      </vt:variant>
      <vt:variant>
        <vt:i4>3932223</vt:i4>
      </vt:variant>
      <vt:variant>
        <vt:i4>3570</vt:i4>
      </vt:variant>
      <vt:variant>
        <vt:i4>0</vt:i4>
      </vt:variant>
      <vt:variant>
        <vt:i4>5</vt:i4>
      </vt:variant>
      <vt:variant>
        <vt:lpwstr>lsgmech.doc</vt:lpwstr>
      </vt:variant>
      <vt:variant>
        <vt:lpwstr>m707</vt:lpwstr>
      </vt:variant>
      <vt:variant>
        <vt:i4>4063295</vt:i4>
      </vt:variant>
      <vt:variant>
        <vt:i4>3567</vt:i4>
      </vt:variant>
      <vt:variant>
        <vt:i4>0</vt:i4>
      </vt:variant>
      <vt:variant>
        <vt:i4>5</vt:i4>
      </vt:variant>
      <vt:variant>
        <vt:lpwstr>lsgmech.doc</vt:lpwstr>
      </vt:variant>
      <vt:variant>
        <vt:lpwstr>m705</vt:lpwstr>
      </vt:variant>
      <vt:variant>
        <vt:i4>3735615</vt:i4>
      </vt:variant>
      <vt:variant>
        <vt:i4>3558</vt:i4>
      </vt:variant>
      <vt:variant>
        <vt:i4>0</vt:i4>
      </vt:variant>
      <vt:variant>
        <vt:i4>5</vt:i4>
      </vt:variant>
      <vt:variant>
        <vt:lpwstr>lsgmech.doc</vt:lpwstr>
      </vt:variant>
      <vt:variant>
        <vt:lpwstr>m702</vt:lpwstr>
      </vt:variant>
      <vt:variant>
        <vt:i4>3342390</vt:i4>
      </vt:variant>
      <vt:variant>
        <vt:i4>3555</vt:i4>
      </vt:variant>
      <vt:variant>
        <vt:i4>0</vt:i4>
      </vt:variant>
      <vt:variant>
        <vt:i4>5</vt:i4>
      </vt:variant>
      <vt:variant>
        <vt:lpwstr>lsgmech.doc</vt:lpwstr>
      </vt:variant>
      <vt:variant>
        <vt:lpwstr>m699</vt:lpwstr>
      </vt:variant>
      <vt:variant>
        <vt:i4>3670070</vt:i4>
      </vt:variant>
      <vt:variant>
        <vt:i4>3552</vt:i4>
      </vt:variant>
      <vt:variant>
        <vt:i4>0</vt:i4>
      </vt:variant>
      <vt:variant>
        <vt:i4>5</vt:i4>
      </vt:variant>
      <vt:variant>
        <vt:lpwstr>lsgmech.doc</vt:lpwstr>
      </vt:variant>
      <vt:variant>
        <vt:lpwstr>m692</vt:lpwstr>
      </vt:variant>
      <vt:variant>
        <vt:i4>3866678</vt:i4>
      </vt:variant>
      <vt:variant>
        <vt:i4>3549</vt:i4>
      </vt:variant>
      <vt:variant>
        <vt:i4>0</vt:i4>
      </vt:variant>
      <vt:variant>
        <vt:i4>5</vt:i4>
      </vt:variant>
      <vt:variant>
        <vt:lpwstr>lsgmech.doc</vt:lpwstr>
      </vt:variant>
      <vt:variant>
        <vt:lpwstr>m691</vt:lpwstr>
      </vt:variant>
      <vt:variant>
        <vt:i4>3735612</vt:i4>
      </vt:variant>
      <vt:variant>
        <vt:i4>3543</vt:i4>
      </vt:variant>
      <vt:variant>
        <vt:i4>0</vt:i4>
      </vt:variant>
      <vt:variant>
        <vt:i4>5</vt:i4>
      </vt:variant>
      <vt:variant>
        <vt:lpwstr>lsgmech.doc</vt:lpwstr>
      </vt:variant>
      <vt:variant>
        <vt:lpwstr>m633</vt:lpwstr>
      </vt:variant>
      <vt:variant>
        <vt:i4>4063294</vt:i4>
      </vt:variant>
      <vt:variant>
        <vt:i4>3540</vt:i4>
      </vt:variant>
      <vt:variant>
        <vt:i4>0</vt:i4>
      </vt:variant>
      <vt:variant>
        <vt:i4>5</vt:i4>
      </vt:variant>
      <vt:variant>
        <vt:lpwstr>lsgmech.doc</vt:lpwstr>
      </vt:variant>
      <vt:variant>
        <vt:lpwstr>m614</vt:lpwstr>
      </vt:variant>
      <vt:variant>
        <vt:i4>3997759</vt:i4>
      </vt:variant>
      <vt:variant>
        <vt:i4>3537</vt:i4>
      </vt:variant>
      <vt:variant>
        <vt:i4>0</vt:i4>
      </vt:variant>
      <vt:variant>
        <vt:i4>5</vt:i4>
      </vt:variant>
      <vt:variant>
        <vt:lpwstr>lsgmech.doc</vt:lpwstr>
      </vt:variant>
      <vt:variant>
        <vt:lpwstr>m607</vt:lpwstr>
      </vt:variant>
      <vt:variant>
        <vt:i4>4128831</vt:i4>
      </vt:variant>
      <vt:variant>
        <vt:i4>3534</vt:i4>
      </vt:variant>
      <vt:variant>
        <vt:i4>0</vt:i4>
      </vt:variant>
      <vt:variant>
        <vt:i4>5</vt:i4>
      </vt:variant>
      <vt:variant>
        <vt:lpwstr>lsgmech.doc</vt:lpwstr>
      </vt:variant>
      <vt:variant>
        <vt:lpwstr>m605</vt:lpwstr>
      </vt:variant>
      <vt:variant>
        <vt:i4>4128827</vt:i4>
      </vt:variant>
      <vt:variant>
        <vt:i4>3531</vt:i4>
      </vt:variant>
      <vt:variant>
        <vt:i4>0</vt:i4>
      </vt:variant>
      <vt:variant>
        <vt:i4>5</vt:i4>
      </vt:variant>
      <vt:variant>
        <vt:lpwstr>lsgmech.doc</vt:lpwstr>
      </vt:variant>
      <vt:variant>
        <vt:lpwstr>m546</vt:lpwstr>
      </vt:variant>
      <vt:variant>
        <vt:i4>4128830</vt:i4>
      </vt:variant>
      <vt:variant>
        <vt:i4>3528</vt:i4>
      </vt:variant>
      <vt:variant>
        <vt:i4>0</vt:i4>
      </vt:variant>
      <vt:variant>
        <vt:i4>5</vt:i4>
      </vt:variant>
      <vt:variant>
        <vt:lpwstr>lsgmech.doc</vt:lpwstr>
      </vt:variant>
      <vt:variant>
        <vt:lpwstr>m516</vt:lpwstr>
      </vt:variant>
      <vt:variant>
        <vt:i4>3932222</vt:i4>
      </vt:variant>
      <vt:variant>
        <vt:i4>3525</vt:i4>
      </vt:variant>
      <vt:variant>
        <vt:i4>0</vt:i4>
      </vt:variant>
      <vt:variant>
        <vt:i4>5</vt:i4>
      </vt:variant>
      <vt:variant>
        <vt:lpwstr>lsgmech.doc</vt:lpwstr>
      </vt:variant>
      <vt:variant>
        <vt:lpwstr>m515</vt:lpwstr>
      </vt:variant>
      <vt:variant>
        <vt:i4>3735614</vt:i4>
      </vt:variant>
      <vt:variant>
        <vt:i4>3522</vt:i4>
      </vt:variant>
      <vt:variant>
        <vt:i4>0</vt:i4>
      </vt:variant>
      <vt:variant>
        <vt:i4>5</vt:i4>
      </vt:variant>
      <vt:variant>
        <vt:lpwstr>lsgmech.doc</vt:lpwstr>
      </vt:variant>
      <vt:variant>
        <vt:lpwstr>m510</vt:lpwstr>
      </vt:variant>
      <vt:variant>
        <vt:i4>3997754</vt:i4>
      </vt:variant>
      <vt:variant>
        <vt:i4>3519</vt:i4>
      </vt:variant>
      <vt:variant>
        <vt:i4>0</vt:i4>
      </vt:variant>
      <vt:variant>
        <vt:i4>5</vt:i4>
      </vt:variant>
      <vt:variant>
        <vt:lpwstr>lsgmech.doc</vt:lpwstr>
      </vt:variant>
      <vt:variant>
        <vt:lpwstr>m455</vt:lpwstr>
      </vt:variant>
      <vt:variant>
        <vt:i4>3735610</vt:i4>
      </vt:variant>
      <vt:variant>
        <vt:i4>3516</vt:i4>
      </vt:variant>
      <vt:variant>
        <vt:i4>0</vt:i4>
      </vt:variant>
      <vt:variant>
        <vt:i4>5</vt:i4>
      </vt:variant>
      <vt:variant>
        <vt:lpwstr>lsgmech.doc</vt:lpwstr>
      </vt:variant>
      <vt:variant>
        <vt:lpwstr>m451</vt:lpwstr>
      </vt:variant>
      <vt:variant>
        <vt:i4>3670074</vt:i4>
      </vt:variant>
      <vt:variant>
        <vt:i4>3510</vt:i4>
      </vt:variant>
      <vt:variant>
        <vt:i4>0</vt:i4>
      </vt:variant>
      <vt:variant>
        <vt:i4>5</vt:i4>
      </vt:variant>
      <vt:variant>
        <vt:lpwstr>lsgmech.doc</vt:lpwstr>
      </vt:variant>
      <vt:variant>
        <vt:lpwstr>m450</vt:lpwstr>
      </vt:variant>
      <vt:variant>
        <vt:i4>3866683</vt:i4>
      </vt:variant>
      <vt:variant>
        <vt:i4>3507</vt:i4>
      </vt:variant>
      <vt:variant>
        <vt:i4>0</vt:i4>
      </vt:variant>
      <vt:variant>
        <vt:i4>5</vt:i4>
      </vt:variant>
      <vt:variant>
        <vt:lpwstr>lsgmech.doc</vt:lpwstr>
      </vt:variant>
      <vt:variant>
        <vt:lpwstr>m443</vt:lpwstr>
      </vt:variant>
      <vt:variant>
        <vt:i4>3801150</vt:i4>
      </vt:variant>
      <vt:variant>
        <vt:i4>3504</vt:i4>
      </vt:variant>
      <vt:variant>
        <vt:i4>0</vt:i4>
      </vt:variant>
      <vt:variant>
        <vt:i4>5</vt:i4>
      </vt:variant>
      <vt:variant>
        <vt:lpwstr>lsgmech.doc</vt:lpwstr>
      </vt:variant>
      <vt:variant>
        <vt:lpwstr>m412</vt:lpwstr>
      </vt:variant>
      <vt:variant>
        <vt:i4>3735614</vt:i4>
      </vt:variant>
      <vt:variant>
        <vt:i4>3501</vt:i4>
      </vt:variant>
      <vt:variant>
        <vt:i4>0</vt:i4>
      </vt:variant>
      <vt:variant>
        <vt:i4>5</vt:i4>
      </vt:variant>
      <vt:variant>
        <vt:lpwstr>lsgmech.doc</vt:lpwstr>
      </vt:variant>
      <vt:variant>
        <vt:lpwstr>m411</vt:lpwstr>
      </vt:variant>
      <vt:variant>
        <vt:i4>3670078</vt:i4>
      </vt:variant>
      <vt:variant>
        <vt:i4>3498</vt:i4>
      </vt:variant>
      <vt:variant>
        <vt:i4>0</vt:i4>
      </vt:variant>
      <vt:variant>
        <vt:i4>5</vt:i4>
      </vt:variant>
      <vt:variant>
        <vt:lpwstr>lsgmech.doc</vt:lpwstr>
      </vt:variant>
      <vt:variant>
        <vt:lpwstr>m410</vt:lpwstr>
      </vt:variant>
      <vt:variant>
        <vt:i4>3211327</vt:i4>
      </vt:variant>
      <vt:variant>
        <vt:i4>3495</vt:i4>
      </vt:variant>
      <vt:variant>
        <vt:i4>0</vt:i4>
      </vt:variant>
      <vt:variant>
        <vt:i4>5</vt:i4>
      </vt:variant>
      <vt:variant>
        <vt:lpwstr>lsgmech.doc</vt:lpwstr>
      </vt:variant>
      <vt:variant>
        <vt:lpwstr>m409</vt:lpwstr>
      </vt:variant>
      <vt:variant>
        <vt:i4>4063295</vt:i4>
      </vt:variant>
      <vt:variant>
        <vt:i4>3492</vt:i4>
      </vt:variant>
      <vt:variant>
        <vt:i4>0</vt:i4>
      </vt:variant>
      <vt:variant>
        <vt:i4>5</vt:i4>
      </vt:variant>
      <vt:variant>
        <vt:lpwstr>lsgmech.doc</vt:lpwstr>
      </vt:variant>
      <vt:variant>
        <vt:lpwstr>m406</vt:lpwstr>
      </vt:variant>
      <vt:variant>
        <vt:i4>3997759</vt:i4>
      </vt:variant>
      <vt:variant>
        <vt:i4>3489</vt:i4>
      </vt:variant>
      <vt:variant>
        <vt:i4>0</vt:i4>
      </vt:variant>
      <vt:variant>
        <vt:i4>5</vt:i4>
      </vt:variant>
      <vt:variant>
        <vt:lpwstr>lsgmech.doc</vt:lpwstr>
      </vt:variant>
      <vt:variant>
        <vt:lpwstr>m405</vt:lpwstr>
      </vt:variant>
      <vt:variant>
        <vt:i4>3866681</vt:i4>
      </vt:variant>
      <vt:variant>
        <vt:i4>3486</vt:i4>
      </vt:variant>
      <vt:variant>
        <vt:i4>0</vt:i4>
      </vt:variant>
      <vt:variant>
        <vt:i4>5</vt:i4>
      </vt:variant>
      <vt:variant>
        <vt:lpwstr>lsgmech.doc</vt:lpwstr>
      </vt:variant>
      <vt:variant>
        <vt:lpwstr>m364</vt:lpwstr>
      </vt:variant>
      <vt:variant>
        <vt:i4>3932221</vt:i4>
      </vt:variant>
      <vt:variant>
        <vt:i4>3483</vt:i4>
      </vt:variant>
      <vt:variant>
        <vt:i4>0</vt:i4>
      </vt:variant>
      <vt:variant>
        <vt:i4>5</vt:i4>
      </vt:variant>
      <vt:variant>
        <vt:lpwstr>lsgmech.doc</vt:lpwstr>
      </vt:variant>
      <vt:variant>
        <vt:lpwstr>m323</vt:lpwstr>
      </vt:variant>
      <vt:variant>
        <vt:i4>3997757</vt:i4>
      </vt:variant>
      <vt:variant>
        <vt:i4>3480</vt:i4>
      </vt:variant>
      <vt:variant>
        <vt:i4>0</vt:i4>
      </vt:variant>
      <vt:variant>
        <vt:i4>5</vt:i4>
      </vt:variant>
      <vt:variant>
        <vt:lpwstr>lsgmech.doc</vt:lpwstr>
      </vt:variant>
      <vt:variant>
        <vt:lpwstr>m322</vt:lpwstr>
      </vt:variant>
      <vt:variant>
        <vt:i4>4128829</vt:i4>
      </vt:variant>
      <vt:variant>
        <vt:i4>3477</vt:i4>
      </vt:variant>
      <vt:variant>
        <vt:i4>0</vt:i4>
      </vt:variant>
      <vt:variant>
        <vt:i4>5</vt:i4>
      </vt:variant>
      <vt:variant>
        <vt:lpwstr>lsgmech.doc</vt:lpwstr>
      </vt:variant>
      <vt:variant>
        <vt:lpwstr>m320</vt:lpwstr>
      </vt:variant>
      <vt:variant>
        <vt:i4>3539006</vt:i4>
      </vt:variant>
      <vt:variant>
        <vt:i4>3474</vt:i4>
      </vt:variant>
      <vt:variant>
        <vt:i4>0</vt:i4>
      </vt:variant>
      <vt:variant>
        <vt:i4>5</vt:i4>
      </vt:variant>
      <vt:variant>
        <vt:lpwstr>lsgmech.doc</vt:lpwstr>
      </vt:variant>
      <vt:variant>
        <vt:lpwstr>m319</vt:lpwstr>
      </vt:variant>
      <vt:variant>
        <vt:i4>3604542</vt:i4>
      </vt:variant>
      <vt:variant>
        <vt:i4>3471</vt:i4>
      </vt:variant>
      <vt:variant>
        <vt:i4>0</vt:i4>
      </vt:variant>
      <vt:variant>
        <vt:i4>5</vt:i4>
      </vt:variant>
      <vt:variant>
        <vt:lpwstr>lsgmech.doc</vt:lpwstr>
      </vt:variant>
      <vt:variant>
        <vt:lpwstr>m318</vt:lpwstr>
      </vt:variant>
      <vt:variant>
        <vt:i4>4063338</vt:i4>
      </vt:variant>
      <vt:variant>
        <vt:i4>3468</vt:i4>
      </vt:variant>
      <vt:variant>
        <vt:i4>0</vt:i4>
      </vt:variant>
      <vt:variant>
        <vt:i4>5</vt:i4>
      </vt:variant>
      <vt:variant>
        <vt:lpwstr>formeln.doc</vt:lpwstr>
      </vt:variant>
      <vt:variant>
        <vt:lpwstr>druck</vt:lpwstr>
      </vt:variant>
      <vt:variant>
        <vt:i4>3145844</vt:i4>
      </vt:variant>
      <vt:variant>
        <vt:i4>3465</vt:i4>
      </vt:variant>
      <vt:variant>
        <vt:i4>0</vt:i4>
      </vt:variant>
      <vt:variant>
        <vt:i4>5</vt:i4>
      </vt:variant>
      <vt:variant>
        <vt:lpwstr/>
      </vt:variant>
      <vt:variant>
        <vt:lpwstr>t0</vt:lpwstr>
      </vt:variant>
      <vt:variant>
        <vt:i4>7012360</vt:i4>
      </vt:variant>
      <vt:variant>
        <vt:i4>3462</vt:i4>
      </vt:variant>
      <vt:variant>
        <vt:i4>0</vt:i4>
      </vt:variant>
      <vt:variant>
        <vt:i4>5</vt:i4>
      </vt:variant>
      <vt:variant>
        <vt:lpwstr>lsgmech_2.doc</vt:lpwstr>
      </vt:variant>
      <vt:variant>
        <vt:lpwstr>m951</vt:lpwstr>
      </vt:variant>
      <vt:variant>
        <vt:i4>3145788</vt:i4>
      </vt:variant>
      <vt:variant>
        <vt:i4>3459</vt:i4>
      </vt:variant>
      <vt:variant>
        <vt:i4>0</vt:i4>
      </vt:variant>
      <vt:variant>
        <vt:i4>5</vt:i4>
      </vt:variant>
      <vt:variant>
        <vt:lpwstr>lsgmech.doc</vt:lpwstr>
      </vt:variant>
      <vt:variant>
        <vt:lpwstr>m935</vt:lpwstr>
      </vt:variant>
      <vt:variant>
        <vt:i4>3276862</vt:i4>
      </vt:variant>
      <vt:variant>
        <vt:i4>3456</vt:i4>
      </vt:variant>
      <vt:variant>
        <vt:i4>0</vt:i4>
      </vt:variant>
      <vt:variant>
        <vt:i4>5</vt:i4>
      </vt:variant>
      <vt:variant>
        <vt:lpwstr>lsgmech.doc</vt:lpwstr>
      </vt:variant>
      <vt:variant>
        <vt:lpwstr>m917</vt:lpwstr>
      </vt:variant>
      <vt:variant>
        <vt:i4>3342399</vt:i4>
      </vt:variant>
      <vt:variant>
        <vt:i4>3453</vt:i4>
      </vt:variant>
      <vt:variant>
        <vt:i4>0</vt:i4>
      </vt:variant>
      <vt:variant>
        <vt:i4>5</vt:i4>
      </vt:variant>
      <vt:variant>
        <vt:lpwstr>lsgmech.doc</vt:lpwstr>
      </vt:variant>
      <vt:variant>
        <vt:lpwstr>m906</vt:lpwstr>
      </vt:variant>
      <vt:variant>
        <vt:i4>3997751</vt:i4>
      </vt:variant>
      <vt:variant>
        <vt:i4>3450</vt:i4>
      </vt:variant>
      <vt:variant>
        <vt:i4>0</vt:i4>
      </vt:variant>
      <vt:variant>
        <vt:i4>5</vt:i4>
      </vt:variant>
      <vt:variant>
        <vt:lpwstr>lsgmech.doc</vt:lpwstr>
      </vt:variant>
      <vt:variant>
        <vt:lpwstr>m889</vt:lpwstr>
      </vt:variant>
      <vt:variant>
        <vt:i4>3145789</vt:i4>
      </vt:variant>
      <vt:variant>
        <vt:i4>3447</vt:i4>
      </vt:variant>
      <vt:variant>
        <vt:i4>0</vt:i4>
      </vt:variant>
      <vt:variant>
        <vt:i4>5</vt:i4>
      </vt:variant>
      <vt:variant>
        <vt:lpwstr>lsgmech.doc</vt:lpwstr>
      </vt:variant>
      <vt:variant>
        <vt:lpwstr>m824</vt:lpwstr>
      </vt:variant>
      <vt:variant>
        <vt:i4>3997759</vt:i4>
      </vt:variant>
      <vt:variant>
        <vt:i4>3444</vt:i4>
      </vt:variant>
      <vt:variant>
        <vt:i4>0</vt:i4>
      </vt:variant>
      <vt:variant>
        <vt:i4>5</vt:i4>
      </vt:variant>
      <vt:variant>
        <vt:lpwstr>lsgmech.doc</vt:lpwstr>
      </vt:variant>
      <vt:variant>
        <vt:lpwstr>m706</vt:lpwstr>
      </vt:variant>
      <vt:variant>
        <vt:i4>4128831</vt:i4>
      </vt:variant>
      <vt:variant>
        <vt:i4>3441</vt:i4>
      </vt:variant>
      <vt:variant>
        <vt:i4>0</vt:i4>
      </vt:variant>
      <vt:variant>
        <vt:i4>5</vt:i4>
      </vt:variant>
      <vt:variant>
        <vt:lpwstr>lsgmech.doc</vt:lpwstr>
      </vt:variant>
      <vt:variant>
        <vt:lpwstr>m704</vt:lpwstr>
      </vt:variant>
      <vt:variant>
        <vt:i4>3997750</vt:i4>
      </vt:variant>
      <vt:variant>
        <vt:i4>3438</vt:i4>
      </vt:variant>
      <vt:variant>
        <vt:i4>0</vt:i4>
      </vt:variant>
      <vt:variant>
        <vt:i4>5</vt:i4>
      </vt:variant>
      <vt:variant>
        <vt:lpwstr>lsgmech.doc</vt:lpwstr>
      </vt:variant>
      <vt:variant>
        <vt:lpwstr>m697</vt:lpwstr>
      </vt:variant>
      <vt:variant>
        <vt:i4>3276855</vt:i4>
      </vt:variant>
      <vt:variant>
        <vt:i4>3435</vt:i4>
      </vt:variant>
      <vt:variant>
        <vt:i4>0</vt:i4>
      </vt:variant>
      <vt:variant>
        <vt:i4>5</vt:i4>
      </vt:variant>
      <vt:variant>
        <vt:lpwstr>lsgmech.doc</vt:lpwstr>
      </vt:variant>
      <vt:variant>
        <vt:lpwstr>m688</vt:lpwstr>
      </vt:variant>
      <vt:variant>
        <vt:i4>3997755</vt:i4>
      </vt:variant>
      <vt:variant>
        <vt:i4>3429</vt:i4>
      </vt:variant>
      <vt:variant>
        <vt:i4>0</vt:i4>
      </vt:variant>
      <vt:variant>
        <vt:i4>5</vt:i4>
      </vt:variant>
      <vt:variant>
        <vt:lpwstr>lsgmech.doc</vt:lpwstr>
      </vt:variant>
      <vt:variant>
        <vt:lpwstr>m647</vt:lpwstr>
      </vt:variant>
      <vt:variant>
        <vt:i4>3276862</vt:i4>
      </vt:variant>
      <vt:variant>
        <vt:i4>3426</vt:i4>
      </vt:variant>
      <vt:variant>
        <vt:i4>0</vt:i4>
      </vt:variant>
      <vt:variant>
        <vt:i4>5</vt:i4>
      </vt:variant>
      <vt:variant>
        <vt:lpwstr>lsgmech.doc</vt:lpwstr>
      </vt:variant>
      <vt:variant>
        <vt:lpwstr>m618</vt:lpwstr>
      </vt:variant>
      <vt:variant>
        <vt:i4>3670076</vt:i4>
      </vt:variant>
      <vt:variant>
        <vt:i4>3423</vt:i4>
      </vt:variant>
      <vt:variant>
        <vt:i4>0</vt:i4>
      </vt:variant>
      <vt:variant>
        <vt:i4>5</vt:i4>
      </vt:variant>
      <vt:variant>
        <vt:lpwstr>lsgmech.doc</vt:lpwstr>
      </vt:variant>
      <vt:variant>
        <vt:lpwstr>m531</vt:lpwstr>
      </vt:variant>
      <vt:variant>
        <vt:i4>3801149</vt:i4>
      </vt:variant>
      <vt:variant>
        <vt:i4>3420</vt:i4>
      </vt:variant>
      <vt:variant>
        <vt:i4>0</vt:i4>
      </vt:variant>
      <vt:variant>
        <vt:i4>5</vt:i4>
      </vt:variant>
      <vt:variant>
        <vt:lpwstr>lsgmech.doc</vt:lpwstr>
      </vt:variant>
      <vt:variant>
        <vt:lpwstr>m523</vt:lpwstr>
      </vt:variant>
      <vt:variant>
        <vt:i4>3211318</vt:i4>
      </vt:variant>
      <vt:variant>
        <vt:i4>3417</vt:i4>
      </vt:variant>
      <vt:variant>
        <vt:i4>0</vt:i4>
      </vt:variant>
      <vt:variant>
        <vt:i4>5</vt:i4>
      </vt:variant>
      <vt:variant>
        <vt:lpwstr>lsgmech.doc</vt:lpwstr>
      </vt:variant>
      <vt:variant>
        <vt:lpwstr>m499</vt:lpwstr>
      </vt:variant>
      <vt:variant>
        <vt:i4>3670071</vt:i4>
      </vt:variant>
      <vt:variant>
        <vt:i4>3414</vt:i4>
      </vt:variant>
      <vt:variant>
        <vt:i4>0</vt:i4>
      </vt:variant>
      <vt:variant>
        <vt:i4>5</vt:i4>
      </vt:variant>
      <vt:variant>
        <vt:lpwstr>lsgmech.doc</vt:lpwstr>
      </vt:variant>
      <vt:variant>
        <vt:lpwstr>m480</vt:lpwstr>
      </vt:variant>
      <vt:variant>
        <vt:i4>4128831</vt:i4>
      </vt:variant>
      <vt:variant>
        <vt:i4>3411</vt:i4>
      </vt:variant>
      <vt:variant>
        <vt:i4>0</vt:i4>
      </vt:variant>
      <vt:variant>
        <vt:i4>5</vt:i4>
      </vt:variant>
      <vt:variant>
        <vt:lpwstr>lsgmech.doc</vt:lpwstr>
      </vt:variant>
      <vt:variant>
        <vt:lpwstr>m407</vt:lpwstr>
      </vt:variant>
      <vt:variant>
        <vt:i4>3932223</vt:i4>
      </vt:variant>
      <vt:variant>
        <vt:i4>3408</vt:i4>
      </vt:variant>
      <vt:variant>
        <vt:i4>0</vt:i4>
      </vt:variant>
      <vt:variant>
        <vt:i4>5</vt:i4>
      </vt:variant>
      <vt:variant>
        <vt:lpwstr>lsgmech.doc</vt:lpwstr>
      </vt:variant>
      <vt:variant>
        <vt:lpwstr>m404</vt:lpwstr>
      </vt:variant>
      <vt:variant>
        <vt:i4>3866687</vt:i4>
      </vt:variant>
      <vt:variant>
        <vt:i4>3405</vt:i4>
      </vt:variant>
      <vt:variant>
        <vt:i4>0</vt:i4>
      </vt:variant>
      <vt:variant>
        <vt:i4>5</vt:i4>
      </vt:variant>
      <vt:variant>
        <vt:lpwstr>lsgmech.doc</vt:lpwstr>
      </vt:variant>
      <vt:variant>
        <vt:lpwstr>m403</vt:lpwstr>
      </vt:variant>
      <vt:variant>
        <vt:i4>4063293</vt:i4>
      </vt:variant>
      <vt:variant>
        <vt:i4>3402</vt:i4>
      </vt:variant>
      <vt:variant>
        <vt:i4>0</vt:i4>
      </vt:variant>
      <vt:variant>
        <vt:i4>5</vt:i4>
      </vt:variant>
      <vt:variant>
        <vt:lpwstr>lsgmech.doc</vt:lpwstr>
      </vt:variant>
      <vt:variant>
        <vt:lpwstr>m321</vt:lpwstr>
      </vt:variant>
      <vt:variant>
        <vt:i4>3670078</vt:i4>
      </vt:variant>
      <vt:variant>
        <vt:i4>3399</vt:i4>
      </vt:variant>
      <vt:variant>
        <vt:i4>0</vt:i4>
      </vt:variant>
      <vt:variant>
        <vt:i4>5</vt:i4>
      </vt:variant>
      <vt:variant>
        <vt:lpwstr>lsgmech.doc</vt:lpwstr>
      </vt:variant>
      <vt:variant>
        <vt:lpwstr>m317</vt:lpwstr>
      </vt:variant>
      <vt:variant>
        <vt:i4>3735614</vt:i4>
      </vt:variant>
      <vt:variant>
        <vt:i4>3396</vt:i4>
      </vt:variant>
      <vt:variant>
        <vt:i4>0</vt:i4>
      </vt:variant>
      <vt:variant>
        <vt:i4>5</vt:i4>
      </vt:variant>
      <vt:variant>
        <vt:lpwstr>lsgmech.doc</vt:lpwstr>
      </vt:variant>
      <vt:variant>
        <vt:lpwstr>m316</vt:lpwstr>
      </vt:variant>
      <vt:variant>
        <vt:i4>3801150</vt:i4>
      </vt:variant>
      <vt:variant>
        <vt:i4>3393</vt:i4>
      </vt:variant>
      <vt:variant>
        <vt:i4>0</vt:i4>
      </vt:variant>
      <vt:variant>
        <vt:i4>5</vt:i4>
      </vt:variant>
      <vt:variant>
        <vt:lpwstr>lsgmech.doc</vt:lpwstr>
      </vt:variant>
      <vt:variant>
        <vt:lpwstr>m315</vt:lpwstr>
      </vt:variant>
      <vt:variant>
        <vt:i4>3866686</vt:i4>
      </vt:variant>
      <vt:variant>
        <vt:i4>3390</vt:i4>
      </vt:variant>
      <vt:variant>
        <vt:i4>0</vt:i4>
      </vt:variant>
      <vt:variant>
        <vt:i4>5</vt:i4>
      </vt:variant>
      <vt:variant>
        <vt:lpwstr>lsgmech.doc</vt:lpwstr>
      </vt:variant>
      <vt:variant>
        <vt:lpwstr>m314</vt:lpwstr>
      </vt:variant>
      <vt:variant>
        <vt:i4>3932222</vt:i4>
      </vt:variant>
      <vt:variant>
        <vt:i4>3387</vt:i4>
      </vt:variant>
      <vt:variant>
        <vt:i4>0</vt:i4>
      </vt:variant>
      <vt:variant>
        <vt:i4>5</vt:i4>
      </vt:variant>
      <vt:variant>
        <vt:lpwstr>lsgmech.doc</vt:lpwstr>
      </vt:variant>
      <vt:variant>
        <vt:lpwstr>m313</vt:lpwstr>
      </vt:variant>
      <vt:variant>
        <vt:i4>4063338</vt:i4>
      </vt:variant>
      <vt:variant>
        <vt:i4>3384</vt:i4>
      </vt:variant>
      <vt:variant>
        <vt:i4>0</vt:i4>
      </vt:variant>
      <vt:variant>
        <vt:i4>5</vt:i4>
      </vt:variant>
      <vt:variant>
        <vt:lpwstr>formeln.doc</vt:lpwstr>
      </vt:variant>
      <vt:variant>
        <vt:lpwstr>druck</vt:lpwstr>
      </vt:variant>
      <vt:variant>
        <vt:i4>3145844</vt:i4>
      </vt:variant>
      <vt:variant>
        <vt:i4>3381</vt:i4>
      </vt:variant>
      <vt:variant>
        <vt:i4>0</vt:i4>
      </vt:variant>
      <vt:variant>
        <vt:i4>5</vt:i4>
      </vt:variant>
      <vt:variant>
        <vt:lpwstr/>
      </vt:variant>
      <vt:variant>
        <vt:lpwstr>t0</vt:lpwstr>
      </vt:variant>
      <vt:variant>
        <vt:i4>3539002</vt:i4>
      </vt:variant>
      <vt:variant>
        <vt:i4>3378</vt:i4>
      </vt:variant>
      <vt:variant>
        <vt:i4>0</vt:i4>
      </vt:variant>
      <vt:variant>
        <vt:i4>5</vt:i4>
      </vt:variant>
      <vt:variant>
        <vt:lpwstr>lsgmech.doc</vt:lpwstr>
      </vt:variant>
      <vt:variant>
        <vt:lpwstr>m852</vt:lpwstr>
      </vt:variant>
      <vt:variant>
        <vt:i4>3473466</vt:i4>
      </vt:variant>
      <vt:variant>
        <vt:i4>3375</vt:i4>
      </vt:variant>
      <vt:variant>
        <vt:i4>0</vt:i4>
      </vt:variant>
      <vt:variant>
        <vt:i4>5</vt:i4>
      </vt:variant>
      <vt:variant>
        <vt:lpwstr>lsgmech.doc</vt:lpwstr>
      </vt:variant>
      <vt:variant>
        <vt:lpwstr>m851</vt:lpwstr>
      </vt:variant>
      <vt:variant>
        <vt:i4>3145788</vt:i4>
      </vt:variant>
      <vt:variant>
        <vt:i4>3372</vt:i4>
      </vt:variant>
      <vt:variant>
        <vt:i4>0</vt:i4>
      </vt:variant>
      <vt:variant>
        <vt:i4>5</vt:i4>
      </vt:variant>
      <vt:variant>
        <vt:lpwstr>lsgmech.doc</vt:lpwstr>
      </vt:variant>
      <vt:variant>
        <vt:lpwstr>m834</vt:lpwstr>
      </vt:variant>
      <vt:variant>
        <vt:i4>4128822</vt:i4>
      </vt:variant>
      <vt:variant>
        <vt:i4>3369</vt:i4>
      </vt:variant>
      <vt:variant>
        <vt:i4>0</vt:i4>
      </vt:variant>
      <vt:variant>
        <vt:i4>5</vt:i4>
      </vt:variant>
      <vt:variant>
        <vt:lpwstr>lsgmech.doc</vt:lpwstr>
      </vt:variant>
      <vt:variant>
        <vt:lpwstr>m695</vt:lpwstr>
      </vt:variant>
      <vt:variant>
        <vt:i4>3932215</vt:i4>
      </vt:variant>
      <vt:variant>
        <vt:i4>3366</vt:i4>
      </vt:variant>
      <vt:variant>
        <vt:i4>0</vt:i4>
      </vt:variant>
      <vt:variant>
        <vt:i4>5</vt:i4>
      </vt:variant>
      <vt:variant>
        <vt:lpwstr>lsgmech.doc</vt:lpwstr>
      </vt:variant>
      <vt:variant>
        <vt:lpwstr>m686</vt:lpwstr>
      </vt:variant>
      <vt:variant>
        <vt:i4>4128823</vt:i4>
      </vt:variant>
      <vt:variant>
        <vt:i4>3363</vt:i4>
      </vt:variant>
      <vt:variant>
        <vt:i4>0</vt:i4>
      </vt:variant>
      <vt:variant>
        <vt:i4>5</vt:i4>
      </vt:variant>
      <vt:variant>
        <vt:lpwstr>lsgmech.doc</vt:lpwstr>
      </vt:variant>
      <vt:variant>
        <vt:lpwstr>m685</vt:lpwstr>
      </vt:variant>
      <vt:variant>
        <vt:i4>4128830</vt:i4>
      </vt:variant>
      <vt:variant>
        <vt:i4>3360</vt:i4>
      </vt:variant>
      <vt:variant>
        <vt:i4>0</vt:i4>
      </vt:variant>
      <vt:variant>
        <vt:i4>5</vt:i4>
      </vt:variant>
      <vt:variant>
        <vt:lpwstr>lsgmech.doc</vt:lpwstr>
      </vt:variant>
      <vt:variant>
        <vt:lpwstr>m615</vt:lpwstr>
      </vt:variant>
      <vt:variant>
        <vt:i4>3866684</vt:i4>
      </vt:variant>
      <vt:variant>
        <vt:i4>3357</vt:i4>
      </vt:variant>
      <vt:variant>
        <vt:i4>0</vt:i4>
      </vt:variant>
      <vt:variant>
        <vt:i4>5</vt:i4>
      </vt:variant>
      <vt:variant>
        <vt:lpwstr>lsgmech.doc</vt:lpwstr>
      </vt:variant>
      <vt:variant>
        <vt:lpwstr>m532</vt:lpwstr>
      </vt:variant>
      <vt:variant>
        <vt:i4>3997758</vt:i4>
      </vt:variant>
      <vt:variant>
        <vt:i4>3354</vt:i4>
      </vt:variant>
      <vt:variant>
        <vt:i4>0</vt:i4>
      </vt:variant>
      <vt:variant>
        <vt:i4>5</vt:i4>
      </vt:variant>
      <vt:variant>
        <vt:lpwstr>lsgmech.doc</vt:lpwstr>
      </vt:variant>
      <vt:variant>
        <vt:lpwstr>m514</vt:lpwstr>
      </vt:variant>
      <vt:variant>
        <vt:i4>3604534</vt:i4>
      </vt:variant>
      <vt:variant>
        <vt:i4>3351</vt:i4>
      </vt:variant>
      <vt:variant>
        <vt:i4>0</vt:i4>
      </vt:variant>
      <vt:variant>
        <vt:i4>5</vt:i4>
      </vt:variant>
      <vt:variant>
        <vt:lpwstr>lsgmech.doc</vt:lpwstr>
      </vt:variant>
      <vt:variant>
        <vt:lpwstr>m398</vt:lpwstr>
      </vt:variant>
      <vt:variant>
        <vt:i4>3670070</vt:i4>
      </vt:variant>
      <vt:variant>
        <vt:i4>3348</vt:i4>
      </vt:variant>
      <vt:variant>
        <vt:i4>0</vt:i4>
      </vt:variant>
      <vt:variant>
        <vt:i4>5</vt:i4>
      </vt:variant>
      <vt:variant>
        <vt:lpwstr>lsgmech.doc</vt:lpwstr>
      </vt:variant>
      <vt:variant>
        <vt:lpwstr>m397</vt:lpwstr>
      </vt:variant>
      <vt:variant>
        <vt:i4>3735606</vt:i4>
      </vt:variant>
      <vt:variant>
        <vt:i4>3345</vt:i4>
      </vt:variant>
      <vt:variant>
        <vt:i4>0</vt:i4>
      </vt:variant>
      <vt:variant>
        <vt:i4>5</vt:i4>
      </vt:variant>
      <vt:variant>
        <vt:lpwstr>lsgmech.doc</vt:lpwstr>
      </vt:variant>
      <vt:variant>
        <vt:lpwstr>m396</vt:lpwstr>
      </vt:variant>
      <vt:variant>
        <vt:i4>4063290</vt:i4>
      </vt:variant>
      <vt:variant>
        <vt:i4>3342</vt:i4>
      </vt:variant>
      <vt:variant>
        <vt:i4>0</vt:i4>
      </vt:variant>
      <vt:variant>
        <vt:i4>5</vt:i4>
      </vt:variant>
      <vt:variant>
        <vt:lpwstr>lsgmech.doc</vt:lpwstr>
      </vt:variant>
      <vt:variant>
        <vt:lpwstr>m351</vt:lpwstr>
      </vt:variant>
      <vt:variant>
        <vt:i4>4063294</vt:i4>
      </vt:variant>
      <vt:variant>
        <vt:i4>3339</vt:i4>
      </vt:variant>
      <vt:variant>
        <vt:i4>0</vt:i4>
      </vt:variant>
      <vt:variant>
        <vt:i4>5</vt:i4>
      </vt:variant>
      <vt:variant>
        <vt:lpwstr>lsgmech.doc</vt:lpwstr>
      </vt:variant>
      <vt:variant>
        <vt:lpwstr>m311</vt:lpwstr>
      </vt:variant>
      <vt:variant>
        <vt:i4>4128830</vt:i4>
      </vt:variant>
      <vt:variant>
        <vt:i4>3336</vt:i4>
      </vt:variant>
      <vt:variant>
        <vt:i4>0</vt:i4>
      </vt:variant>
      <vt:variant>
        <vt:i4>5</vt:i4>
      </vt:variant>
      <vt:variant>
        <vt:lpwstr>lsgmech.doc</vt:lpwstr>
      </vt:variant>
      <vt:variant>
        <vt:lpwstr>m310</vt:lpwstr>
      </vt:variant>
      <vt:variant>
        <vt:i4>3539007</vt:i4>
      </vt:variant>
      <vt:variant>
        <vt:i4>3333</vt:i4>
      </vt:variant>
      <vt:variant>
        <vt:i4>0</vt:i4>
      </vt:variant>
      <vt:variant>
        <vt:i4>5</vt:i4>
      </vt:variant>
      <vt:variant>
        <vt:lpwstr>lsgmech.doc</vt:lpwstr>
      </vt:variant>
      <vt:variant>
        <vt:lpwstr>m309</vt:lpwstr>
      </vt:variant>
      <vt:variant>
        <vt:i4>4063338</vt:i4>
      </vt:variant>
      <vt:variant>
        <vt:i4>3330</vt:i4>
      </vt:variant>
      <vt:variant>
        <vt:i4>0</vt:i4>
      </vt:variant>
      <vt:variant>
        <vt:i4>5</vt:i4>
      </vt:variant>
      <vt:variant>
        <vt:lpwstr>formeln.doc</vt:lpwstr>
      </vt:variant>
      <vt:variant>
        <vt:lpwstr>druck</vt:lpwstr>
      </vt:variant>
      <vt:variant>
        <vt:i4>3145844</vt:i4>
      </vt:variant>
      <vt:variant>
        <vt:i4>3327</vt:i4>
      </vt:variant>
      <vt:variant>
        <vt:i4>0</vt:i4>
      </vt:variant>
      <vt:variant>
        <vt:i4>5</vt:i4>
      </vt:variant>
      <vt:variant>
        <vt:lpwstr/>
      </vt:variant>
      <vt:variant>
        <vt:lpwstr>t0</vt:lpwstr>
      </vt:variant>
      <vt:variant>
        <vt:i4>3539004</vt:i4>
      </vt:variant>
      <vt:variant>
        <vt:i4>3321</vt:i4>
      </vt:variant>
      <vt:variant>
        <vt:i4>0</vt:i4>
      </vt:variant>
      <vt:variant>
        <vt:i4>5</vt:i4>
      </vt:variant>
      <vt:variant>
        <vt:lpwstr>lsgmech.doc</vt:lpwstr>
      </vt:variant>
      <vt:variant>
        <vt:lpwstr>m933</vt:lpwstr>
      </vt:variant>
      <vt:variant>
        <vt:i4>3407927</vt:i4>
      </vt:variant>
      <vt:variant>
        <vt:i4>3318</vt:i4>
      </vt:variant>
      <vt:variant>
        <vt:i4>0</vt:i4>
      </vt:variant>
      <vt:variant>
        <vt:i4>5</vt:i4>
      </vt:variant>
      <vt:variant>
        <vt:lpwstr>lsgmech.doc</vt:lpwstr>
      </vt:variant>
      <vt:variant>
        <vt:lpwstr>m880</vt:lpwstr>
      </vt:variant>
      <vt:variant>
        <vt:i4>3211322</vt:i4>
      </vt:variant>
      <vt:variant>
        <vt:i4>3315</vt:i4>
      </vt:variant>
      <vt:variant>
        <vt:i4>0</vt:i4>
      </vt:variant>
      <vt:variant>
        <vt:i4>5</vt:i4>
      </vt:variant>
      <vt:variant>
        <vt:lpwstr>lsgmech.doc</vt:lpwstr>
      </vt:variant>
      <vt:variant>
        <vt:lpwstr>m855</vt:lpwstr>
      </vt:variant>
      <vt:variant>
        <vt:i4>3276854</vt:i4>
      </vt:variant>
      <vt:variant>
        <vt:i4>3312</vt:i4>
      </vt:variant>
      <vt:variant>
        <vt:i4>0</vt:i4>
      </vt:variant>
      <vt:variant>
        <vt:i4>5</vt:i4>
      </vt:variant>
      <vt:variant>
        <vt:lpwstr>lsgmech.doc</vt:lpwstr>
      </vt:variant>
      <vt:variant>
        <vt:lpwstr>m698</vt:lpwstr>
      </vt:variant>
      <vt:variant>
        <vt:i4>3932214</vt:i4>
      </vt:variant>
      <vt:variant>
        <vt:i4>3306</vt:i4>
      </vt:variant>
      <vt:variant>
        <vt:i4>0</vt:i4>
      </vt:variant>
      <vt:variant>
        <vt:i4>5</vt:i4>
      </vt:variant>
      <vt:variant>
        <vt:lpwstr>lsgmech.doc</vt:lpwstr>
      </vt:variant>
      <vt:variant>
        <vt:lpwstr>m696</vt:lpwstr>
      </vt:variant>
      <vt:variant>
        <vt:i4>3276859</vt:i4>
      </vt:variant>
      <vt:variant>
        <vt:i4>3303</vt:i4>
      </vt:variant>
      <vt:variant>
        <vt:i4>0</vt:i4>
      </vt:variant>
      <vt:variant>
        <vt:i4>5</vt:i4>
      </vt:variant>
      <vt:variant>
        <vt:lpwstr>lsgmech.doc</vt:lpwstr>
      </vt:variant>
      <vt:variant>
        <vt:lpwstr>m648</vt:lpwstr>
      </vt:variant>
      <vt:variant>
        <vt:i4>3866685</vt:i4>
      </vt:variant>
      <vt:variant>
        <vt:i4>3300</vt:i4>
      </vt:variant>
      <vt:variant>
        <vt:i4>0</vt:i4>
      </vt:variant>
      <vt:variant>
        <vt:i4>5</vt:i4>
      </vt:variant>
      <vt:variant>
        <vt:lpwstr>lsgmech.doc</vt:lpwstr>
      </vt:variant>
      <vt:variant>
        <vt:lpwstr>m522</vt:lpwstr>
      </vt:variant>
      <vt:variant>
        <vt:i4>3145791</vt:i4>
      </vt:variant>
      <vt:variant>
        <vt:i4>3297</vt:i4>
      </vt:variant>
      <vt:variant>
        <vt:i4>0</vt:i4>
      </vt:variant>
      <vt:variant>
        <vt:i4>5</vt:i4>
      </vt:variant>
      <vt:variant>
        <vt:lpwstr>lsgmech.doc</vt:lpwstr>
      </vt:variant>
      <vt:variant>
        <vt:lpwstr>m408</vt:lpwstr>
      </vt:variant>
      <vt:variant>
        <vt:i4>3997750</vt:i4>
      </vt:variant>
      <vt:variant>
        <vt:i4>3294</vt:i4>
      </vt:variant>
      <vt:variant>
        <vt:i4>0</vt:i4>
      </vt:variant>
      <vt:variant>
        <vt:i4>5</vt:i4>
      </vt:variant>
      <vt:variant>
        <vt:lpwstr>lsgmech.doc</vt:lpwstr>
      </vt:variant>
      <vt:variant>
        <vt:lpwstr>m392</vt:lpwstr>
      </vt:variant>
      <vt:variant>
        <vt:i4>3866679</vt:i4>
      </vt:variant>
      <vt:variant>
        <vt:i4>3291</vt:i4>
      </vt:variant>
      <vt:variant>
        <vt:i4>0</vt:i4>
      </vt:variant>
      <vt:variant>
        <vt:i4>5</vt:i4>
      </vt:variant>
      <vt:variant>
        <vt:lpwstr>lsgmech.doc</vt:lpwstr>
      </vt:variant>
      <vt:variant>
        <vt:lpwstr>m384</vt:lpwstr>
      </vt:variant>
      <vt:variant>
        <vt:i4>3932215</vt:i4>
      </vt:variant>
      <vt:variant>
        <vt:i4>3288</vt:i4>
      </vt:variant>
      <vt:variant>
        <vt:i4>0</vt:i4>
      </vt:variant>
      <vt:variant>
        <vt:i4>5</vt:i4>
      </vt:variant>
      <vt:variant>
        <vt:lpwstr>lsgmech.doc</vt:lpwstr>
      </vt:variant>
      <vt:variant>
        <vt:lpwstr>m383</vt:lpwstr>
      </vt:variant>
      <vt:variant>
        <vt:i4>4063287</vt:i4>
      </vt:variant>
      <vt:variant>
        <vt:i4>3285</vt:i4>
      </vt:variant>
      <vt:variant>
        <vt:i4>0</vt:i4>
      </vt:variant>
      <vt:variant>
        <vt:i4>5</vt:i4>
      </vt:variant>
      <vt:variant>
        <vt:lpwstr>lsgmech.doc</vt:lpwstr>
      </vt:variant>
      <vt:variant>
        <vt:lpwstr>m381</vt:lpwstr>
      </vt:variant>
      <vt:variant>
        <vt:i4>3407929</vt:i4>
      </vt:variant>
      <vt:variant>
        <vt:i4>3282</vt:i4>
      </vt:variant>
      <vt:variant>
        <vt:i4>0</vt:i4>
      </vt:variant>
      <vt:variant>
        <vt:i4>5</vt:i4>
      </vt:variant>
      <vt:variant>
        <vt:lpwstr>lsgmech.doc</vt:lpwstr>
      </vt:variant>
      <vt:variant>
        <vt:lpwstr>m169</vt:lpwstr>
      </vt:variant>
      <vt:variant>
        <vt:i4>3407930</vt:i4>
      </vt:variant>
      <vt:variant>
        <vt:i4>3279</vt:i4>
      </vt:variant>
      <vt:variant>
        <vt:i4>0</vt:i4>
      </vt:variant>
      <vt:variant>
        <vt:i4>5</vt:i4>
      </vt:variant>
      <vt:variant>
        <vt:lpwstr>lsgmech.doc</vt:lpwstr>
      </vt:variant>
      <vt:variant>
        <vt:lpwstr>m159</vt:lpwstr>
      </vt:variant>
      <vt:variant>
        <vt:i4>4718597</vt:i4>
      </vt:variant>
      <vt:variant>
        <vt:i4>3276</vt:i4>
      </vt:variant>
      <vt:variant>
        <vt:i4>0</vt:i4>
      </vt:variant>
      <vt:variant>
        <vt:i4>5</vt:i4>
      </vt:variant>
      <vt:variant>
        <vt:lpwstr>formeln.doc</vt:lpwstr>
      </vt:variant>
      <vt:variant>
        <vt:lpwstr>wellen</vt:lpwstr>
      </vt:variant>
      <vt:variant>
        <vt:i4>3145844</vt:i4>
      </vt:variant>
      <vt:variant>
        <vt:i4>3273</vt:i4>
      </vt:variant>
      <vt:variant>
        <vt:i4>0</vt:i4>
      </vt:variant>
      <vt:variant>
        <vt:i4>5</vt:i4>
      </vt:variant>
      <vt:variant>
        <vt:lpwstr/>
      </vt:variant>
      <vt:variant>
        <vt:lpwstr>t0</vt:lpwstr>
      </vt:variant>
      <vt:variant>
        <vt:i4>6815754</vt:i4>
      </vt:variant>
      <vt:variant>
        <vt:i4>3270</vt:i4>
      </vt:variant>
      <vt:variant>
        <vt:i4>0</vt:i4>
      </vt:variant>
      <vt:variant>
        <vt:i4>5</vt:i4>
      </vt:variant>
      <vt:variant>
        <vt:lpwstr>lsgmech_2.doc</vt:lpwstr>
      </vt:variant>
      <vt:variant>
        <vt:lpwstr>m972</vt:lpwstr>
      </vt:variant>
      <vt:variant>
        <vt:i4>6946825</vt:i4>
      </vt:variant>
      <vt:variant>
        <vt:i4>3267</vt:i4>
      </vt:variant>
      <vt:variant>
        <vt:i4>0</vt:i4>
      </vt:variant>
      <vt:variant>
        <vt:i4>5</vt:i4>
      </vt:variant>
      <vt:variant>
        <vt:lpwstr>lsgmech_2.doc</vt:lpwstr>
      </vt:variant>
      <vt:variant>
        <vt:lpwstr>m940</vt:lpwstr>
      </vt:variant>
      <vt:variant>
        <vt:i4>3342390</vt:i4>
      </vt:variant>
      <vt:variant>
        <vt:i4>3264</vt:i4>
      </vt:variant>
      <vt:variant>
        <vt:i4>0</vt:i4>
      </vt:variant>
      <vt:variant>
        <vt:i4>5</vt:i4>
      </vt:variant>
      <vt:variant>
        <vt:lpwstr>lsgmech.doc</vt:lpwstr>
      </vt:variant>
      <vt:variant>
        <vt:lpwstr>m897</vt:lpwstr>
      </vt:variant>
      <vt:variant>
        <vt:i4>3276854</vt:i4>
      </vt:variant>
      <vt:variant>
        <vt:i4>3252</vt:i4>
      </vt:variant>
      <vt:variant>
        <vt:i4>0</vt:i4>
      </vt:variant>
      <vt:variant>
        <vt:i4>5</vt:i4>
      </vt:variant>
      <vt:variant>
        <vt:lpwstr>lsgmech.doc</vt:lpwstr>
      </vt:variant>
      <vt:variant>
        <vt:lpwstr>m896</vt:lpwstr>
      </vt:variant>
      <vt:variant>
        <vt:i4>3211318</vt:i4>
      </vt:variant>
      <vt:variant>
        <vt:i4>3249</vt:i4>
      </vt:variant>
      <vt:variant>
        <vt:i4>0</vt:i4>
      </vt:variant>
      <vt:variant>
        <vt:i4>5</vt:i4>
      </vt:variant>
      <vt:variant>
        <vt:lpwstr>lsgmech.doc</vt:lpwstr>
      </vt:variant>
      <vt:variant>
        <vt:lpwstr>m895</vt:lpwstr>
      </vt:variant>
      <vt:variant>
        <vt:i4>3997752</vt:i4>
      </vt:variant>
      <vt:variant>
        <vt:i4>3246</vt:i4>
      </vt:variant>
      <vt:variant>
        <vt:i4>0</vt:i4>
      </vt:variant>
      <vt:variant>
        <vt:i4>5</vt:i4>
      </vt:variant>
      <vt:variant>
        <vt:lpwstr>lsgmech.doc</vt:lpwstr>
      </vt:variant>
      <vt:variant>
        <vt:lpwstr>m879</vt:lpwstr>
      </vt:variant>
      <vt:variant>
        <vt:i4>3342392</vt:i4>
      </vt:variant>
      <vt:variant>
        <vt:i4>3243</vt:i4>
      </vt:variant>
      <vt:variant>
        <vt:i4>0</vt:i4>
      </vt:variant>
      <vt:variant>
        <vt:i4>5</vt:i4>
      </vt:variant>
      <vt:variant>
        <vt:lpwstr>lsgmech.doc</vt:lpwstr>
      </vt:variant>
      <vt:variant>
        <vt:lpwstr>m877</vt:lpwstr>
      </vt:variant>
      <vt:variant>
        <vt:i4>3211325</vt:i4>
      </vt:variant>
      <vt:variant>
        <vt:i4>3240</vt:i4>
      </vt:variant>
      <vt:variant>
        <vt:i4>0</vt:i4>
      </vt:variant>
      <vt:variant>
        <vt:i4>5</vt:i4>
      </vt:variant>
      <vt:variant>
        <vt:lpwstr>lsgmech.doc</vt:lpwstr>
      </vt:variant>
      <vt:variant>
        <vt:lpwstr>m825</vt:lpwstr>
      </vt:variant>
      <vt:variant>
        <vt:i4>3735606</vt:i4>
      </vt:variant>
      <vt:variant>
        <vt:i4>3234</vt:i4>
      </vt:variant>
      <vt:variant>
        <vt:i4>0</vt:i4>
      </vt:variant>
      <vt:variant>
        <vt:i4>5</vt:i4>
      </vt:variant>
      <vt:variant>
        <vt:lpwstr>lsgmech.doc</vt:lpwstr>
      </vt:variant>
      <vt:variant>
        <vt:lpwstr>m693</vt:lpwstr>
      </vt:variant>
      <vt:variant>
        <vt:i4>3276856</vt:i4>
      </vt:variant>
      <vt:variant>
        <vt:i4>3231</vt:i4>
      </vt:variant>
      <vt:variant>
        <vt:i4>0</vt:i4>
      </vt:variant>
      <vt:variant>
        <vt:i4>5</vt:i4>
      </vt:variant>
      <vt:variant>
        <vt:lpwstr>lsgmech.doc</vt:lpwstr>
      </vt:variant>
      <vt:variant>
        <vt:lpwstr>m678</vt:lpwstr>
      </vt:variant>
      <vt:variant>
        <vt:i4>3670074</vt:i4>
      </vt:variant>
      <vt:variant>
        <vt:i4>3228</vt:i4>
      </vt:variant>
      <vt:variant>
        <vt:i4>0</vt:i4>
      </vt:variant>
      <vt:variant>
        <vt:i4>5</vt:i4>
      </vt:variant>
      <vt:variant>
        <vt:lpwstr>lsgmech.doc</vt:lpwstr>
      </vt:variant>
      <vt:variant>
        <vt:lpwstr>m652</vt:lpwstr>
      </vt:variant>
      <vt:variant>
        <vt:i4>3670070</vt:i4>
      </vt:variant>
      <vt:variant>
        <vt:i4>3225</vt:i4>
      </vt:variant>
      <vt:variant>
        <vt:i4>0</vt:i4>
      </vt:variant>
      <vt:variant>
        <vt:i4>5</vt:i4>
      </vt:variant>
      <vt:variant>
        <vt:lpwstr>lsgmech.doc</vt:lpwstr>
      </vt:variant>
      <vt:variant>
        <vt:lpwstr>m591</vt:lpwstr>
      </vt:variant>
      <vt:variant>
        <vt:i4>3735606</vt:i4>
      </vt:variant>
      <vt:variant>
        <vt:i4>3222</vt:i4>
      </vt:variant>
      <vt:variant>
        <vt:i4>0</vt:i4>
      </vt:variant>
      <vt:variant>
        <vt:i4>5</vt:i4>
      </vt:variant>
      <vt:variant>
        <vt:lpwstr>lsgmech.doc</vt:lpwstr>
      </vt:variant>
      <vt:variant>
        <vt:lpwstr>m590</vt:lpwstr>
      </vt:variant>
      <vt:variant>
        <vt:i4>4063286</vt:i4>
      </vt:variant>
      <vt:variant>
        <vt:i4>3219</vt:i4>
      </vt:variant>
      <vt:variant>
        <vt:i4>0</vt:i4>
      </vt:variant>
      <vt:variant>
        <vt:i4>5</vt:i4>
      </vt:variant>
      <vt:variant>
        <vt:lpwstr>lsgmech.doc</vt:lpwstr>
      </vt:variant>
      <vt:variant>
        <vt:lpwstr>m391</vt:lpwstr>
      </vt:variant>
      <vt:variant>
        <vt:i4>4128822</vt:i4>
      </vt:variant>
      <vt:variant>
        <vt:i4>3216</vt:i4>
      </vt:variant>
      <vt:variant>
        <vt:i4>0</vt:i4>
      </vt:variant>
      <vt:variant>
        <vt:i4>5</vt:i4>
      </vt:variant>
      <vt:variant>
        <vt:lpwstr>lsgmech.doc</vt:lpwstr>
      </vt:variant>
      <vt:variant>
        <vt:lpwstr>m390</vt:lpwstr>
      </vt:variant>
      <vt:variant>
        <vt:i4>3997751</vt:i4>
      </vt:variant>
      <vt:variant>
        <vt:i4>3213</vt:i4>
      </vt:variant>
      <vt:variant>
        <vt:i4>0</vt:i4>
      </vt:variant>
      <vt:variant>
        <vt:i4>5</vt:i4>
      </vt:variant>
      <vt:variant>
        <vt:lpwstr>lsgmech.doc</vt:lpwstr>
      </vt:variant>
      <vt:variant>
        <vt:lpwstr>m382</vt:lpwstr>
      </vt:variant>
      <vt:variant>
        <vt:i4>4128823</vt:i4>
      </vt:variant>
      <vt:variant>
        <vt:i4>3210</vt:i4>
      </vt:variant>
      <vt:variant>
        <vt:i4>0</vt:i4>
      </vt:variant>
      <vt:variant>
        <vt:i4>5</vt:i4>
      </vt:variant>
      <vt:variant>
        <vt:lpwstr>lsgmech.doc</vt:lpwstr>
      </vt:variant>
      <vt:variant>
        <vt:lpwstr>m380</vt:lpwstr>
      </vt:variant>
      <vt:variant>
        <vt:i4>3801148</vt:i4>
      </vt:variant>
      <vt:variant>
        <vt:i4>3207</vt:i4>
      </vt:variant>
      <vt:variant>
        <vt:i4>0</vt:i4>
      </vt:variant>
      <vt:variant>
        <vt:i4>5</vt:i4>
      </vt:variant>
      <vt:variant>
        <vt:lpwstr>lsgmech.doc</vt:lpwstr>
      </vt:variant>
      <vt:variant>
        <vt:lpwstr>m335</vt:lpwstr>
      </vt:variant>
      <vt:variant>
        <vt:i4>4063292</vt:i4>
      </vt:variant>
      <vt:variant>
        <vt:i4>3204</vt:i4>
      </vt:variant>
      <vt:variant>
        <vt:i4>0</vt:i4>
      </vt:variant>
      <vt:variant>
        <vt:i4>5</vt:i4>
      </vt:variant>
      <vt:variant>
        <vt:lpwstr>lsgmech.doc</vt:lpwstr>
      </vt:variant>
      <vt:variant>
        <vt:lpwstr>m331</vt:lpwstr>
      </vt:variant>
      <vt:variant>
        <vt:i4>4063286</vt:i4>
      </vt:variant>
      <vt:variant>
        <vt:i4>3201</vt:i4>
      </vt:variant>
      <vt:variant>
        <vt:i4>0</vt:i4>
      </vt:variant>
      <vt:variant>
        <vt:i4>5</vt:i4>
      </vt:variant>
      <vt:variant>
        <vt:lpwstr>lsgmech.doc</vt:lpwstr>
      </vt:variant>
      <vt:variant>
        <vt:lpwstr>m290</vt:lpwstr>
      </vt:variant>
      <vt:variant>
        <vt:i4>3604535</vt:i4>
      </vt:variant>
      <vt:variant>
        <vt:i4>3198</vt:i4>
      </vt:variant>
      <vt:variant>
        <vt:i4>0</vt:i4>
      </vt:variant>
      <vt:variant>
        <vt:i4>5</vt:i4>
      </vt:variant>
      <vt:variant>
        <vt:lpwstr>lsgmech.doc</vt:lpwstr>
      </vt:variant>
      <vt:variant>
        <vt:lpwstr>m289</vt:lpwstr>
      </vt:variant>
      <vt:variant>
        <vt:i4>4128824</vt:i4>
      </vt:variant>
      <vt:variant>
        <vt:i4>3195</vt:i4>
      </vt:variant>
      <vt:variant>
        <vt:i4>0</vt:i4>
      </vt:variant>
      <vt:variant>
        <vt:i4>5</vt:i4>
      </vt:variant>
      <vt:variant>
        <vt:lpwstr>lsgmech.doc</vt:lpwstr>
      </vt:variant>
      <vt:variant>
        <vt:lpwstr>m172</vt:lpwstr>
      </vt:variant>
      <vt:variant>
        <vt:i4>3932216</vt:i4>
      </vt:variant>
      <vt:variant>
        <vt:i4>3192</vt:i4>
      </vt:variant>
      <vt:variant>
        <vt:i4>0</vt:i4>
      </vt:variant>
      <vt:variant>
        <vt:i4>5</vt:i4>
      </vt:variant>
      <vt:variant>
        <vt:lpwstr>lsgmech.doc</vt:lpwstr>
      </vt:variant>
      <vt:variant>
        <vt:lpwstr>m171</vt:lpwstr>
      </vt:variant>
      <vt:variant>
        <vt:i4>3997752</vt:i4>
      </vt:variant>
      <vt:variant>
        <vt:i4>3189</vt:i4>
      </vt:variant>
      <vt:variant>
        <vt:i4>0</vt:i4>
      </vt:variant>
      <vt:variant>
        <vt:i4>5</vt:i4>
      </vt:variant>
      <vt:variant>
        <vt:lpwstr>lsgmech.doc</vt:lpwstr>
      </vt:variant>
      <vt:variant>
        <vt:lpwstr>m170</vt:lpwstr>
      </vt:variant>
      <vt:variant>
        <vt:i4>3801145</vt:i4>
      </vt:variant>
      <vt:variant>
        <vt:i4>3186</vt:i4>
      </vt:variant>
      <vt:variant>
        <vt:i4>0</vt:i4>
      </vt:variant>
      <vt:variant>
        <vt:i4>5</vt:i4>
      </vt:variant>
      <vt:variant>
        <vt:lpwstr>lsgmech.doc</vt:lpwstr>
      </vt:variant>
      <vt:variant>
        <vt:lpwstr>m167</vt:lpwstr>
      </vt:variant>
      <vt:variant>
        <vt:i4>3866681</vt:i4>
      </vt:variant>
      <vt:variant>
        <vt:i4>3183</vt:i4>
      </vt:variant>
      <vt:variant>
        <vt:i4>0</vt:i4>
      </vt:variant>
      <vt:variant>
        <vt:i4>5</vt:i4>
      </vt:variant>
      <vt:variant>
        <vt:lpwstr>lsgmech.doc</vt:lpwstr>
      </vt:variant>
      <vt:variant>
        <vt:lpwstr>m166</vt:lpwstr>
      </vt:variant>
      <vt:variant>
        <vt:i4>3735609</vt:i4>
      </vt:variant>
      <vt:variant>
        <vt:i4>3180</vt:i4>
      </vt:variant>
      <vt:variant>
        <vt:i4>0</vt:i4>
      </vt:variant>
      <vt:variant>
        <vt:i4>5</vt:i4>
      </vt:variant>
      <vt:variant>
        <vt:lpwstr>lsgmech.doc</vt:lpwstr>
      </vt:variant>
      <vt:variant>
        <vt:lpwstr>m164</vt:lpwstr>
      </vt:variant>
      <vt:variant>
        <vt:i4>4063289</vt:i4>
      </vt:variant>
      <vt:variant>
        <vt:i4>3177</vt:i4>
      </vt:variant>
      <vt:variant>
        <vt:i4>0</vt:i4>
      </vt:variant>
      <vt:variant>
        <vt:i4>5</vt:i4>
      </vt:variant>
      <vt:variant>
        <vt:lpwstr>lsgmech.doc</vt:lpwstr>
      </vt:variant>
      <vt:variant>
        <vt:lpwstr>m163</vt:lpwstr>
      </vt:variant>
      <vt:variant>
        <vt:i4>4128825</vt:i4>
      </vt:variant>
      <vt:variant>
        <vt:i4>3174</vt:i4>
      </vt:variant>
      <vt:variant>
        <vt:i4>0</vt:i4>
      </vt:variant>
      <vt:variant>
        <vt:i4>5</vt:i4>
      </vt:variant>
      <vt:variant>
        <vt:lpwstr>lsgmech.doc</vt:lpwstr>
      </vt:variant>
      <vt:variant>
        <vt:lpwstr>m162</vt:lpwstr>
      </vt:variant>
      <vt:variant>
        <vt:i4>3932217</vt:i4>
      </vt:variant>
      <vt:variant>
        <vt:i4>3171</vt:i4>
      </vt:variant>
      <vt:variant>
        <vt:i4>0</vt:i4>
      </vt:variant>
      <vt:variant>
        <vt:i4>5</vt:i4>
      </vt:variant>
      <vt:variant>
        <vt:lpwstr>lsgmech.doc</vt:lpwstr>
      </vt:variant>
      <vt:variant>
        <vt:lpwstr>m161</vt:lpwstr>
      </vt:variant>
      <vt:variant>
        <vt:i4>3997753</vt:i4>
      </vt:variant>
      <vt:variant>
        <vt:i4>3168</vt:i4>
      </vt:variant>
      <vt:variant>
        <vt:i4>0</vt:i4>
      </vt:variant>
      <vt:variant>
        <vt:i4>5</vt:i4>
      </vt:variant>
      <vt:variant>
        <vt:lpwstr>lsgmech.doc</vt:lpwstr>
      </vt:variant>
      <vt:variant>
        <vt:lpwstr>m160</vt:lpwstr>
      </vt:variant>
      <vt:variant>
        <vt:i4>3473466</vt:i4>
      </vt:variant>
      <vt:variant>
        <vt:i4>3165</vt:i4>
      </vt:variant>
      <vt:variant>
        <vt:i4>0</vt:i4>
      </vt:variant>
      <vt:variant>
        <vt:i4>5</vt:i4>
      </vt:variant>
      <vt:variant>
        <vt:lpwstr>lsgmech.doc</vt:lpwstr>
      </vt:variant>
      <vt:variant>
        <vt:lpwstr>m158</vt:lpwstr>
      </vt:variant>
      <vt:variant>
        <vt:i4>3801146</vt:i4>
      </vt:variant>
      <vt:variant>
        <vt:i4>3162</vt:i4>
      </vt:variant>
      <vt:variant>
        <vt:i4>0</vt:i4>
      </vt:variant>
      <vt:variant>
        <vt:i4>5</vt:i4>
      </vt:variant>
      <vt:variant>
        <vt:lpwstr>lsgmech.doc</vt:lpwstr>
      </vt:variant>
      <vt:variant>
        <vt:lpwstr>m157</vt:lpwstr>
      </vt:variant>
      <vt:variant>
        <vt:i4>4718597</vt:i4>
      </vt:variant>
      <vt:variant>
        <vt:i4>3159</vt:i4>
      </vt:variant>
      <vt:variant>
        <vt:i4>0</vt:i4>
      </vt:variant>
      <vt:variant>
        <vt:i4>5</vt:i4>
      </vt:variant>
      <vt:variant>
        <vt:lpwstr>formeln.doc</vt:lpwstr>
      </vt:variant>
      <vt:variant>
        <vt:lpwstr>wellen</vt:lpwstr>
      </vt:variant>
      <vt:variant>
        <vt:i4>3145844</vt:i4>
      </vt:variant>
      <vt:variant>
        <vt:i4>3156</vt:i4>
      </vt:variant>
      <vt:variant>
        <vt:i4>0</vt:i4>
      </vt:variant>
      <vt:variant>
        <vt:i4>5</vt:i4>
      </vt:variant>
      <vt:variant>
        <vt:lpwstr/>
      </vt:variant>
      <vt:variant>
        <vt:lpwstr>t0</vt:lpwstr>
      </vt:variant>
      <vt:variant>
        <vt:i4>7143428</vt:i4>
      </vt:variant>
      <vt:variant>
        <vt:i4>3153</vt:i4>
      </vt:variant>
      <vt:variant>
        <vt:i4>0</vt:i4>
      </vt:variant>
      <vt:variant>
        <vt:i4>5</vt:i4>
      </vt:variant>
      <vt:variant>
        <vt:lpwstr>lsgmech_2.doc</vt:lpwstr>
      </vt:variant>
      <vt:variant>
        <vt:lpwstr>m997</vt:lpwstr>
      </vt:variant>
      <vt:variant>
        <vt:i4>7077892</vt:i4>
      </vt:variant>
      <vt:variant>
        <vt:i4>3150</vt:i4>
      </vt:variant>
      <vt:variant>
        <vt:i4>0</vt:i4>
      </vt:variant>
      <vt:variant>
        <vt:i4>5</vt:i4>
      </vt:variant>
      <vt:variant>
        <vt:lpwstr>lsgmech_2.doc</vt:lpwstr>
      </vt:variant>
      <vt:variant>
        <vt:lpwstr>m996</vt:lpwstr>
      </vt:variant>
      <vt:variant>
        <vt:i4>6488069</vt:i4>
      </vt:variant>
      <vt:variant>
        <vt:i4>3147</vt:i4>
      </vt:variant>
      <vt:variant>
        <vt:i4>0</vt:i4>
      </vt:variant>
      <vt:variant>
        <vt:i4>5</vt:i4>
      </vt:variant>
      <vt:variant>
        <vt:lpwstr>lsgmech_2.doc</vt:lpwstr>
      </vt:variant>
      <vt:variant>
        <vt:lpwstr>m989</vt:lpwstr>
      </vt:variant>
      <vt:variant>
        <vt:i4>6881285</vt:i4>
      </vt:variant>
      <vt:variant>
        <vt:i4>3138</vt:i4>
      </vt:variant>
      <vt:variant>
        <vt:i4>0</vt:i4>
      </vt:variant>
      <vt:variant>
        <vt:i4>5</vt:i4>
      </vt:variant>
      <vt:variant>
        <vt:lpwstr>lsgmech_2.doc</vt:lpwstr>
      </vt:variant>
      <vt:variant>
        <vt:lpwstr>m983</vt:lpwstr>
      </vt:variant>
      <vt:variant>
        <vt:i4>7077898</vt:i4>
      </vt:variant>
      <vt:variant>
        <vt:i4>3132</vt:i4>
      </vt:variant>
      <vt:variant>
        <vt:i4>0</vt:i4>
      </vt:variant>
      <vt:variant>
        <vt:i4>5</vt:i4>
      </vt:variant>
      <vt:variant>
        <vt:lpwstr>lsgmech_2.doc</vt:lpwstr>
      </vt:variant>
      <vt:variant>
        <vt:lpwstr>m976</vt:lpwstr>
      </vt:variant>
      <vt:variant>
        <vt:i4>7274506</vt:i4>
      </vt:variant>
      <vt:variant>
        <vt:i4>3126</vt:i4>
      </vt:variant>
      <vt:variant>
        <vt:i4>0</vt:i4>
      </vt:variant>
      <vt:variant>
        <vt:i4>5</vt:i4>
      </vt:variant>
      <vt:variant>
        <vt:lpwstr>lsgmech_2.doc</vt:lpwstr>
      </vt:variant>
      <vt:variant>
        <vt:lpwstr>m975</vt:lpwstr>
      </vt:variant>
      <vt:variant>
        <vt:i4>7208970</vt:i4>
      </vt:variant>
      <vt:variant>
        <vt:i4>3120</vt:i4>
      </vt:variant>
      <vt:variant>
        <vt:i4>0</vt:i4>
      </vt:variant>
      <vt:variant>
        <vt:i4>5</vt:i4>
      </vt:variant>
      <vt:variant>
        <vt:lpwstr>lsgmech_2.doc</vt:lpwstr>
      </vt:variant>
      <vt:variant>
        <vt:lpwstr>m974</vt:lpwstr>
      </vt:variant>
      <vt:variant>
        <vt:i4>7012362</vt:i4>
      </vt:variant>
      <vt:variant>
        <vt:i4>3117</vt:i4>
      </vt:variant>
      <vt:variant>
        <vt:i4>0</vt:i4>
      </vt:variant>
      <vt:variant>
        <vt:i4>5</vt:i4>
      </vt:variant>
      <vt:variant>
        <vt:lpwstr>lsgmech_2.doc</vt:lpwstr>
      </vt:variant>
      <vt:variant>
        <vt:lpwstr>m971</vt:lpwstr>
      </vt:variant>
      <vt:variant>
        <vt:i4>7077896</vt:i4>
      </vt:variant>
      <vt:variant>
        <vt:i4>3114</vt:i4>
      </vt:variant>
      <vt:variant>
        <vt:i4>0</vt:i4>
      </vt:variant>
      <vt:variant>
        <vt:i4>5</vt:i4>
      </vt:variant>
      <vt:variant>
        <vt:lpwstr>lsgmech_2.doc</vt:lpwstr>
      </vt:variant>
      <vt:variant>
        <vt:lpwstr>m956</vt:lpwstr>
      </vt:variant>
      <vt:variant>
        <vt:i4>6488073</vt:i4>
      </vt:variant>
      <vt:variant>
        <vt:i4>3105</vt:i4>
      </vt:variant>
      <vt:variant>
        <vt:i4>0</vt:i4>
      </vt:variant>
      <vt:variant>
        <vt:i4>5</vt:i4>
      </vt:variant>
      <vt:variant>
        <vt:lpwstr>lsgmech_2.doc</vt:lpwstr>
      </vt:variant>
      <vt:variant>
        <vt:lpwstr>m949</vt:lpwstr>
      </vt:variant>
      <vt:variant>
        <vt:i4>7208969</vt:i4>
      </vt:variant>
      <vt:variant>
        <vt:i4>3099</vt:i4>
      </vt:variant>
      <vt:variant>
        <vt:i4>0</vt:i4>
      </vt:variant>
      <vt:variant>
        <vt:i4>5</vt:i4>
      </vt:variant>
      <vt:variant>
        <vt:lpwstr>lsgmech_2.doc</vt:lpwstr>
      </vt:variant>
      <vt:variant>
        <vt:lpwstr>m944</vt:lpwstr>
      </vt:variant>
      <vt:variant>
        <vt:i4>3211325</vt:i4>
      </vt:variant>
      <vt:variant>
        <vt:i4>3096</vt:i4>
      </vt:variant>
      <vt:variant>
        <vt:i4>0</vt:i4>
      </vt:variant>
      <vt:variant>
        <vt:i4>5</vt:i4>
      </vt:variant>
      <vt:variant>
        <vt:lpwstr>lsgmech.doc</vt:lpwstr>
      </vt:variant>
      <vt:variant>
        <vt:lpwstr>m924</vt:lpwstr>
      </vt:variant>
      <vt:variant>
        <vt:i4>3539005</vt:i4>
      </vt:variant>
      <vt:variant>
        <vt:i4>3093</vt:i4>
      </vt:variant>
      <vt:variant>
        <vt:i4>0</vt:i4>
      </vt:variant>
      <vt:variant>
        <vt:i4>5</vt:i4>
      </vt:variant>
      <vt:variant>
        <vt:lpwstr>lsgmech.doc</vt:lpwstr>
      </vt:variant>
      <vt:variant>
        <vt:lpwstr>m923</vt:lpwstr>
      </vt:variant>
      <vt:variant>
        <vt:i4>3407933</vt:i4>
      </vt:variant>
      <vt:variant>
        <vt:i4>3090</vt:i4>
      </vt:variant>
      <vt:variant>
        <vt:i4>0</vt:i4>
      </vt:variant>
      <vt:variant>
        <vt:i4>5</vt:i4>
      </vt:variant>
      <vt:variant>
        <vt:lpwstr>lsgmech.doc</vt:lpwstr>
      </vt:variant>
      <vt:variant>
        <vt:lpwstr>m921</vt:lpwstr>
      </vt:variant>
      <vt:variant>
        <vt:i4>131101</vt:i4>
      </vt:variant>
      <vt:variant>
        <vt:i4>3087</vt:i4>
      </vt:variant>
      <vt:variant>
        <vt:i4>0</vt:i4>
      </vt:variant>
      <vt:variant>
        <vt:i4>5</vt:i4>
      </vt:variant>
      <vt:variant>
        <vt:lpwstr>m920.xls</vt:lpwstr>
      </vt:variant>
      <vt:variant>
        <vt:lpwstr/>
      </vt:variant>
      <vt:variant>
        <vt:i4>3473469</vt:i4>
      </vt:variant>
      <vt:variant>
        <vt:i4>3072</vt:i4>
      </vt:variant>
      <vt:variant>
        <vt:i4>0</vt:i4>
      </vt:variant>
      <vt:variant>
        <vt:i4>5</vt:i4>
      </vt:variant>
      <vt:variant>
        <vt:lpwstr>lsgmech.doc</vt:lpwstr>
      </vt:variant>
      <vt:variant>
        <vt:lpwstr>m920</vt:lpwstr>
      </vt:variant>
      <vt:variant>
        <vt:i4>3932222</vt:i4>
      </vt:variant>
      <vt:variant>
        <vt:i4>3069</vt:i4>
      </vt:variant>
      <vt:variant>
        <vt:i4>0</vt:i4>
      </vt:variant>
      <vt:variant>
        <vt:i4>5</vt:i4>
      </vt:variant>
      <vt:variant>
        <vt:lpwstr>lsgmech.doc</vt:lpwstr>
      </vt:variant>
      <vt:variant>
        <vt:lpwstr>m919</vt:lpwstr>
      </vt:variant>
      <vt:variant>
        <vt:i4>3997758</vt:i4>
      </vt:variant>
      <vt:variant>
        <vt:i4>3060</vt:i4>
      </vt:variant>
      <vt:variant>
        <vt:i4>0</vt:i4>
      </vt:variant>
      <vt:variant>
        <vt:i4>5</vt:i4>
      </vt:variant>
      <vt:variant>
        <vt:lpwstr>lsgmech.doc</vt:lpwstr>
      </vt:variant>
      <vt:variant>
        <vt:lpwstr>m918</vt:lpwstr>
      </vt:variant>
      <vt:variant>
        <vt:i4>3473471</vt:i4>
      </vt:variant>
      <vt:variant>
        <vt:i4>3057</vt:i4>
      </vt:variant>
      <vt:variant>
        <vt:i4>0</vt:i4>
      </vt:variant>
      <vt:variant>
        <vt:i4>5</vt:i4>
      </vt:variant>
      <vt:variant>
        <vt:lpwstr>lsgmech.doc</vt:lpwstr>
      </vt:variant>
      <vt:variant>
        <vt:lpwstr>m900</vt:lpwstr>
      </vt:variant>
      <vt:variant>
        <vt:i4>3997750</vt:i4>
      </vt:variant>
      <vt:variant>
        <vt:i4>3054</vt:i4>
      </vt:variant>
      <vt:variant>
        <vt:i4>0</vt:i4>
      </vt:variant>
      <vt:variant>
        <vt:i4>5</vt:i4>
      </vt:variant>
      <vt:variant>
        <vt:lpwstr>lsgmech.doc</vt:lpwstr>
      </vt:variant>
      <vt:variant>
        <vt:lpwstr>m899</vt:lpwstr>
      </vt:variant>
      <vt:variant>
        <vt:i4>3539001</vt:i4>
      </vt:variant>
      <vt:variant>
        <vt:i4>3051</vt:i4>
      </vt:variant>
      <vt:variant>
        <vt:i4>0</vt:i4>
      </vt:variant>
      <vt:variant>
        <vt:i4>5</vt:i4>
      </vt:variant>
      <vt:variant>
        <vt:lpwstr>lsgmech.doc</vt:lpwstr>
      </vt:variant>
      <vt:variant>
        <vt:lpwstr>m862</vt:lpwstr>
      </vt:variant>
      <vt:variant>
        <vt:i4>3342394</vt:i4>
      </vt:variant>
      <vt:variant>
        <vt:i4>3048</vt:i4>
      </vt:variant>
      <vt:variant>
        <vt:i4>0</vt:i4>
      </vt:variant>
      <vt:variant>
        <vt:i4>5</vt:i4>
      </vt:variant>
      <vt:variant>
        <vt:lpwstr>lsgmech.doc</vt:lpwstr>
      </vt:variant>
      <vt:variant>
        <vt:lpwstr>m857</vt:lpwstr>
      </vt:variant>
      <vt:variant>
        <vt:i4>3276858</vt:i4>
      </vt:variant>
      <vt:variant>
        <vt:i4>3045</vt:i4>
      </vt:variant>
      <vt:variant>
        <vt:i4>0</vt:i4>
      </vt:variant>
      <vt:variant>
        <vt:i4>5</vt:i4>
      </vt:variant>
      <vt:variant>
        <vt:lpwstr>lsgmech.doc</vt:lpwstr>
      </vt:variant>
      <vt:variant>
        <vt:lpwstr>m856</vt:lpwstr>
      </vt:variant>
      <vt:variant>
        <vt:i4>3539005</vt:i4>
      </vt:variant>
      <vt:variant>
        <vt:i4>3036</vt:i4>
      </vt:variant>
      <vt:variant>
        <vt:i4>0</vt:i4>
      </vt:variant>
      <vt:variant>
        <vt:i4>5</vt:i4>
      </vt:variant>
      <vt:variant>
        <vt:lpwstr>lsgmech.doc</vt:lpwstr>
      </vt:variant>
      <vt:variant>
        <vt:lpwstr>m822</vt:lpwstr>
      </vt:variant>
      <vt:variant>
        <vt:i4>3997753</vt:i4>
      </vt:variant>
      <vt:variant>
        <vt:i4>3033</vt:i4>
      </vt:variant>
      <vt:variant>
        <vt:i4>0</vt:i4>
      </vt:variant>
      <vt:variant>
        <vt:i4>5</vt:i4>
      </vt:variant>
      <vt:variant>
        <vt:lpwstr>lsgmech.doc</vt:lpwstr>
      </vt:variant>
      <vt:variant>
        <vt:lpwstr>m766</vt:lpwstr>
      </vt:variant>
      <vt:variant>
        <vt:i4>4063289</vt:i4>
      </vt:variant>
      <vt:variant>
        <vt:i4>3030</vt:i4>
      </vt:variant>
      <vt:variant>
        <vt:i4>0</vt:i4>
      </vt:variant>
      <vt:variant>
        <vt:i4>5</vt:i4>
      </vt:variant>
      <vt:variant>
        <vt:lpwstr>lsgmech.doc</vt:lpwstr>
      </vt:variant>
      <vt:variant>
        <vt:lpwstr>m765</vt:lpwstr>
      </vt:variant>
      <vt:variant>
        <vt:i4>4128825</vt:i4>
      </vt:variant>
      <vt:variant>
        <vt:i4>3027</vt:i4>
      </vt:variant>
      <vt:variant>
        <vt:i4>0</vt:i4>
      </vt:variant>
      <vt:variant>
        <vt:i4>5</vt:i4>
      </vt:variant>
      <vt:variant>
        <vt:lpwstr>lsgmech.doc</vt:lpwstr>
      </vt:variant>
      <vt:variant>
        <vt:lpwstr>m764</vt:lpwstr>
      </vt:variant>
      <vt:variant>
        <vt:i4>3276862</vt:i4>
      </vt:variant>
      <vt:variant>
        <vt:i4>3024</vt:i4>
      </vt:variant>
      <vt:variant>
        <vt:i4>0</vt:i4>
      </vt:variant>
      <vt:variant>
        <vt:i4>5</vt:i4>
      </vt:variant>
      <vt:variant>
        <vt:lpwstr>lsgmech.doc</vt:lpwstr>
      </vt:variant>
      <vt:variant>
        <vt:lpwstr>m719</vt:lpwstr>
      </vt:variant>
      <vt:variant>
        <vt:i4>4063286</vt:i4>
      </vt:variant>
      <vt:variant>
        <vt:i4>3021</vt:i4>
      </vt:variant>
      <vt:variant>
        <vt:i4>0</vt:i4>
      </vt:variant>
      <vt:variant>
        <vt:i4>5</vt:i4>
      </vt:variant>
      <vt:variant>
        <vt:lpwstr>lsgmech.doc</vt:lpwstr>
      </vt:variant>
      <vt:variant>
        <vt:lpwstr>m694</vt:lpwstr>
      </vt:variant>
      <vt:variant>
        <vt:i4>3735607</vt:i4>
      </vt:variant>
      <vt:variant>
        <vt:i4>3018</vt:i4>
      </vt:variant>
      <vt:variant>
        <vt:i4>0</vt:i4>
      </vt:variant>
      <vt:variant>
        <vt:i4>5</vt:i4>
      </vt:variant>
      <vt:variant>
        <vt:lpwstr>lsgmech.doc</vt:lpwstr>
      </vt:variant>
      <vt:variant>
        <vt:lpwstr>m683</vt:lpwstr>
      </vt:variant>
      <vt:variant>
        <vt:i4>3670072</vt:i4>
      </vt:variant>
      <vt:variant>
        <vt:i4>3015</vt:i4>
      </vt:variant>
      <vt:variant>
        <vt:i4>0</vt:i4>
      </vt:variant>
      <vt:variant>
        <vt:i4>5</vt:i4>
      </vt:variant>
      <vt:variant>
        <vt:lpwstr>lsgmech.doc</vt:lpwstr>
      </vt:variant>
      <vt:variant>
        <vt:lpwstr>m672</vt:lpwstr>
      </vt:variant>
      <vt:variant>
        <vt:i4>3801144</vt:i4>
      </vt:variant>
      <vt:variant>
        <vt:i4>3012</vt:i4>
      </vt:variant>
      <vt:variant>
        <vt:i4>0</vt:i4>
      </vt:variant>
      <vt:variant>
        <vt:i4>5</vt:i4>
      </vt:variant>
      <vt:variant>
        <vt:lpwstr>lsgmech.doc</vt:lpwstr>
      </vt:variant>
      <vt:variant>
        <vt:lpwstr>m670</vt:lpwstr>
      </vt:variant>
      <vt:variant>
        <vt:i4>3342393</vt:i4>
      </vt:variant>
      <vt:variant>
        <vt:i4>3009</vt:i4>
      </vt:variant>
      <vt:variant>
        <vt:i4>0</vt:i4>
      </vt:variant>
      <vt:variant>
        <vt:i4>5</vt:i4>
      </vt:variant>
      <vt:variant>
        <vt:lpwstr>lsgmech.doc</vt:lpwstr>
      </vt:variant>
      <vt:variant>
        <vt:lpwstr>m669</vt:lpwstr>
      </vt:variant>
      <vt:variant>
        <vt:i4>3276857</vt:i4>
      </vt:variant>
      <vt:variant>
        <vt:i4>3006</vt:i4>
      </vt:variant>
      <vt:variant>
        <vt:i4>0</vt:i4>
      </vt:variant>
      <vt:variant>
        <vt:i4>5</vt:i4>
      </vt:variant>
      <vt:variant>
        <vt:lpwstr>lsgmech.doc</vt:lpwstr>
      </vt:variant>
      <vt:variant>
        <vt:lpwstr>m668</vt:lpwstr>
      </vt:variant>
      <vt:variant>
        <vt:i4>3276858</vt:i4>
      </vt:variant>
      <vt:variant>
        <vt:i4>3003</vt:i4>
      </vt:variant>
      <vt:variant>
        <vt:i4>0</vt:i4>
      </vt:variant>
      <vt:variant>
        <vt:i4>5</vt:i4>
      </vt:variant>
      <vt:variant>
        <vt:lpwstr>lsgmech.doc</vt:lpwstr>
      </vt:variant>
      <vt:variant>
        <vt:lpwstr>m658</vt:lpwstr>
      </vt:variant>
      <vt:variant>
        <vt:i4>3997754</vt:i4>
      </vt:variant>
      <vt:variant>
        <vt:i4>3000</vt:i4>
      </vt:variant>
      <vt:variant>
        <vt:i4>0</vt:i4>
      </vt:variant>
      <vt:variant>
        <vt:i4>5</vt:i4>
      </vt:variant>
      <vt:variant>
        <vt:lpwstr>lsgmech.doc</vt:lpwstr>
      </vt:variant>
      <vt:variant>
        <vt:lpwstr>m657</vt:lpwstr>
      </vt:variant>
      <vt:variant>
        <vt:i4>3932218</vt:i4>
      </vt:variant>
      <vt:variant>
        <vt:i4>2997</vt:i4>
      </vt:variant>
      <vt:variant>
        <vt:i4>0</vt:i4>
      </vt:variant>
      <vt:variant>
        <vt:i4>5</vt:i4>
      </vt:variant>
      <vt:variant>
        <vt:lpwstr>lsgmech.doc</vt:lpwstr>
      </vt:variant>
      <vt:variant>
        <vt:lpwstr>m656</vt:lpwstr>
      </vt:variant>
      <vt:variant>
        <vt:i4>4128826</vt:i4>
      </vt:variant>
      <vt:variant>
        <vt:i4>2994</vt:i4>
      </vt:variant>
      <vt:variant>
        <vt:i4>0</vt:i4>
      </vt:variant>
      <vt:variant>
        <vt:i4>5</vt:i4>
      </vt:variant>
      <vt:variant>
        <vt:lpwstr>lsgmech.doc</vt:lpwstr>
      </vt:variant>
      <vt:variant>
        <vt:lpwstr>m655</vt:lpwstr>
      </vt:variant>
      <vt:variant>
        <vt:i4>3866682</vt:i4>
      </vt:variant>
      <vt:variant>
        <vt:i4>2991</vt:i4>
      </vt:variant>
      <vt:variant>
        <vt:i4>0</vt:i4>
      </vt:variant>
      <vt:variant>
        <vt:i4>5</vt:i4>
      </vt:variant>
      <vt:variant>
        <vt:lpwstr>lsgmech.doc</vt:lpwstr>
      </vt:variant>
      <vt:variant>
        <vt:lpwstr>m651</vt:lpwstr>
      </vt:variant>
      <vt:variant>
        <vt:i4>3801146</vt:i4>
      </vt:variant>
      <vt:variant>
        <vt:i4>2988</vt:i4>
      </vt:variant>
      <vt:variant>
        <vt:i4>0</vt:i4>
      </vt:variant>
      <vt:variant>
        <vt:i4>5</vt:i4>
      </vt:variant>
      <vt:variant>
        <vt:lpwstr>lsgmech.doc</vt:lpwstr>
      </vt:variant>
      <vt:variant>
        <vt:lpwstr>m650</vt:lpwstr>
      </vt:variant>
      <vt:variant>
        <vt:i4>3342395</vt:i4>
      </vt:variant>
      <vt:variant>
        <vt:i4>2985</vt:i4>
      </vt:variant>
      <vt:variant>
        <vt:i4>0</vt:i4>
      </vt:variant>
      <vt:variant>
        <vt:i4>5</vt:i4>
      </vt:variant>
      <vt:variant>
        <vt:lpwstr>lsgmech.doc</vt:lpwstr>
      </vt:variant>
      <vt:variant>
        <vt:lpwstr>m649</vt:lpwstr>
      </vt:variant>
      <vt:variant>
        <vt:i4>3932219</vt:i4>
      </vt:variant>
      <vt:variant>
        <vt:i4>2982</vt:i4>
      </vt:variant>
      <vt:variant>
        <vt:i4>0</vt:i4>
      </vt:variant>
      <vt:variant>
        <vt:i4>5</vt:i4>
      </vt:variant>
      <vt:variant>
        <vt:lpwstr>lsgmech.doc</vt:lpwstr>
      </vt:variant>
      <vt:variant>
        <vt:lpwstr>m646</vt:lpwstr>
      </vt:variant>
      <vt:variant>
        <vt:i4>4063291</vt:i4>
      </vt:variant>
      <vt:variant>
        <vt:i4>2979</vt:i4>
      </vt:variant>
      <vt:variant>
        <vt:i4>0</vt:i4>
      </vt:variant>
      <vt:variant>
        <vt:i4>5</vt:i4>
      </vt:variant>
      <vt:variant>
        <vt:lpwstr>lsgmech.doc</vt:lpwstr>
      </vt:variant>
      <vt:variant>
        <vt:lpwstr>m644</vt:lpwstr>
      </vt:variant>
      <vt:variant>
        <vt:i4>3801148</vt:i4>
      </vt:variant>
      <vt:variant>
        <vt:i4>2976</vt:i4>
      </vt:variant>
      <vt:variant>
        <vt:i4>0</vt:i4>
      </vt:variant>
      <vt:variant>
        <vt:i4>5</vt:i4>
      </vt:variant>
      <vt:variant>
        <vt:lpwstr>lsgmech.doc</vt:lpwstr>
      </vt:variant>
      <vt:variant>
        <vt:lpwstr>m630</vt:lpwstr>
      </vt:variant>
      <vt:variant>
        <vt:i4>3801149</vt:i4>
      </vt:variant>
      <vt:variant>
        <vt:i4>2973</vt:i4>
      </vt:variant>
      <vt:variant>
        <vt:i4>0</vt:i4>
      </vt:variant>
      <vt:variant>
        <vt:i4>5</vt:i4>
      </vt:variant>
      <vt:variant>
        <vt:lpwstr>lsgmech.doc</vt:lpwstr>
      </vt:variant>
      <vt:variant>
        <vt:lpwstr>m620</vt:lpwstr>
      </vt:variant>
      <vt:variant>
        <vt:i4>3932214</vt:i4>
      </vt:variant>
      <vt:variant>
        <vt:i4>2970</vt:i4>
      </vt:variant>
      <vt:variant>
        <vt:i4>0</vt:i4>
      </vt:variant>
      <vt:variant>
        <vt:i4>5</vt:i4>
      </vt:variant>
      <vt:variant>
        <vt:lpwstr>lsgmech.doc</vt:lpwstr>
      </vt:variant>
      <vt:variant>
        <vt:lpwstr>m595</vt:lpwstr>
      </vt:variant>
      <vt:variant>
        <vt:i4>4063287</vt:i4>
      </vt:variant>
      <vt:variant>
        <vt:i4>2967</vt:i4>
      </vt:variant>
      <vt:variant>
        <vt:i4>0</vt:i4>
      </vt:variant>
      <vt:variant>
        <vt:i4>5</vt:i4>
      </vt:variant>
      <vt:variant>
        <vt:lpwstr>lsgmech.doc</vt:lpwstr>
      </vt:variant>
      <vt:variant>
        <vt:lpwstr>m587</vt:lpwstr>
      </vt:variant>
      <vt:variant>
        <vt:i4>3735608</vt:i4>
      </vt:variant>
      <vt:variant>
        <vt:i4>2964</vt:i4>
      </vt:variant>
      <vt:variant>
        <vt:i4>0</vt:i4>
      </vt:variant>
      <vt:variant>
        <vt:i4>5</vt:i4>
      </vt:variant>
      <vt:variant>
        <vt:lpwstr>lsgmech.doc</vt:lpwstr>
      </vt:variant>
      <vt:variant>
        <vt:lpwstr>m570</vt:lpwstr>
      </vt:variant>
      <vt:variant>
        <vt:i4>3145785</vt:i4>
      </vt:variant>
      <vt:variant>
        <vt:i4>2961</vt:i4>
      </vt:variant>
      <vt:variant>
        <vt:i4>0</vt:i4>
      </vt:variant>
      <vt:variant>
        <vt:i4>5</vt:i4>
      </vt:variant>
      <vt:variant>
        <vt:lpwstr>lsgmech.doc</vt:lpwstr>
      </vt:variant>
      <vt:variant>
        <vt:lpwstr>m569</vt:lpwstr>
      </vt:variant>
      <vt:variant>
        <vt:i4>3211321</vt:i4>
      </vt:variant>
      <vt:variant>
        <vt:i4>2958</vt:i4>
      </vt:variant>
      <vt:variant>
        <vt:i4>0</vt:i4>
      </vt:variant>
      <vt:variant>
        <vt:i4>5</vt:i4>
      </vt:variant>
      <vt:variant>
        <vt:lpwstr>lsgmech.doc</vt:lpwstr>
      </vt:variant>
      <vt:variant>
        <vt:lpwstr>m568</vt:lpwstr>
      </vt:variant>
      <vt:variant>
        <vt:i4>3670077</vt:i4>
      </vt:variant>
      <vt:variant>
        <vt:i4>2955</vt:i4>
      </vt:variant>
      <vt:variant>
        <vt:i4>0</vt:i4>
      </vt:variant>
      <vt:variant>
        <vt:i4>5</vt:i4>
      </vt:variant>
      <vt:variant>
        <vt:lpwstr>lsgmech.doc</vt:lpwstr>
      </vt:variant>
      <vt:variant>
        <vt:lpwstr>m521</vt:lpwstr>
      </vt:variant>
      <vt:variant>
        <vt:i4>4063290</vt:i4>
      </vt:variant>
      <vt:variant>
        <vt:i4>2952</vt:i4>
      </vt:variant>
      <vt:variant>
        <vt:i4>0</vt:i4>
      </vt:variant>
      <vt:variant>
        <vt:i4>5</vt:i4>
      </vt:variant>
      <vt:variant>
        <vt:lpwstr>lsgmech.doc</vt:lpwstr>
      </vt:variant>
      <vt:variant>
        <vt:lpwstr>m456</vt:lpwstr>
      </vt:variant>
      <vt:variant>
        <vt:i4>3538999</vt:i4>
      </vt:variant>
      <vt:variant>
        <vt:i4>2949</vt:i4>
      </vt:variant>
      <vt:variant>
        <vt:i4>0</vt:i4>
      </vt:variant>
      <vt:variant>
        <vt:i4>5</vt:i4>
      </vt:variant>
      <vt:variant>
        <vt:lpwstr>lsgmech.doc</vt:lpwstr>
      </vt:variant>
      <vt:variant>
        <vt:lpwstr>m389</vt:lpwstr>
      </vt:variant>
      <vt:variant>
        <vt:i4>3604535</vt:i4>
      </vt:variant>
      <vt:variant>
        <vt:i4>2946</vt:i4>
      </vt:variant>
      <vt:variant>
        <vt:i4>0</vt:i4>
      </vt:variant>
      <vt:variant>
        <vt:i4>5</vt:i4>
      </vt:variant>
      <vt:variant>
        <vt:lpwstr>lsgmech.doc</vt:lpwstr>
      </vt:variant>
      <vt:variant>
        <vt:lpwstr>m388</vt:lpwstr>
      </vt:variant>
      <vt:variant>
        <vt:i4>3539000</vt:i4>
      </vt:variant>
      <vt:variant>
        <vt:i4>2943</vt:i4>
      </vt:variant>
      <vt:variant>
        <vt:i4>0</vt:i4>
      </vt:variant>
      <vt:variant>
        <vt:i4>5</vt:i4>
      </vt:variant>
      <vt:variant>
        <vt:lpwstr>lsgmech.doc</vt:lpwstr>
      </vt:variant>
      <vt:variant>
        <vt:lpwstr>m379</vt:lpwstr>
      </vt:variant>
      <vt:variant>
        <vt:i4>3604536</vt:i4>
      </vt:variant>
      <vt:variant>
        <vt:i4>2940</vt:i4>
      </vt:variant>
      <vt:variant>
        <vt:i4>0</vt:i4>
      </vt:variant>
      <vt:variant>
        <vt:i4>5</vt:i4>
      </vt:variant>
      <vt:variant>
        <vt:lpwstr>lsgmech.doc</vt:lpwstr>
      </vt:variant>
      <vt:variant>
        <vt:lpwstr>m378</vt:lpwstr>
      </vt:variant>
      <vt:variant>
        <vt:i4>3670072</vt:i4>
      </vt:variant>
      <vt:variant>
        <vt:i4>2937</vt:i4>
      </vt:variant>
      <vt:variant>
        <vt:i4>0</vt:i4>
      </vt:variant>
      <vt:variant>
        <vt:i4>5</vt:i4>
      </vt:variant>
      <vt:variant>
        <vt:lpwstr>lsgmech.doc</vt:lpwstr>
      </vt:variant>
      <vt:variant>
        <vt:lpwstr>m377</vt:lpwstr>
      </vt:variant>
      <vt:variant>
        <vt:i4>4063291</vt:i4>
      </vt:variant>
      <vt:variant>
        <vt:i4>2934</vt:i4>
      </vt:variant>
      <vt:variant>
        <vt:i4>0</vt:i4>
      </vt:variant>
      <vt:variant>
        <vt:i4>5</vt:i4>
      </vt:variant>
      <vt:variant>
        <vt:lpwstr>lsgmech.doc</vt:lpwstr>
      </vt:variant>
      <vt:variant>
        <vt:lpwstr>m341</vt:lpwstr>
      </vt:variant>
      <vt:variant>
        <vt:i4>3735610</vt:i4>
      </vt:variant>
      <vt:variant>
        <vt:i4>2931</vt:i4>
      </vt:variant>
      <vt:variant>
        <vt:i4>0</vt:i4>
      </vt:variant>
      <vt:variant>
        <vt:i4>5</vt:i4>
      </vt:variant>
      <vt:variant>
        <vt:lpwstr>lsgmech.doc</vt:lpwstr>
      </vt:variant>
      <vt:variant>
        <vt:lpwstr>m257</vt:lpwstr>
      </vt:variant>
      <vt:variant>
        <vt:i4>3670074</vt:i4>
      </vt:variant>
      <vt:variant>
        <vt:i4>2928</vt:i4>
      </vt:variant>
      <vt:variant>
        <vt:i4>0</vt:i4>
      </vt:variant>
      <vt:variant>
        <vt:i4>5</vt:i4>
      </vt:variant>
      <vt:variant>
        <vt:lpwstr>lsgmech.doc</vt:lpwstr>
      </vt:variant>
      <vt:variant>
        <vt:lpwstr>m256</vt:lpwstr>
      </vt:variant>
      <vt:variant>
        <vt:i4>3866682</vt:i4>
      </vt:variant>
      <vt:variant>
        <vt:i4>2925</vt:i4>
      </vt:variant>
      <vt:variant>
        <vt:i4>0</vt:i4>
      </vt:variant>
      <vt:variant>
        <vt:i4>5</vt:i4>
      </vt:variant>
      <vt:variant>
        <vt:lpwstr>lsgmech.doc</vt:lpwstr>
      </vt:variant>
      <vt:variant>
        <vt:lpwstr>m255</vt:lpwstr>
      </vt:variant>
      <vt:variant>
        <vt:i4>3670079</vt:i4>
      </vt:variant>
      <vt:variant>
        <vt:i4>2922</vt:i4>
      </vt:variant>
      <vt:variant>
        <vt:i4>0</vt:i4>
      </vt:variant>
      <vt:variant>
        <vt:i4>5</vt:i4>
      </vt:variant>
      <vt:variant>
        <vt:lpwstr>lsgmech.doc</vt:lpwstr>
      </vt:variant>
      <vt:variant>
        <vt:lpwstr>m206</vt:lpwstr>
      </vt:variant>
      <vt:variant>
        <vt:i4>3866687</vt:i4>
      </vt:variant>
      <vt:variant>
        <vt:i4>2919</vt:i4>
      </vt:variant>
      <vt:variant>
        <vt:i4>0</vt:i4>
      </vt:variant>
      <vt:variant>
        <vt:i4>5</vt:i4>
      </vt:variant>
      <vt:variant>
        <vt:lpwstr>lsgmech.doc</vt:lpwstr>
      </vt:variant>
      <vt:variant>
        <vt:lpwstr>m205</vt:lpwstr>
      </vt:variant>
      <vt:variant>
        <vt:i4>3801151</vt:i4>
      </vt:variant>
      <vt:variant>
        <vt:i4>2916</vt:i4>
      </vt:variant>
      <vt:variant>
        <vt:i4>0</vt:i4>
      </vt:variant>
      <vt:variant>
        <vt:i4>5</vt:i4>
      </vt:variant>
      <vt:variant>
        <vt:lpwstr>lsgmech.doc</vt:lpwstr>
      </vt:variant>
      <vt:variant>
        <vt:lpwstr>m204</vt:lpwstr>
      </vt:variant>
      <vt:variant>
        <vt:i4>3997759</vt:i4>
      </vt:variant>
      <vt:variant>
        <vt:i4>2913</vt:i4>
      </vt:variant>
      <vt:variant>
        <vt:i4>0</vt:i4>
      </vt:variant>
      <vt:variant>
        <vt:i4>5</vt:i4>
      </vt:variant>
      <vt:variant>
        <vt:lpwstr>lsgmech.doc</vt:lpwstr>
      </vt:variant>
      <vt:variant>
        <vt:lpwstr>m203</vt:lpwstr>
      </vt:variant>
      <vt:variant>
        <vt:i4>3932223</vt:i4>
      </vt:variant>
      <vt:variant>
        <vt:i4>2910</vt:i4>
      </vt:variant>
      <vt:variant>
        <vt:i4>0</vt:i4>
      </vt:variant>
      <vt:variant>
        <vt:i4>5</vt:i4>
      </vt:variant>
      <vt:variant>
        <vt:lpwstr>lsgmech.doc</vt:lpwstr>
      </vt:variant>
      <vt:variant>
        <vt:lpwstr>m202</vt:lpwstr>
      </vt:variant>
      <vt:variant>
        <vt:i4>4128831</vt:i4>
      </vt:variant>
      <vt:variant>
        <vt:i4>2907</vt:i4>
      </vt:variant>
      <vt:variant>
        <vt:i4>0</vt:i4>
      </vt:variant>
      <vt:variant>
        <vt:i4>5</vt:i4>
      </vt:variant>
      <vt:variant>
        <vt:lpwstr>lsgmech.doc</vt:lpwstr>
      </vt:variant>
      <vt:variant>
        <vt:lpwstr>m201</vt:lpwstr>
      </vt:variant>
      <vt:variant>
        <vt:i4>4063295</vt:i4>
      </vt:variant>
      <vt:variant>
        <vt:i4>2904</vt:i4>
      </vt:variant>
      <vt:variant>
        <vt:i4>0</vt:i4>
      </vt:variant>
      <vt:variant>
        <vt:i4>5</vt:i4>
      </vt:variant>
      <vt:variant>
        <vt:lpwstr>lsgmech.doc</vt:lpwstr>
      </vt:variant>
      <vt:variant>
        <vt:lpwstr>m200</vt:lpwstr>
      </vt:variant>
      <vt:variant>
        <vt:i4>3407926</vt:i4>
      </vt:variant>
      <vt:variant>
        <vt:i4>2901</vt:i4>
      </vt:variant>
      <vt:variant>
        <vt:i4>0</vt:i4>
      </vt:variant>
      <vt:variant>
        <vt:i4>5</vt:i4>
      </vt:variant>
      <vt:variant>
        <vt:lpwstr>lsgmech.doc</vt:lpwstr>
      </vt:variant>
      <vt:variant>
        <vt:lpwstr>m199</vt:lpwstr>
      </vt:variant>
      <vt:variant>
        <vt:i4>3473462</vt:i4>
      </vt:variant>
      <vt:variant>
        <vt:i4>2895</vt:i4>
      </vt:variant>
      <vt:variant>
        <vt:i4>0</vt:i4>
      </vt:variant>
      <vt:variant>
        <vt:i4>5</vt:i4>
      </vt:variant>
      <vt:variant>
        <vt:lpwstr>lsgmech.doc</vt:lpwstr>
      </vt:variant>
      <vt:variant>
        <vt:lpwstr>m198</vt:lpwstr>
      </vt:variant>
      <vt:variant>
        <vt:i4>3801142</vt:i4>
      </vt:variant>
      <vt:variant>
        <vt:i4>2892</vt:i4>
      </vt:variant>
      <vt:variant>
        <vt:i4>0</vt:i4>
      </vt:variant>
      <vt:variant>
        <vt:i4>5</vt:i4>
      </vt:variant>
      <vt:variant>
        <vt:lpwstr>lsgmech.doc</vt:lpwstr>
      </vt:variant>
      <vt:variant>
        <vt:lpwstr>m197</vt:lpwstr>
      </vt:variant>
      <vt:variant>
        <vt:i4>3866678</vt:i4>
      </vt:variant>
      <vt:variant>
        <vt:i4>2889</vt:i4>
      </vt:variant>
      <vt:variant>
        <vt:i4>0</vt:i4>
      </vt:variant>
      <vt:variant>
        <vt:i4>5</vt:i4>
      </vt:variant>
      <vt:variant>
        <vt:lpwstr>lsgmech.doc</vt:lpwstr>
      </vt:variant>
      <vt:variant>
        <vt:lpwstr>m196</vt:lpwstr>
      </vt:variant>
      <vt:variant>
        <vt:i4>3670070</vt:i4>
      </vt:variant>
      <vt:variant>
        <vt:i4>2886</vt:i4>
      </vt:variant>
      <vt:variant>
        <vt:i4>0</vt:i4>
      </vt:variant>
      <vt:variant>
        <vt:i4>5</vt:i4>
      </vt:variant>
      <vt:variant>
        <vt:lpwstr>lsgmech.doc</vt:lpwstr>
      </vt:variant>
      <vt:variant>
        <vt:lpwstr>m195</vt:lpwstr>
      </vt:variant>
      <vt:variant>
        <vt:i4>3735606</vt:i4>
      </vt:variant>
      <vt:variant>
        <vt:i4>2883</vt:i4>
      </vt:variant>
      <vt:variant>
        <vt:i4>0</vt:i4>
      </vt:variant>
      <vt:variant>
        <vt:i4>5</vt:i4>
      </vt:variant>
      <vt:variant>
        <vt:lpwstr>lsgmech.doc</vt:lpwstr>
      </vt:variant>
      <vt:variant>
        <vt:lpwstr>m194</vt:lpwstr>
      </vt:variant>
      <vt:variant>
        <vt:i4>327695</vt:i4>
      </vt:variant>
      <vt:variant>
        <vt:i4>2880</vt:i4>
      </vt:variant>
      <vt:variant>
        <vt:i4>0</vt:i4>
      </vt:variant>
      <vt:variant>
        <vt:i4>5</vt:i4>
      </vt:variant>
      <vt:variant>
        <vt:lpwstr>lsgmech.doc</vt:lpwstr>
      </vt:variant>
      <vt:variant>
        <vt:lpwstr>m99</vt:lpwstr>
      </vt:variant>
      <vt:variant>
        <vt:i4>262159</vt:i4>
      </vt:variant>
      <vt:variant>
        <vt:i4>2877</vt:i4>
      </vt:variant>
      <vt:variant>
        <vt:i4>0</vt:i4>
      </vt:variant>
      <vt:variant>
        <vt:i4>5</vt:i4>
      </vt:variant>
      <vt:variant>
        <vt:lpwstr>lsgmech.doc</vt:lpwstr>
      </vt:variant>
      <vt:variant>
        <vt:lpwstr>m81</vt:lpwstr>
      </vt:variant>
      <vt:variant>
        <vt:i4>262159</vt:i4>
      </vt:variant>
      <vt:variant>
        <vt:i4>2874</vt:i4>
      </vt:variant>
      <vt:variant>
        <vt:i4>0</vt:i4>
      </vt:variant>
      <vt:variant>
        <vt:i4>5</vt:i4>
      </vt:variant>
      <vt:variant>
        <vt:lpwstr>lsgmech.doc</vt:lpwstr>
      </vt:variant>
      <vt:variant>
        <vt:lpwstr>m80</vt:lpwstr>
      </vt:variant>
      <vt:variant>
        <vt:i4>720911</vt:i4>
      </vt:variant>
      <vt:variant>
        <vt:i4>2871</vt:i4>
      </vt:variant>
      <vt:variant>
        <vt:i4>0</vt:i4>
      </vt:variant>
      <vt:variant>
        <vt:i4>5</vt:i4>
      </vt:variant>
      <vt:variant>
        <vt:lpwstr>lsgmech.doc</vt:lpwstr>
      </vt:variant>
      <vt:variant>
        <vt:lpwstr>m79</vt:lpwstr>
      </vt:variant>
      <vt:variant>
        <vt:i4>720911</vt:i4>
      </vt:variant>
      <vt:variant>
        <vt:i4>2868</vt:i4>
      </vt:variant>
      <vt:variant>
        <vt:i4>0</vt:i4>
      </vt:variant>
      <vt:variant>
        <vt:i4>5</vt:i4>
      </vt:variant>
      <vt:variant>
        <vt:lpwstr>lsgmech.doc</vt:lpwstr>
      </vt:variant>
      <vt:variant>
        <vt:lpwstr>m78</vt:lpwstr>
      </vt:variant>
      <vt:variant>
        <vt:i4>720911</vt:i4>
      </vt:variant>
      <vt:variant>
        <vt:i4>2865</vt:i4>
      </vt:variant>
      <vt:variant>
        <vt:i4>0</vt:i4>
      </vt:variant>
      <vt:variant>
        <vt:i4>5</vt:i4>
      </vt:variant>
      <vt:variant>
        <vt:lpwstr>lsgmech.doc</vt:lpwstr>
      </vt:variant>
      <vt:variant>
        <vt:lpwstr>m77</vt:lpwstr>
      </vt:variant>
      <vt:variant>
        <vt:i4>720911</vt:i4>
      </vt:variant>
      <vt:variant>
        <vt:i4>2862</vt:i4>
      </vt:variant>
      <vt:variant>
        <vt:i4>0</vt:i4>
      </vt:variant>
      <vt:variant>
        <vt:i4>5</vt:i4>
      </vt:variant>
      <vt:variant>
        <vt:lpwstr>lsgmech.doc</vt:lpwstr>
      </vt:variant>
      <vt:variant>
        <vt:lpwstr>m76</vt:lpwstr>
      </vt:variant>
      <vt:variant>
        <vt:i4>720911</vt:i4>
      </vt:variant>
      <vt:variant>
        <vt:i4>2859</vt:i4>
      </vt:variant>
      <vt:variant>
        <vt:i4>0</vt:i4>
      </vt:variant>
      <vt:variant>
        <vt:i4>5</vt:i4>
      </vt:variant>
      <vt:variant>
        <vt:lpwstr>lsgmech.doc</vt:lpwstr>
      </vt:variant>
      <vt:variant>
        <vt:lpwstr>m75</vt:lpwstr>
      </vt:variant>
      <vt:variant>
        <vt:i4>720911</vt:i4>
      </vt:variant>
      <vt:variant>
        <vt:i4>2856</vt:i4>
      </vt:variant>
      <vt:variant>
        <vt:i4>0</vt:i4>
      </vt:variant>
      <vt:variant>
        <vt:i4>5</vt:i4>
      </vt:variant>
      <vt:variant>
        <vt:lpwstr>lsgmech.doc</vt:lpwstr>
      </vt:variant>
      <vt:variant>
        <vt:lpwstr>m74</vt:lpwstr>
      </vt:variant>
      <vt:variant>
        <vt:i4>720911</vt:i4>
      </vt:variant>
      <vt:variant>
        <vt:i4>2853</vt:i4>
      </vt:variant>
      <vt:variant>
        <vt:i4>0</vt:i4>
      </vt:variant>
      <vt:variant>
        <vt:i4>5</vt:i4>
      </vt:variant>
      <vt:variant>
        <vt:lpwstr>lsgmech.doc</vt:lpwstr>
      </vt:variant>
      <vt:variant>
        <vt:lpwstr>m73</vt:lpwstr>
      </vt:variant>
      <vt:variant>
        <vt:i4>720911</vt:i4>
      </vt:variant>
      <vt:variant>
        <vt:i4>2850</vt:i4>
      </vt:variant>
      <vt:variant>
        <vt:i4>0</vt:i4>
      </vt:variant>
      <vt:variant>
        <vt:i4>5</vt:i4>
      </vt:variant>
      <vt:variant>
        <vt:lpwstr>lsgmech.doc</vt:lpwstr>
      </vt:variant>
      <vt:variant>
        <vt:lpwstr>m72</vt:lpwstr>
      </vt:variant>
      <vt:variant>
        <vt:i4>720911</vt:i4>
      </vt:variant>
      <vt:variant>
        <vt:i4>2847</vt:i4>
      </vt:variant>
      <vt:variant>
        <vt:i4>0</vt:i4>
      </vt:variant>
      <vt:variant>
        <vt:i4>5</vt:i4>
      </vt:variant>
      <vt:variant>
        <vt:lpwstr>lsgmech.doc</vt:lpwstr>
      </vt:variant>
      <vt:variant>
        <vt:lpwstr>m71</vt:lpwstr>
      </vt:variant>
      <vt:variant>
        <vt:i4>720911</vt:i4>
      </vt:variant>
      <vt:variant>
        <vt:i4>2844</vt:i4>
      </vt:variant>
      <vt:variant>
        <vt:i4>0</vt:i4>
      </vt:variant>
      <vt:variant>
        <vt:i4>5</vt:i4>
      </vt:variant>
      <vt:variant>
        <vt:lpwstr>lsgmech.doc</vt:lpwstr>
      </vt:variant>
      <vt:variant>
        <vt:lpwstr>m70</vt:lpwstr>
      </vt:variant>
      <vt:variant>
        <vt:i4>655375</vt:i4>
      </vt:variant>
      <vt:variant>
        <vt:i4>2841</vt:i4>
      </vt:variant>
      <vt:variant>
        <vt:i4>0</vt:i4>
      </vt:variant>
      <vt:variant>
        <vt:i4>5</vt:i4>
      </vt:variant>
      <vt:variant>
        <vt:lpwstr>lsgmech.doc</vt:lpwstr>
      </vt:variant>
      <vt:variant>
        <vt:lpwstr>m69</vt:lpwstr>
      </vt:variant>
      <vt:variant>
        <vt:i4>655375</vt:i4>
      </vt:variant>
      <vt:variant>
        <vt:i4>2838</vt:i4>
      </vt:variant>
      <vt:variant>
        <vt:i4>0</vt:i4>
      </vt:variant>
      <vt:variant>
        <vt:i4>5</vt:i4>
      </vt:variant>
      <vt:variant>
        <vt:lpwstr>lsgmech.doc</vt:lpwstr>
      </vt:variant>
      <vt:variant>
        <vt:lpwstr>m68</vt:lpwstr>
      </vt:variant>
      <vt:variant>
        <vt:i4>655375</vt:i4>
      </vt:variant>
      <vt:variant>
        <vt:i4>2835</vt:i4>
      </vt:variant>
      <vt:variant>
        <vt:i4>0</vt:i4>
      </vt:variant>
      <vt:variant>
        <vt:i4>5</vt:i4>
      </vt:variant>
      <vt:variant>
        <vt:lpwstr>lsgmech.doc</vt:lpwstr>
      </vt:variant>
      <vt:variant>
        <vt:lpwstr>m67</vt:lpwstr>
      </vt:variant>
      <vt:variant>
        <vt:i4>655375</vt:i4>
      </vt:variant>
      <vt:variant>
        <vt:i4>2832</vt:i4>
      </vt:variant>
      <vt:variant>
        <vt:i4>0</vt:i4>
      </vt:variant>
      <vt:variant>
        <vt:i4>5</vt:i4>
      </vt:variant>
      <vt:variant>
        <vt:lpwstr>lsgmech.doc</vt:lpwstr>
      </vt:variant>
      <vt:variant>
        <vt:lpwstr>m66</vt:lpwstr>
      </vt:variant>
      <vt:variant>
        <vt:i4>655375</vt:i4>
      </vt:variant>
      <vt:variant>
        <vt:i4>2829</vt:i4>
      </vt:variant>
      <vt:variant>
        <vt:i4>0</vt:i4>
      </vt:variant>
      <vt:variant>
        <vt:i4>5</vt:i4>
      </vt:variant>
      <vt:variant>
        <vt:lpwstr>lsgmech.doc</vt:lpwstr>
      </vt:variant>
      <vt:variant>
        <vt:lpwstr>m65</vt:lpwstr>
      </vt:variant>
      <vt:variant>
        <vt:i4>655375</vt:i4>
      </vt:variant>
      <vt:variant>
        <vt:i4>2826</vt:i4>
      </vt:variant>
      <vt:variant>
        <vt:i4>0</vt:i4>
      </vt:variant>
      <vt:variant>
        <vt:i4>5</vt:i4>
      </vt:variant>
      <vt:variant>
        <vt:lpwstr>lsgmech.doc</vt:lpwstr>
      </vt:variant>
      <vt:variant>
        <vt:lpwstr>m64</vt:lpwstr>
      </vt:variant>
      <vt:variant>
        <vt:i4>655375</vt:i4>
      </vt:variant>
      <vt:variant>
        <vt:i4>2823</vt:i4>
      </vt:variant>
      <vt:variant>
        <vt:i4>0</vt:i4>
      </vt:variant>
      <vt:variant>
        <vt:i4>5</vt:i4>
      </vt:variant>
      <vt:variant>
        <vt:lpwstr>lsgmech.doc</vt:lpwstr>
      </vt:variant>
      <vt:variant>
        <vt:lpwstr>m63</vt:lpwstr>
      </vt:variant>
      <vt:variant>
        <vt:i4>655375</vt:i4>
      </vt:variant>
      <vt:variant>
        <vt:i4>2820</vt:i4>
      </vt:variant>
      <vt:variant>
        <vt:i4>0</vt:i4>
      </vt:variant>
      <vt:variant>
        <vt:i4>5</vt:i4>
      </vt:variant>
      <vt:variant>
        <vt:lpwstr>lsgmech.doc</vt:lpwstr>
      </vt:variant>
      <vt:variant>
        <vt:lpwstr>m62</vt:lpwstr>
      </vt:variant>
      <vt:variant>
        <vt:i4>2687077</vt:i4>
      </vt:variant>
      <vt:variant>
        <vt:i4>2817</vt:i4>
      </vt:variant>
      <vt:variant>
        <vt:i4>0</vt:i4>
      </vt:variant>
      <vt:variant>
        <vt:i4>5</vt:i4>
      </vt:variant>
      <vt:variant>
        <vt:lpwstr>formeln.doc</vt:lpwstr>
      </vt:variant>
      <vt:variant>
        <vt:lpwstr>schwingungen</vt:lpwstr>
      </vt:variant>
      <vt:variant>
        <vt:i4>3145844</vt:i4>
      </vt:variant>
      <vt:variant>
        <vt:i4>2814</vt:i4>
      </vt:variant>
      <vt:variant>
        <vt:i4>0</vt:i4>
      </vt:variant>
      <vt:variant>
        <vt:i4>5</vt:i4>
      </vt:variant>
      <vt:variant>
        <vt:lpwstr/>
      </vt:variant>
      <vt:variant>
        <vt:lpwstr>t0</vt:lpwstr>
      </vt:variant>
      <vt:variant>
        <vt:i4>3539004</vt:i4>
      </vt:variant>
      <vt:variant>
        <vt:i4>2811</vt:i4>
      </vt:variant>
      <vt:variant>
        <vt:i4>0</vt:i4>
      </vt:variant>
      <vt:variant>
        <vt:i4>5</vt:i4>
      </vt:variant>
      <vt:variant>
        <vt:lpwstr>lsgmech.doc</vt:lpwstr>
      </vt:variant>
      <vt:variant>
        <vt:lpwstr>m832</vt:lpwstr>
      </vt:variant>
      <vt:variant>
        <vt:i4>3670075</vt:i4>
      </vt:variant>
      <vt:variant>
        <vt:i4>2808</vt:i4>
      </vt:variant>
      <vt:variant>
        <vt:i4>0</vt:i4>
      </vt:variant>
      <vt:variant>
        <vt:i4>5</vt:i4>
      </vt:variant>
      <vt:variant>
        <vt:lpwstr>lsgmech.doc</vt:lpwstr>
      </vt:variant>
      <vt:variant>
        <vt:lpwstr>m642</vt:lpwstr>
      </vt:variant>
      <vt:variant>
        <vt:i4>3801147</vt:i4>
      </vt:variant>
      <vt:variant>
        <vt:i4>2805</vt:i4>
      </vt:variant>
      <vt:variant>
        <vt:i4>0</vt:i4>
      </vt:variant>
      <vt:variant>
        <vt:i4>5</vt:i4>
      </vt:variant>
      <vt:variant>
        <vt:lpwstr>lsgmech.doc</vt:lpwstr>
      </vt:variant>
      <vt:variant>
        <vt:lpwstr>m640</vt:lpwstr>
      </vt:variant>
      <vt:variant>
        <vt:i4>3211327</vt:i4>
      </vt:variant>
      <vt:variant>
        <vt:i4>2802</vt:i4>
      </vt:variant>
      <vt:variant>
        <vt:i4>0</vt:i4>
      </vt:variant>
      <vt:variant>
        <vt:i4>5</vt:i4>
      </vt:variant>
      <vt:variant>
        <vt:lpwstr>lsgmech.doc</vt:lpwstr>
      </vt:variant>
      <vt:variant>
        <vt:lpwstr>m508</vt:lpwstr>
      </vt:variant>
      <vt:variant>
        <vt:i4>3735615</vt:i4>
      </vt:variant>
      <vt:variant>
        <vt:i4>2796</vt:i4>
      </vt:variant>
      <vt:variant>
        <vt:i4>0</vt:i4>
      </vt:variant>
      <vt:variant>
        <vt:i4>5</vt:i4>
      </vt:variant>
      <vt:variant>
        <vt:lpwstr>lsgmech.doc</vt:lpwstr>
      </vt:variant>
      <vt:variant>
        <vt:lpwstr>m500</vt:lpwstr>
      </vt:variant>
      <vt:variant>
        <vt:i4>4128826</vt:i4>
      </vt:variant>
      <vt:variant>
        <vt:i4>2793</vt:i4>
      </vt:variant>
      <vt:variant>
        <vt:i4>0</vt:i4>
      </vt:variant>
      <vt:variant>
        <vt:i4>5</vt:i4>
      </vt:variant>
      <vt:variant>
        <vt:lpwstr>lsgmech.doc</vt:lpwstr>
      </vt:variant>
      <vt:variant>
        <vt:lpwstr>m457</vt:lpwstr>
      </vt:variant>
      <vt:variant>
        <vt:i4>3997754</vt:i4>
      </vt:variant>
      <vt:variant>
        <vt:i4>2790</vt:i4>
      </vt:variant>
      <vt:variant>
        <vt:i4>0</vt:i4>
      </vt:variant>
      <vt:variant>
        <vt:i4>5</vt:i4>
      </vt:variant>
      <vt:variant>
        <vt:lpwstr>lsgmech.doc</vt:lpwstr>
      </vt:variant>
      <vt:variant>
        <vt:lpwstr>m352</vt:lpwstr>
      </vt:variant>
      <vt:variant>
        <vt:i4>4128828</vt:i4>
      </vt:variant>
      <vt:variant>
        <vt:i4>2787</vt:i4>
      </vt:variant>
      <vt:variant>
        <vt:i4>0</vt:i4>
      </vt:variant>
      <vt:variant>
        <vt:i4>5</vt:i4>
      </vt:variant>
      <vt:variant>
        <vt:lpwstr>lsgmech.doc</vt:lpwstr>
      </vt:variant>
      <vt:variant>
        <vt:lpwstr>m330</vt:lpwstr>
      </vt:variant>
      <vt:variant>
        <vt:i4>3538999</vt:i4>
      </vt:variant>
      <vt:variant>
        <vt:i4>2784</vt:i4>
      </vt:variant>
      <vt:variant>
        <vt:i4>0</vt:i4>
      </vt:variant>
      <vt:variant>
        <vt:i4>5</vt:i4>
      </vt:variant>
      <vt:variant>
        <vt:lpwstr>lsgmech.doc</vt:lpwstr>
      </vt:variant>
      <vt:variant>
        <vt:lpwstr>m288</vt:lpwstr>
      </vt:variant>
      <vt:variant>
        <vt:i4>3997755</vt:i4>
      </vt:variant>
      <vt:variant>
        <vt:i4>2781</vt:i4>
      </vt:variant>
      <vt:variant>
        <vt:i4>0</vt:i4>
      </vt:variant>
      <vt:variant>
        <vt:i4>5</vt:i4>
      </vt:variant>
      <vt:variant>
        <vt:lpwstr>lsgmech.doc</vt:lpwstr>
      </vt:variant>
      <vt:variant>
        <vt:lpwstr>m243</vt:lpwstr>
      </vt:variant>
      <vt:variant>
        <vt:i4>3866682</vt:i4>
      </vt:variant>
      <vt:variant>
        <vt:i4>2778</vt:i4>
      </vt:variant>
      <vt:variant>
        <vt:i4>0</vt:i4>
      </vt:variant>
      <vt:variant>
        <vt:i4>5</vt:i4>
      </vt:variant>
      <vt:variant>
        <vt:lpwstr>lsgmech.doc</vt:lpwstr>
      </vt:variant>
      <vt:variant>
        <vt:lpwstr>m156</vt:lpwstr>
      </vt:variant>
      <vt:variant>
        <vt:i4>3670074</vt:i4>
      </vt:variant>
      <vt:variant>
        <vt:i4>2775</vt:i4>
      </vt:variant>
      <vt:variant>
        <vt:i4>0</vt:i4>
      </vt:variant>
      <vt:variant>
        <vt:i4>5</vt:i4>
      </vt:variant>
      <vt:variant>
        <vt:lpwstr>lsgmech.doc</vt:lpwstr>
      </vt:variant>
      <vt:variant>
        <vt:lpwstr>m155</vt:lpwstr>
      </vt:variant>
      <vt:variant>
        <vt:i4>3735610</vt:i4>
      </vt:variant>
      <vt:variant>
        <vt:i4>2772</vt:i4>
      </vt:variant>
      <vt:variant>
        <vt:i4>0</vt:i4>
      </vt:variant>
      <vt:variant>
        <vt:i4>5</vt:i4>
      </vt:variant>
      <vt:variant>
        <vt:lpwstr>lsgmech.doc</vt:lpwstr>
      </vt:variant>
      <vt:variant>
        <vt:lpwstr>m154</vt:lpwstr>
      </vt:variant>
      <vt:variant>
        <vt:i4>4063290</vt:i4>
      </vt:variant>
      <vt:variant>
        <vt:i4>2769</vt:i4>
      </vt:variant>
      <vt:variant>
        <vt:i4>0</vt:i4>
      </vt:variant>
      <vt:variant>
        <vt:i4>5</vt:i4>
      </vt:variant>
      <vt:variant>
        <vt:lpwstr>lsgmech.doc</vt:lpwstr>
      </vt:variant>
      <vt:variant>
        <vt:lpwstr>m153</vt:lpwstr>
      </vt:variant>
      <vt:variant>
        <vt:i4>4128826</vt:i4>
      </vt:variant>
      <vt:variant>
        <vt:i4>2766</vt:i4>
      </vt:variant>
      <vt:variant>
        <vt:i4>0</vt:i4>
      </vt:variant>
      <vt:variant>
        <vt:i4>5</vt:i4>
      </vt:variant>
      <vt:variant>
        <vt:lpwstr>lsgmech.doc</vt:lpwstr>
      </vt:variant>
      <vt:variant>
        <vt:lpwstr>m152</vt:lpwstr>
      </vt:variant>
      <vt:variant>
        <vt:i4>3932218</vt:i4>
      </vt:variant>
      <vt:variant>
        <vt:i4>2763</vt:i4>
      </vt:variant>
      <vt:variant>
        <vt:i4>0</vt:i4>
      </vt:variant>
      <vt:variant>
        <vt:i4>5</vt:i4>
      </vt:variant>
      <vt:variant>
        <vt:lpwstr>lsgmech.doc</vt:lpwstr>
      </vt:variant>
      <vt:variant>
        <vt:lpwstr>m151</vt:lpwstr>
      </vt:variant>
      <vt:variant>
        <vt:i4>3997754</vt:i4>
      </vt:variant>
      <vt:variant>
        <vt:i4>2760</vt:i4>
      </vt:variant>
      <vt:variant>
        <vt:i4>0</vt:i4>
      </vt:variant>
      <vt:variant>
        <vt:i4>5</vt:i4>
      </vt:variant>
      <vt:variant>
        <vt:lpwstr>lsgmech.doc</vt:lpwstr>
      </vt:variant>
      <vt:variant>
        <vt:lpwstr>m150</vt:lpwstr>
      </vt:variant>
      <vt:variant>
        <vt:i4>3407931</vt:i4>
      </vt:variant>
      <vt:variant>
        <vt:i4>2757</vt:i4>
      </vt:variant>
      <vt:variant>
        <vt:i4>0</vt:i4>
      </vt:variant>
      <vt:variant>
        <vt:i4>5</vt:i4>
      </vt:variant>
      <vt:variant>
        <vt:lpwstr>lsgmech.doc</vt:lpwstr>
      </vt:variant>
      <vt:variant>
        <vt:lpwstr>m149</vt:lpwstr>
      </vt:variant>
      <vt:variant>
        <vt:i4>3473467</vt:i4>
      </vt:variant>
      <vt:variant>
        <vt:i4>2754</vt:i4>
      </vt:variant>
      <vt:variant>
        <vt:i4>0</vt:i4>
      </vt:variant>
      <vt:variant>
        <vt:i4>5</vt:i4>
      </vt:variant>
      <vt:variant>
        <vt:lpwstr>lsgmech.doc</vt:lpwstr>
      </vt:variant>
      <vt:variant>
        <vt:lpwstr>m148</vt:lpwstr>
      </vt:variant>
      <vt:variant>
        <vt:i4>3801147</vt:i4>
      </vt:variant>
      <vt:variant>
        <vt:i4>2751</vt:i4>
      </vt:variant>
      <vt:variant>
        <vt:i4>0</vt:i4>
      </vt:variant>
      <vt:variant>
        <vt:i4>5</vt:i4>
      </vt:variant>
      <vt:variant>
        <vt:lpwstr>lsgmech.doc</vt:lpwstr>
      </vt:variant>
      <vt:variant>
        <vt:lpwstr>m147</vt:lpwstr>
      </vt:variant>
      <vt:variant>
        <vt:i4>3866683</vt:i4>
      </vt:variant>
      <vt:variant>
        <vt:i4>2748</vt:i4>
      </vt:variant>
      <vt:variant>
        <vt:i4>0</vt:i4>
      </vt:variant>
      <vt:variant>
        <vt:i4>5</vt:i4>
      </vt:variant>
      <vt:variant>
        <vt:lpwstr>lsgmech.doc</vt:lpwstr>
      </vt:variant>
      <vt:variant>
        <vt:lpwstr>m146</vt:lpwstr>
      </vt:variant>
      <vt:variant>
        <vt:i4>3670075</vt:i4>
      </vt:variant>
      <vt:variant>
        <vt:i4>2745</vt:i4>
      </vt:variant>
      <vt:variant>
        <vt:i4>0</vt:i4>
      </vt:variant>
      <vt:variant>
        <vt:i4>5</vt:i4>
      </vt:variant>
      <vt:variant>
        <vt:lpwstr>lsgmech.doc</vt:lpwstr>
      </vt:variant>
      <vt:variant>
        <vt:lpwstr>m145</vt:lpwstr>
      </vt:variant>
      <vt:variant>
        <vt:i4>3735611</vt:i4>
      </vt:variant>
      <vt:variant>
        <vt:i4>2742</vt:i4>
      </vt:variant>
      <vt:variant>
        <vt:i4>0</vt:i4>
      </vt:variant>
      <vt:variant>
        <vt:i4>5</vt:i4>
      </vt:variant>
      <vt:variant>
        <vt:lpwstr>lsgmech.doc</vt:lpwstr>
      </vt:variant>
      <vt:variant>
        <vt:lpwstr>m144</vt:lpwstr>
      </vt:variant>
      <vt:variant>
        <vt:i4>4063291</vt:i4>
      </vt:variant>
      <vt:variant>
        <vt:i4>2739</vt:i4>
      </vt:variant>
      <vt:variant>
        <vt:i4>0</vt:i4>
      </vt:variant>
      <vt:variant>
        <vt:i4>5</vt:i4>
      </vt:variant>
      <vt:variant>
        <vt:lpwstr>lsgmech.doc</vt:lpwstr>
      </vt:variant>
      <vt:variant>
        <vt:lpwstr>m143</vt:lpwstr>
      </vt:variant>
      <vt:variant>
        <vt:i4>4128827</vt:i4>
      </vt:variant>
      <vt:variant>
        <vt:i4>2736</vt:i4>
      </vt:variant>
      <vt:variant>
        <vt:i4>0</vt:i4>
      </vt:variant>
      <vt:variant>
        <vt:i4>5</vt:i4>
      </vt:variant>
      <vt:variant>
        <vt:lpwstr>lsgmech.doc</vt:lpwstr>
      </vt:variant>
      <vt:variant>
        <vt:lpwstr>m142</vt:lpwstr>
      </vt:variant>
      <vt:variant>
        <vt:i4>3932219</vt:i4>
      </vt:variant>
      <vt:variant>
        <vt:i4>2733</vt:i4>
      </vt:variant>
      <vt:variant>
        <vt:i4>0</vt:i4>
      </vt:variant>
      <vt:variant>
        <vt:i4>5</vt:i4>
      </vt:variant>
      <vt:variant>
        <vt:lpwstr>lsgmech.doc</vt:lpwstr>
      </vt:variant>
      <vt:variant>
        <vt:lpwstr>m141</vt:lpwstr>
      </vt:variant>
      <vt:variant>
        <vt:i4>4456476</vt:i4>
      </vt:variant>
      <vt:variant>
        <vt:i4>2730</vt:i4>
      </vt:variant>
      <vt:variant>
        <vt:i4>0</vt:i4>
      </vt:variant>
      <vt:variant>
        <vt:i4>5</vt:i4>
      </vt:variant>
      <vt:variant>
        <vt:lpwstr>formeln.doc</vt:lpwstr>
      </vt:variant>
      <vt:variant>
        <vt:lpwstr>gravitation</vt:lpwstr>
      </vt:variant>
      <vt:variant>
        <vt:i4>3145844</vt:i4>
      </vt:variant>
      <vt:variant>
        <vt:i4>2727</vt:i4>
      </vt:variant>
      <vt:variant>
        <vt:i4>0</vt:i4>
      </vt:variant>
      <vt:variant>
        <vt:i4>5</vt:i4>
      </vt:variant>
      <vt:variant>
        <vt:lpwstr/>
      </vt:variant>
      <vt:variant>
        <vt:lpwstr>t0</vt:lpwstr>
      </vt:variant>
      <vt:variant>
        <vt:i4>3145790</vt:i4>
      </vt:variant>
      <vt:variant>
        <vt:i4>2724</vt:i4>
      </vt:variant>
      <vt:variant>
        <vt:i4>0</vt:i4>
      </vt:variant>
      <vt:variant>
        <vt:i4>5</vt:i4>
      </vt:variant>
      <vt:variant>
        <vt:lpwstr>lsgmech.doc</vt:lpwstr>
      </vt:variant>
      <vt:variant>
        <vt:lpwstr>m814</vt:lpwstr>
      </vt:variant>
      <vt:variant>
        <vt:i4>3997753</vt:i4>
      </vt:variant>
      <vt:variant>
        <vt:i4>2706</vt:i4>
      </vt:variant>
      <vt:variant>
        <vt:i4>0</vt:i4>
      </vt:variant>
      <vt:variant>
        <vt:i4>5</vt:i4>
      </vt:variant>
      <vt:variant>
        <vt:lpwstr>lsgmech.doc</vt:lpwstr>
      </vt:variant>
      <vt:variant>
        <vt:lpwstr>m667</vt:lpwstr>
      </vt:variant>
      <vt:variant>
        <vt:i4>3342399</vt:i4>
      </vt:variant>
      <vt:variant>
        <vt:i4>2703</vt:i4>
      </vt:variant>
      <vt:variant>
        <vt:i4>0</vt:i4>
      </vt:variant>
      <vt:variant>
        <vt:i4>5</vt:i4>
      </vt:variant>
      <vt:variant>
        <vt:lpwstr>lsgmech.doc</vt:lpwstr>
      </vt:variant>
      <vt:variant>
        <vt:lpwstr>m609</vt:lpwstr>
      </vt:variant>
      <vt:variant>
        <vt:i4>4128823</vt:i4>
      </vt:variant>
      <vt:variant>
        <vt:i4>2700</vt:i4>
      </vt:variant>
      <vt:variant>
        <vt:i4>0</vt:i4>
      </vt:variant>
      <vt:variant>
        <vt:i4>5</vt:i4>
      </vt:variant>
      <vt:variant>
        <vt:lpwstr>lsgmech.doc</vt:lpwstr>
      </vt:variant>
      <vt:variant>
        <vt:lpwstr>m586</vt:lpwstr>
      </vt:variant>
      <vt:variant>
        <vt:i4>3932215</vt:i4>
      </vt:variant>
      <vt:variant>
        <vt:i4>2697</vt:i4>
      </vt:variant>
      <vt:variant>
        <vt:i4>0</vt:i4>
      </vt:variant>
      <vt:variant>
        <vt:i4>5</vt:i4>
      </vt:variant>
      <vt:variant>
        <vt:lpwstr>lsgmech.doc</vt:lpwstr>
      </vt:variant>
      <vt:variant>
        <vt:lpwstr>m585</vt:lpwstr>
      </vt:variant>
      <vt:variant>
        <vt:i4>3997751</vt:i4>
      </vt:variant>
      <vt:variant>
        <vt:i4>2694</vt:i4>
      </vt:variant>
      <vt:variant>
        <vt:i4>0</vt:i4>
      </vt:variant>
      <vt:variant>
        <vt:i4>5</vt:i4>
      </vt:variant>
      <vt:variant>
        <vt:lpwstr>lsgmech.doc</vt:lpwstr>
      </vt:variant>
      <vt:variant>
        <vt:lpwstr>m584</vt:lpwstr>
      </vt:variant>
      <vt:variant>
        <vt:i4>3670070</vt:i4>
      </vt:variant>
      <vt:variant>
        <vt:i4>2691</vt:i4>
      </vt:variant>
      <vt:variant>
        <vt:i4>0</vt:i4>
      </vt:variant>
      <vt:variant>
        <vt:i4>5</vt:i4>
      </vt:variant>
      <vt:variant>
        <vt:lpwstr>lsgmech.doc</vt:lpwstr>
      </vt:variant>
      <vt:variant>
        <vt:lpwstr>m490</vt:lpwstr>
      </vt:variant>
      <vt:variant>
        <vt:i4>3997755</vt:i4>
      </vt:variant>
      <vt:variant>
        <vt:i4>2688</vt:i4>
      </vt:variant>
      <vt:variant>
        <vt:i4>0</vt:i4>
      </vt:variant>
      <vt:variant>
        <vt:i4>5</vt:i4>
      </vt:variant>
      <vt:variant>
        <vt:lpwstr>lsgmech.doc</vt:lpwstr>
      </vt:variant>
      <vt:variant>
        <vt:lpwstr>m445</vt:lpwstr>
      </vt:variant>
      <vt:variant>
        <vt:i4>3735611</vt:i4>
      </vt:variant>
      <vt:variant>
        <vt:i4>2685</vt:i4>
      </vt:variant>
      <vt:variant>
        <vt:i4>0</vt:i4>
      </vt:variant>
      <vt:variant>
        <vt:i4>5</vt:i4>
      </vt:variant>
      <vt:variant>
        <vt:lpwstr>lsgmech.doc</vt:lpwstr>
      </vt:variant>
      <vt:variant>
        <vt:lpwstr>m441</vt:lpwstr>
      </vt:variant>
      <vt:variant>
        <vt:i4>3866680</vt:i4>
      </vt:variant>
      <vt:variant>
        <vt:i4>2682</vt:i4>
      </vt:variant>
      <vt:variant>
        <vt:i4>0</vt:i4>
      </vt:variant>
      <vt:variant>
        <vt:i4>5</vt:i4>
      </vt:variant>
      <vt:variant>
        <vt:lpwstr>lsgmech.doc</vt:lpwstr>
      </vt:variant>
      <vt:variant>
        <vt:lpwstr>m275</vt:lpwstr>
      </vt:variant>
      <vt:variant>
        <vt:i4>3670075</vt:i4>
      </vt:variant>
      <vt:variant>
        <vt:i4>2679</vt:i4>
      </vt:variant>
      <vt:variant>
        <vt:i4>0</vt:i4>
      </vt:variant>
      <vt:variant>
        <vt:i4>5</vt:i4>
      </vt:variant>
      <vt:variant>
        <vt:lpwstr>lsgmech.doc</vt:lpwstr>
      </vt:variant>
      <vt:variant>
        <vt:lpwstr>m246</vt:lpwstr>
      </vt:variant>
      <vt:variant>
        <vt:i4>3801147</vt:i4>
      </vt:variant>
      <vt:variant>
        <vt:i4>2676</vt:i4>
      </vt:variant>
      <vt:variant>
        <vt:i4>0</vt:i4>
      </vt:variant>
      <vt:variant>
        <vt:i4>5</vt:i4>
      </vt:variant>
      <vt:variant>
        <vt:lpwstr>lsgmech.doc</vt:lpwstr>
      </vt:variant>
      <vt:variant>
        <vt:lpwstr>m244</vt:lpwstr>
      </vt:variant>
      <vt:variant>
        <vt:i4>3932219</vt:i4>
      </vt:variant>
      <vt:variant>
        <vt:i4>2673</vt:i4>
      </vt:variant>
      <vt:variant>
        <vt:i4>0</vt:i4>
      </vt:variant>
      <vt:variant>
        <vt:i4>5</vt:i4>
      </vt:variant>
      <vt:variant>
        <vt:lpwstr>lsgmech.doc</vt:lpwstr>
      </vt:variant>
      <vt:variant>
        <vt:lpwstr>m242</vt:lpwstr>
      </vt:variant>
      <vt:variant>
        <vt:i4>4128827</vt:i4>
      </vt:variant>
      <vt:variant>
        <vt:i4>2670</vt:i4>
      </vt:variant>
      <vt:variant>
        <vt:i4>0</vt:i4>
      </vt:variant>
      <vt:variant>
        <vt:i4>5</vt:i4>
      </vt:variant>
      <vt:variant>
        <vt:lpwstr>lsgmech.doc</vt:lpwstr>
      </vt:variant>
      <vt:variant>
        <vt:lpwstr>m241</vt:lpwstr>
      </vt:variant>
      <vt:variant>
        <vt:i4>4063291</vt:i4>
      </vt:variant>
      <vt:variant>
        <vt:i4>2667</vt:i4>
      </vt:variant>
      <vt:variant>
        <vt:i4>0</vt:i4>
      </vt:variant>
      <vt:variant>
        <vt:i4>5</vt:i4>
      </vt:variant>
      <vt:variant>
        <vt:lpwstr>lsgmech.doc</vt:lpwstr>
      </vt:variant>
      <vt:variant>
        <vt:lpwstr>m240</vt:lpwstr>
      </vt:variant>
      <vt:variant>
        <vt:i4>3604540</vt:i4>
      </vt:variant>
      <vt:variant>
        <vt:i4>2664</vt:i4>
      </vt:variant>
      <vt:variant>
        <vt:i4>0</vt:i4>
      </vt:variant>
      <vt:variant>
        <vt:i4>5</vt:i4>
      </vt:variant>
      <vt:variant>
        <vt:lpwstr>lsgmech.doc</vt:lpwstr>
      </vt:variant>
      <vt:variant>
        <vt:lpwstr>m239</vt:lpwstr>
      </vt:variant>
      <vt:variant>
        <vt:i4>4522131</vt:i4>
      </vt:variant>
      <vt:variant>
        <vt:i4>2661</vt:i4>
      </vt:variant>
      <vt:variant>
        <vt:i4>0</vt:i4>
      </vt:variant>
      <vt:variant>
        <vt:i4>5</vt:i4>
      </vt:variant>
      <vt:variant>
        <vt:lpwstr>formeln.doc</vt:lpwstr>
      </vt:variant>
      <vt:variant>
        <vt:lpwstr>trägheitsmoment</vt:lpwstr>
      </vt:variant>
      <vt:variant>
        <vt:i4>3145844</vt:i4>
      </vt:variant>
      <vt:variant>
        <vt:i4>2658</vt:i4>
      </vt:variant>
      <vt:variant>
        <vt:i4>0</vt:i4>
      </vt:variant>
      <vt:variant>
        <vt:i4>5</vt:i4>
      </vt:variant>
      <vt:variant>
        <vt:lpwstr/>
      </vt:variant>
      <vt:variant>
        <vt:lpwstr>t0</vt:lpwstr>
      </vt:variant>
      <vt:variant>
        <vt:i4>6422541</vt:i4>
      </vt:variant>
      <vt:variant>
        <vt:i4>2643</vt:i4>
      </vt:variant>
      <vt:variant>
        <vt:i4>0</vt:i4>
      </vt:variant>
      <vt:variant>
        <vt:i4>5</vt:i4>
      </vt:variant>
      <vt:variant>
        <vt:lpwstr>lsgmech_2.doc</vt:lpwstr>
      </vt:variant>
      <vt:variant>
        <vt:lpwstr>m1004</vt:lpwstr>
      </vt:variant>
      <vt:variant>
        <vt:i4>6422533</vt:i4>
      </vt:variant>
      <vt:variant>
        <vt:i4>2640</vt:i4>
      </vt:variant>
      <vt:variant>
        <vt:i4>0</vt:i4>
      </vt:variant>
      <vt:variant>
        <vt:i4>5</vt:i4>
      </vt:variant>
      <vt:variant>
        <vt:lpwstr>lsgmech_2.doc</vt:lpwstr>
      </vt:variant>
      <vt:variant>
        <vt:lpwstr>m988</vt:lpwstr>
      </vt:variant>
      <vt:variant>
        <vt:i4>3539006</vt:i4>
      </vt:variant>
      <vt:variant>
        <vt:i4>2637</vt:i4>
      </vt:variant>
      <vt:variant>
        <vt:i4>0</vt:i4>
      </vt:variant>
      <vt:variant>
        <vt:i4>5</vt:i4>
      </vt:variant>
      <vt:variant>
        <vt:lpwstr>lsgmech.doc</vt:lpwstr>
      </vt:variant>
      <vt:variant>
        <vt:lpwstr>m913</vt:lpwstr>
      </vt:variant>
      <vt:variant>
        <vt:i4>3604542</vt:i4>
      </vt:variant>
      <vt:variant>
        <vt:i4>2634</vt:i4>
      </vt:variant>
      <vt:variant>
        <vt:i4>0</vt:i4>
      </vt:variant>
      <vt:variant>
        <vt:i4>5</vt:i4>
      </vt:variant>
      <vt:variant>
        <vt:lpwstr>lsgmech.doc</vt:lpwstr>
      </vt:variant>
      <vt:variant>
        <vt:lpwstr>m912</vt:lpwstr>
      </vt:variant>
      <vt:variant>
        <vt:i4>3539007</vt:i4>
      </vt:variant>
      <vt:variant>
        <vt:i4>2628</vt:i4>
      </vt:variant>
      <vt:variant>
        <vt:i4>0</vt:i4>
      </vt:variant>
      <vt:variant>
        <vt:i4>5</vt:i4>
      </vt:variant>
      <vt:variant>
        <vt:lpwstr>lsgmech.doc</vt:lpwstr>
      </vt:variant>
      <vt:variant>
        <vt:lpwstr>m903</vt:lpwstr>
      </vt:variant>
      <vt:variant>
        <vt:i4>3473463</vt:i4>
      </vt:variant>
      <vt:variant>
        <vt:i4>2625</vt:i4>
      </vt:variant>
      <vt:variant>
        <vt:i4>0</vt:i4>
      </vt:variant>
      <vt:variant>
        <vt:i4>5</vt:i4>
      </vt:variant>
      <vt:variant>
        <vt:lpwstr>lsgmech.doc</vt:lpwstr>
      </vt:variant>
      <vt:variant>
        <vt:lpwstr>m881</vt:lpwstr>
      </vt:variant>
      <vt:variant>
        <vt:i4>3342395</vt:i4>
      </vt:variant>
      <vt:variant>
        <vt:i4>2622</vt:i4>
      </vt:variant>
      <vt:variant>
        <vt:i4>0</vt:i4>
      </vt:variant>
      <vt:variant>
        <vt:i4>5</vt:i4>
      </vt:variant>
      <vt:variant>
        <vt:lpwstr>lsgmech.doc</vt:lpwstr>
      </vt:variant>
      <vt:variant>
        <vt:lpwstr>m847</vt:lpwstr>
      </vt:variant>
      <vt:variant>
        <vt:i4>3473468</vt:i4>
      </vt:variant>
      <vt:variant>
        <vt:i4>2619</vt:i4>
      </vt:variant>
      <vt:variant>
        <vt:i4>0</vt:i4>
      </vt:variant>
      <vt:variant>
        <vt:i4>5</vt:i4>
      </vt:variant>
      <vt:variant>
        <vt:lpwstr>lsgmech.doc</vt:lpwstr>
      </vt:variant>
      <vt:variant>
        <vt:lpwstr>m831</vt:lpwstr>
      </vt:variant>
      <vt:variant>
        <vt:i4>3997759</vt:i4>
      </vt:variant>
      <vt:variant>
        <vt:i4>2616</vt:i4>
      </vt:variant>
      <vt:variant>
        <vt:i4>0</vt:i4>
      </vt:variant>
      <vt:variant>
        <vt:i4>5</vt:i4>
      </vt:variant>
      <vt:variant>
        <vt:lpwstr>lsgmech.doc</vt:lpwstr>
      </vt:variant>
      <vt:variant>
        <vt:lpwstr>m809</vt:lpwstr>
      </vt:variant>
      <vt:variant>
        <vt:i4>3997751</vt:i4>
      </vt:variant>
      <vt:variant>
        <vt:i4>2613</vt:i4>
      </vt:variant>
      <vt:variant>
        <vt:i4>0</vt:i4>
      </vt:variant>
      <vt:variant>
        <vt:i4>5</vt:i4>
      </vt:variant>
      <vt:variant>
        <vt:lpwstr>lsgmech.doc</vt:lpwstr>
      </vt:variant>
      <vt:variant>
        <vt:lpwstr>m786</vt:lpwstr>
      </vt:variant>
      <vt:variant>
        <vt:i4>3866683</vt:i4>
      </vt:variant>
      <vt:variant>
        <vt:i4>2610</vt:i4>
      </vt:variant>
      <vt:variant>
        <vt:i4>0</vt:i4>
      </vt:variant>
      <vt:variant>
        <vt:i4>5</vt:i4>
      </vt:variant>
      <vt:variant>
        <vt:lpwstr>lsgmech.doc</vt:lpwstr>
      </vt:variant>
      <vt:variant>
        <vt:lpwstr>m641</vt:lpwstr>
      </vt:variant>
      <vt:variant>
        <vt:i4>4063295</vt:i4>
      </vt:variant>
      <vt:variant>
        <vt:i4>2607</vt:i4>
      </vt:variant>
      <vt:variant>
        <vt:i4>0</vt:i4>
      </vt:variant>
      <vt:variant>
        <vt:i4>5</vt:i4>
      </vt:variant>
      <vt:variant>
        <vt:lpwstr>lsgmech.doc</vt:lpwstr>
      </vt:variant>
      <vt:variant>
        <vt:lpwstr>m604</vt:lpwstr>
      </vt:variant>
      <vt:variant>
        <vt:i4>4128822</vt:i4>
      </vt:variant>
      <vt:variant>
        <vt:i4>2604</vt:i4>
      </vt:variant>
      <vt:variant>
        <vt:i4>0</vt:i4>
      </vt:variant>
      <vt:variant>
        <vt:i4>5</vt:i4>
      </vt:variant>
      <vt:variant>
        <vt:lpwstr>lsgmech.doc</vt:lpwstr>
      </vt:variant>
      <vt:variant>
        <vt:lpwstr>m596</vt:lpwstr>
      </vt:variant>
      <vt:variant>
        <vt:i4>3211320</vt:i4>
      </vt:variant>
      <vt:variant>
        <vt:i4>2601</vt:i4>
      </vt:variant>
      <vt:variant>
        <vt:i4>0</vt:i4>
      </vt:variant>
      <vt:variant>
        <vt:i4>5</vt:i4>
      </vt:variant>
      <vt:variant>
        <vt:lpwstr>lsgmech.doc</vt:lpwstr>
      </vt:variant>
      <vt:variant>
        <vt:lpwstr>m578</vt:lpwstr>
      </vt:variant>
      <vt:variant>
        <vt:i4>3145791</vt:i4>
      </vt:variant>
      <vt:variant>
        <vt:i4>2598</vt:i4>
      </vt:variant>
      <vt:variant>
        <vt:i4>0</vt:i4>
      </vt:variant>
      <vt:variant>
        <vt:i4>5</vt:i4>
      </vt:variant>
      <vt:variant>
        <vt:lpwstr>lsgmech.doc</vt:lpwstr>
      </vt:variant>
      <vt:variant>
        <vt:lpwstr>m509</vt:lpwstr>
      </vt:variant>
      <vt:variant>
        <vt:i4>3866680</vt:i4>
      </vt:variant>
      <vt:variant>
        <vt:i4>2595</vt:i4>
      </vt:variant>
      <vt:variant>
        <vt:i4>0</vt:i4>
      </vt:variant>
      <vt:variant>
        <vt:i4>5</vt:i4>
      </vt:variant>
      <vt:variant>
        <vt:lpwstr>lsgmech.doc</vt:lpwstr>
      </vt:variant>
      <vt:variant>
        <vt:lpwstr>m473</vt:lpwstr>
      </vt:variant>
      <vt:variant>
        <vt:i4>3211321</vt:i4>
      </vt:variant>
      <vt:variant>
        <vt:i4>2592</vt:i4>
      </vt:variant>
      <vt:variant>
        <vt:i4>0</vt:i4>
      </vt:variant>
      <vt:variant>
        <vt:i4>5</vt:i4>
      </vt:variant>
      <vt:variant>
        <vt:lpwstr>lsgmech.doc</vt:lpwstr>
      </vt:variant>
      <vt:variant>
        <vt:lpwstr>m469</vt:lpwstr>
      </vt:variant>
      <vt:variant>
        <vt:i4>3145785</vt:i4>
      </vt:variant>
      <vt:variant>
        <vt:i4>2589</vt:i4>
      </vt:variant>
      <vt:variant>
        <vt:i4>0</vt:i4>
      </vt:variant>
      <vt:variant>
        <vt:i4>5</vt:i4>
      </vt:variant>
      <vt:variant>
        <vt:lpwstr>lsgmech.doc</vt:lpwstr>
      </vt:variant>
      <vt:variant>
        <vt:lpwstr>m468</vt:lpwstr>
      </vt:variant>
      <vt:variant>
        <vt:i4>4063289</vt:i4>
      </vt:variant>
      <vt:variant>
        <vt:i4>2586</vt:i4>
      </vt:variant>
      <vt:variant>
        <vt:i4>0</vt:i4>
      </vt:variant>
      <vt:variant>
        <vt:i4>5</vt:i4>
      </vt:variant>
      <vt:variant>
        <vt:lpwstr>lsgmech.doc</vt:lpwstr>
      </vt:variant>
      <vt:variant>
        <vt:lpwstr>m466</vt:lpwstr>
      </vt:variant>
      <vt:variant>
        <vt:i4>3670075</vt:i4>
      </vt:variant>
      <vt:variant>
        <vt:i4>2583</vt:i4>
      </vt:variant>
      <vt:variant>
        <vt:i4>0</vt:i4>
      </vt:variant>
      <vt:variant>
        <vt:i4>5</vt:i4>
      </vt:variant>
      <vt:variant>
        <vt:lpwstr>lsgmech.doc</vt:lpwstr>
      </vt:variant>
      <vt:variant>
        <vt:lpwstr>m440</vt:lpwstr>
      </vt:variant>
      <vt:variant>
        <vt:i4>3932220</vt:i4>
      </vt:variant>
      <vt:variant>
        <vt:i4>2580</vt:i4>
      </vt:variant>
      <vt:variant>
        <vt:i4>0</vt:i4>
      </vt:variant>
      <vt:variant>
        <vt:i4>5</vt:i4>
      </vt:variant>
      <vt:variant>
        <vt:lpwstr>lsgmech.doc</vt:lpwstr>
      </vt:variant>
      <vt:variant>
        <vt:lpwstr>m434</vt:lpwstr>
      </vt:variant>
      <vt:variant>
        <vt:i4>4063289</vt:i4>
      </vt:variant>
      <vt:variant>
        <vt:i4>2577</vt:i4>
      </vt:variant>
      <vt:variant>
        <vt:i4>0</vt:i4>
      </vt:variant>
      <vt:variant>
        <vt:i4>5</vt:i4>
      </vt:variant>
      <vt:variant>
        <vt:lpwstr>lsgmech.doc</vt:lpwstr>
      </vt:variant>
      <vt:variant>
        <vt:lpwstr>m361</vt:lpwstr>
      </vt:variant>
      <vt:variant>
        <vt:i4>3539005</vt:i4>
      </vt:variant>
      <vt:variant>
        <vt:i4>2574</vt:i4>
      </vt:variant>
      <vt:variant>
        <vt:i4>0</vt:i4>
      </vt:variant>
      <vt:variant>
        <vt:i4>5</vt:i4>
      </vt:variant>
      <vt:variant>
        <vt:lpwstr>lsgmech.doc</vt:lpwstr>
      </vt:variant>
      <vt:variant>
        <vt:lpwstr>m329</vt:lpwstr>
      </vt:variant>
      <vt:variant>
        <vt:i4>3932216</vt:i4>
      </vt:variant>
      <vt:variant>
        <vt:i4>2571</vt:i4>
      </vt:variant>
      <vt:variant>
        <vt:i4>0</vt:i4>
      </vt:variant>
      <vt:variant>
        <vt:i4>5</vt:i4>
      </vt:variant>
      <vt:variant>
        <vt:lpwstr>lsgmech.doc</vt:lpwstr>
      </vt:variant>
      <vt:variant>
        <vt:lpwstr>m272</vt:lpwstr>
      </vt:variant>
      <vt:variant>
        <vt:i4>3997754</vt:i4>
      </vt:variant>
      <vt:variant>
        <vt:i4>2568</vt:i4>
      </vt:variant>
      <vt:variant>
        <vt:i4>0</vt:i4>
      </vt:variant>
      <vt:variant>
        <vt:i4>5</vt:i4>
      </vt:variant>
      <vt:variant>
        <vt:lpwstr>lsgmech.doc</vt:lpwstr>
      </vt:variant>
      <vt:variant>
        <vt:lpwstr>m253</vt:lpwstr>
      </vt:variant>
      <vt:variant>
        <vt:i4>4063290</vt:i4>
      </vt:variant>
      <vt:variant>
        <vt:i4>2565</vt:i4>
      </vt:variant>
      <vt:variant>
        <vt:i4>0</vt:i4>
      </vt:variant>
      <vt:variant>
        <vt:i4>5</vt:i4>
      </vt:variant>
      <vt:variant>
        <vt:lpwstr>lsgmech.doc</vt:lpwstr>
      </vt:variant>
      <vt:variant>
        <vt:lpwstr>m250</vt:lpwstr>
      </vt:variant>
      <vt:variant>
        <vt:i4>3604539</vt:i4>
      </vt:variant>
      <vt:variant>
        <vt:i4>2562</vt:i4>
      </vt:variant>
      <vt:variant>
        <vt:i4>0</vt:i4>
      </vt:variant>
      <vt:variant>
        <vt:i4>5</vt:i4>
      </vt:variant>
      <vt:variant>
        <vt:lpwstr>lsgmech.doc</vt:lpwstr>
      </vt:variant>
      <vt:variant>
        <vt:lpwstr>m249</vt:lpwstr>
      </vt:variant>
      <vt:variant>
        <vt:i4>3866683</vt:i4>
      </vt:variant>
      <vt:variant>
        <vt:i4>2559</vt:i4>
      </vt:variant>
      <vt:variant>
        <vt:i4>0</vt:i4>
      </vt:variant>
      <vt:variant>
        <vt:i4>5</vt:i4>
      </vt:variant>
      <vt:variant>
        <vt:lpwstr>lsgmech.doc</vt:lpwstr>
      </vt:variant>
      <vt:variant>
        <vt:lpwstr>m245</vt:lpwstr>
      </vt:variant>
      <vt:variant>
        <vt:i4>3866684</vt:i4>
      </vt:variant>
      <vt:variant>
        <vt:i4>2556</vt:i4>
      </vt:variant>
      <vt:variant>
        <vt:i4>0</vt:i4>
      </vt:variant>
      <vt:variant>
        <vt:i4>5</vt:i4>
      </vt:variant>
      <vt:variant>
        <vt:lpwstr>lsgmech.doc</vt:lpwstr>
      </vt:variant>
      <vt:variant>
        <vt:lpwstr>m235</vt:lpwstr>
      </vt:variant>
      <vt:variant>
        <vt:i4>3801148</vt:i4>
      </vt:variant>
      <vt:variant>
        <vt:i4>2553</vt:i4>
      </vt:variant>
      <vt:variant>
        <vt:i4>0</vt:i4>
      </vt:variant>
      <vt:variant>
        <vt:i4>5</vt:i4>
      </vt:variant>
      <vt:variant>
        <vt:lpwstr>lsgmech.doc</vt:lpwstr>
      </vt:variant>
      <vt:variant>
        <vt:lpwstr>m234</vt:lpwstr>
      </vt:variant>
      <vt:variant>
        <vt:i4>3997756</vt:i4>
      </vt:variant>
      <vt:variant>
        <vt:i4>2538</vt:i4>
      </vt:variant>
      <vt:variant>
        <vt:i4>0</vt:i4>
      </vt:variant>
      <vt:variant>
        <vt:i4>5</vt:i4>
      </vt:variant>
      <vt:variant>
        <vt:lpwstr>lsgmech.doc</vt:lpwstr>
      </vt:variant>
      <vt:variant>
        <vt:lpwstr>m233</vt:lpwstr>
      </vt:variant>
      <vt:variant>
        <vt:i4>3932220</vt:i4>
      </vt:variant>
      <vt:variant>
        <vt:i4>2535</vt:i4>
      </vt:variant>
      <vt:variant>
        <vt:i4>0</vt:i4>
      </vt:variant>
      <vt:variant>
        <vt:i4>5</vt:i4>
      </vt:variant>
      <vt:variant>
        <vt:lpwstr>lsgmech.doc</vt:lpwstr>
      </vt:variant>
      <vt:variant>
        <vt:lpwstr>m232</vt:lpwstr>
      </vt:variant>
      <vt:variant>
        <vt:i4>3604543</vt:i4>
      </vt:variant>
      <vt:variant>
        <vt:i4>2532</vt:i4>
      </vt:variant>
      <vt:variant>
        <vt:i4>0</vt:i4>
      </vt:variant>
      <vt:variant>
        <vt:i4>5</vt:i4>
      </vt:variant>
      <vt:variant>
        <vt:lpwstr>lsgmech.doc</vt:lpwstr>
      </vt:variant>
      <vt:variant>
        <vt:lpwstr>m209</vt:lpwstr>
      </vt:variant>
      <vt:variant>
        <vt:i4>3997755</vt:i4>
      </vt:variant>
      <vt:variant>
        <vt:i4>2529</vt:i4>
      </vt:variant>
      <vt:variant>
        <vt:i4>0</vt:i4>
      </vt:variant>
      <vt:variant>
        <vt:i4>5</vt:i4>
      </vt:variant>
      <vt:variant>
        <vt:lpwstr>lsgmech.doc</vt:lpwstr>
      </vt:variant>
      <vt:variant>
        <vt:lpwstr>m140</vt:lpwstr>
      </vt:variant>
      <vt:variant>
        <vt:i4>3407932</vt:i4>
      </vt:variant>
      <vt:variant>
        <vt:i4>2526</vt:i4>
      </vt:variant>
      <vt:variant>
        <vt:i4>0</vt:i4>
      </vt:variant>
      <vt:variant>
        <vt:i4>5</vt:i4>
      </vt:variant>
      <vt:variant>
        <vt:lpwstr>lsgmech.doc</vt:lpwstr>
      </vt:variant>
      <vt:variant>
        <vt:lpwstr>m139</vt:lpwstr>
      </vt:variant>
      <vt:variant>
        <vt:i4>3473468</vt:i4>
      </vt:variant>
      <vt:variant>
        <vt:i4>2523</vt:i4>
      </vt:variant>
      <vt:variant>
        <vt:i4>0</vt:i4>
      </vt:variant>
      <vt:variant>
        <vt:i4>5</vt:i4>
      </vt:variant>
      <vt:variant>
        <vt:lpwstr>lsgmech.doc</vt:lpwstr>
      </vt:variant>
      <vt:variant>
        <vt:lpwstr>m138</vt:lpwstr>
      </vt:variant>
      <vt:variant>
        <vt:i4>3801148</vt:i4>
      </vt:variant>
      <vt:variant>
        <vt:i4>2520</vt:i4>
      </vt:variant>
      <vt:variant>
        <vt:i4>0</vt:i4>
      </vt:variant>
      <vt:variant>
        <vt:i4>5</vt:i4>
      </vt:variant>
      <vt:variant>
        <vt:lpwstr>lsgmech.doc</vt:lpwstr>
      </vt:variant>
      <vt:variant>
        <vt:lpwstr>m137</vt:lpwstr>
      </vt:variant>
      <vt:variant>
        <vt:i4>3866684</vt:i4>
      </vt:variant>
      <vt:variant>
        <vt:i4>2517</vt:i4>
      </vt:variant>
      <vt:variant>
        <vt:i4>0</vt:i4>
      </vt:variant>
      <vt:variant>
        <vt:i4>5</vt:i4>
      </vt:variant>
      <vt:variant>
        <vt:lpwstr>lsgmech.doc</vt:lpwstr>
      </vt:variant>
      <vt:variant>
        <vt:lpwstr>m136</vt:lpwstr>
      </vt:variant>
      <vt:variant>
        <vt:i4>3670076</vt:i4>
      </vt:variant>
      <vt:variant>
        <vt:i4>2514</vt:i4>
      </vt:variant>
      <vt:variant>
        <vt:i4>0</vt:i4>
      </vt:variant>
      <vt:variant>
        <vt:i4>5</vt:i4>
      </vt:variant>
      <vt:variant>
        <vt:lpwstr>lsgmech.doc</vt:lpwstr>
      </vt:variant>
      <vt:variant>
        <vt:lpwstr>m135</vt:lpwstr>
      </vt:variant>
      <vt:variant>
        <vt:i4>3735612</vt:i4>
      </vt:variant>
      <vt:variant>
        <vt:i4>2511</vt:i4>
      </vt:variant>
      <vt:variant>
        <vt:i4>0</vt:i4>
      </vt:variant>
      <vt:variant>
        <vt:i4>5</vt:i4>
      </vt:variant>
      <vt:variant>
        <vt:lpwstr>lsgmech.doc</vt:lpwstr>
      </vt:variant>
      <vt:variant>
        <vt:lpwstr>m134</vt:lpwstr>
      </vt:variant>
      <vt:variant>
        <vt:i4>4063292</vt:i4>
      </vt:variant>
      <vt:variant>
        <vt:i4>2508</vt:i4>
      </vt:variant>
      <vt:variant>
        <vt:i4>0</vt:i4>
      </vt:variant>
      <vt:variant>
        <vt:i4>5</vt:i4>
      </vt:variant>
      <vt:variant>
        <vt:lpwstr>lsgmech.doc</vt:lpwstr>
      </vt:variant>
      <vt:variant>
        <vt:lpwstr>m133</vt:lpwstr>
      </vt:variant>
      <vt:variant>
        <vt:i4>4128828</vt:i4>
      </vt:variant>
      <vt:variant>
        <vt:i4>2505</vt:i4>
      </vt:variant>
      <vt:variant>
        <vt:i4>0</vt:i4>
      </vt:variant>
      <vt:variant>
        <vt:i4>5</vt:i4>
      </vt:variant>
      <vt:variant>
        <vt:lpwstr>lsgmech.doc</vt:lpwstr>
      </vt:variant>
      <vt:variant>
        <vt:lpwstr>m132</vt:lpwstr>
      </vt:variant>
      <vt:variant>
        <vt:i4>3997756</vt:i4>
      </vt:variant>
      <vt:variant>
        <vt:i4>2502</vt:i4>
      </vt:variant>
      <vt:variant>
        <vt:i4>0</vt:i4>
      </vt:variant>
      <vt:variant>
        <vt:i4>5</vt:i4>
      </vt:variant>
      <vt:variant>
        <vt:lpwstr>lsgmech.doc</vt:lpwstr>
      </vt:variant>
      <vt:variant>
        <vt:lpwstr>m130</vt:lpwstr>
      </vt:variant>
      <vt:variant>
        <vt:i4>3473469</vt:i4>
      </vt:variant>
      <vt:variant>
        <vt:i4>2499</vt:i4>
      </vt:variant>
      <vt:variant>
        <vt:i4>0</vt:i4>
      </vt:variant>
      <vt:variant>
        <vt:i4>5</vt:i4>
      </vt:variant>
      <vt:variant>
        <vt:lpwstr>lsgmech.doc</vt:lpwstr>
      </vt:variant>
      <vt:variant>
        <vt:lpwstr>m128</vt:lpwstr>
      </vt:variant>
      <vt:variant>
        <vt:i4>3801149</vt:i4>
      </vt:variant>
      <vt:variant>
        <vt:i4>2496</vt:i4>
      </vt:variant>
      <vt:variant>
        <vt:i4>0</vt:i4>
      </vt:variant>
      <vt:variant>
        <vt:i4>5</vt:i4>
      </vt:variant>
      <vt:variant>
        <vt:lpwstr>lsgmech.doc</vt:lpwstr>
      </vt:variant>
      <vt:variant>
        <vt:lpwstr>m127</vt:lpwstr>
      </vt:variant>
      <vt:variant>
        <vt:i4>2490470</vt:i4>
      </vt:variant>
      <vt:variant>
        <vt:i4>2493</vt:i4>
      </vt:variant>
      <vt:variant>
        <vt:i4>0</vt:i4>
      </vt:variant>
      <vt:variant>
        <vt:i4>5</vt:i4>
      </vt:variant>
      <vt:variant>
        <vt:lpwstr>formeln.doc</vt:lpwstr>
      </vt:variant>
      <vt:variant>
        <vt:lpwstr>rotation</vt:lpwstr>
      </vt:variant>
      <vt:variant>
        <vt:i4>3145844</vt:i4>
      </vt:variant>
      <vt:variant>
        <vt:i4>2490</vt:i4>
      </vt:variant>
      <vt:variant>
        <vt:i4>0</vt:i4>
      </vt:variant>
      <vt:variant>
        <vt:i4>5</vt:i4>
      </vt:variant>
      <vt:variant>
        <vt:lpwstr/>
      </vt:variant>
      <vt:variant>
        <vt:lpwstr>t0</vt:lpwstr>
      </vt:variant>
      <vt:variant>
        <vt:i4>6422541</vt:i4>
      </vt:variant>
      <vt:variant>
        <vt:i4>2475</vt:i4>
      </vt:variant>
      <vt:variant>
        <vt:i4>0</vt:i4>
      </vt:variant>
      <vt:variant>
        <vt:i4>5</vt:i4>
      </vt:variant>
      <vt:variant>
        <vt:lpwstr>lsgmech_2.doc</vt:lpwstr>
      </vt:variant>
      <vt:variant>
        <vt:lpwstr>m1006</vt:lpwstr>
      </vt:variant>
      <vt:variant>
        <vt:i4>7143429</vt:i4>
      </vt:variant>
      <vt:variant>
        <vt:i4>2472</vt:i4>
      </vt:variant>
      <vt:variant>
        <vt:i4>0</vt:i4>
      </vt:variant>
      <vt:variant>
        <vt:i4>5</vt:i4>
      </vt:variant>
      <vt:variant>
        <vt:lpwstr>lsgmech_2.doc</vt:lpwstr>
      </vt:variant>
      <vt:variant>
        <vt:lpwstr>m987</vt:lpwstr>
      </vt:variant>
      <vt:variant>
        <vt:i4>7143434</vt:i4>
      </vt:variant>
      <vt:variant>
        <vt:i4>2469</vt:i4>
      </vt:variant>
      <vt:variant>
        <vt:i4>0</vt:i4>
      </vt:variant>
      <vt:variant>
        <vt:i4>5</vt:i4>
      </vt:variant>
      <vt:variant>
        <vt:lpwstr>lsgmech_2.doc</vt:lpwstr>
      </vt:variant>
      <vt:variant>
        <vt:lpwstr>m977</vt:lpwstr>
      </vt:variant>
      <vt:variant>
        <vt:i4>6488075</vt:i4>
      </vt:variant>
      <vt:variant>
        <vt:i4>2466</vt:i4>
      </vt:variant>
      <vt:variant>
        <vt:i4>0</vt:i4>
      </vt:variant>
      <vt:variant>
        <vt:i4>5</vt:i4>
      </vt:variant>
      <vt:variant>
        <vt:lpwstr>lsgmech_2.doc</vt:lpwstr>
      </vt:variant>
      <vt:variant>
        <vt:lpwstr>m969</vt:lpwstr>
      </vt:variant>
      <vt:variant>
        <vt:i4>6815755</vt:i4>
      </vt:variant>
      <vt:variant>
        <vt:i4>2463</vt:i4>
      </vt:variant>
      <vt:variant>
        <vt:i4>0</vt:i4>
      </vt:variant>
      <vt:variant>
        <vt:i4>5</vt:i4>
      </vt:variant>
      <vt:variant>
        <vt:lpwstr>lsgmech_2.doc</vt:lpwstr>
      </vt:variant>
      <vt:variant>
        <vt:lpwstr>m962</vt:lpwstr>
      </vt:variant>
      <vt:variant>
        <vt:i4>6488072</vt:i4>
      </vt:variant>
      <vt:variant>
        <vt:i4>2460</vt:i4>
      </vt:variant>
      <vt:variant>
        <vt:i4>0</vt:i4>
      </vt:variant>
      <vt:variant>
        <vt:i4>5</vt:i4>
      </vt:variant>
      <vt:variant>
        <vt:lpwstr>lsgmech_2.doc</vt:lpwstr>
      </vt:variant>
      <vt:variant>
        <vt:lpwstr>m959</vt:lpwstr>
      </vt:variant>
      <vt:variant>
        <vt:i4>196635</vt:i4>
      </vt:variant>
      <vt:variant>
        <vt:i4>2454</vt:i4>
      </vt:variant>
      <vt:variant>
        <vt:i4>0</vt:i4>
      </vt:variant>
      <vt:variant>
        <vt:i4>5</vt:i4>
      </vt:variant>
      <vt:variant>
        <vt:lpwstr>m941.xls</vt:lpwstr>
      </vt:variant>
      <vt:variant>
        <vt:lpwstr/>
      </vt:variant>
      <vt:variant>
        <vt:i4>7012361</vt:i4>
      </vt:variant>
      <vt:variant>
        <vt:i4>2445</vt:i4>
      </vt:variant>
      <vt:variant>
        <vt:i4>0</vt:i4>
      </vt:variant>
      <vt:variant>
        <vt:i4>5</vt:i4>
      </vt:variant>
      <vt:variant>
        <vt:lpwstr>lsgmech_2.doc</vt:lpwstr>
      </vt:variant>
      <vt:variant>
        <vt:lpwstr>m941</vt:lpwstr>
      </vt:variant>
      <vt:variant>
        <vt:i4>3211324</vt:i4>
      </vt:variant>
      <vt:variant>
        <vt:i4>2442</vt:i4>
      </vt:variant>
      <vt:variant>
        <vt:i4>0</vt:i4>
      </vt:variant>
      <vt:variant>
        <vt:i4>5</vt:i4>
      </vt:variant>
      <vt:variant>
        <vt:lpwstr>lsgmech.doc</vt:lpwstr>
      </vt:variant>
      <vt:variant>
        <vt:lpwstr>m934</vt:lpwstr>
      </vt:variant>
      <vt:variant>
        <vt:i4>3145785</vt:i4>
      </vt:variant>
      <vt:variant>
        <vt:i4>2439</vt:i4>
      </vt:variant>
      <vt:variant>
        <vt:i4>0</vt:i4>
      </vt:variant>
      <vt:variant>
        <vt:i4>5</vt:i4>
      </vt:variant>
      <vt:variant>
        <vt:lpwstr>lsgmech.doc</vt:lpwstr>
      </vt:variant>
      <vt:variant>
        <vt:lpwstr>m864</vt:lpwstr>
      </vt:variant>
      <vt:variant>
        <vt:i4>3735606</vt:i4>
      </vt:variant>
      <vt:variant>
        <vt:i4>2427</vt:i4>
      </vt:variant>
      <vt:variant>
        <vt:i4>0</vt:i4>
      </vt:variant>
      <vt:variant>
        <vt:i4>5</vt:i4>
      </vt:variant>
      <vt:variant>
        <vt:lpwstr>lsgmech.doc</vt:lpwstr>
      </vt:variant>
      <vt:variant>
        <vt:lpwstr>m792</vt:lpwstr>
      </vt:variant>
      <vt:variant>
        <vt:i4>3735611</vt:i4>
      </vt:variant>
      <vt:variant>
        <vt:i4>2421</vt:i4>
      </vt:variant>
      <vt:variant>
        <vt:i4>0</vt:i4>
      </vt:variant>
      <vt:variant>
        <vt:i4>5</vt:i4>
      </vt:variant>
      <vt:variant>
        <vt:lpwstr>lsgmech.doc</vt:lpwstr>
      </vt:variant>
      <vt:variant>
        <vt:lpwstr>m742</vt:lpwstr>
      </vt:variant>
      <vt:variant>
        <vt:i4>3997758</vt:i4>
      </vt:variant>
      <vt:variant>
        <vt:i4>2418</vt:i4>
      </vt:variant>
      <vt:variant>
        <vt:i4>0</vt:i4>
      </vt:variant>
      <vt:variant>
        <vt:i4>5</vt:i4>
      </vt:variant>
      <vt:variant>
        <vt:lpwstr>lsgmech.doc</vt:lpwstr>
      </vt:variant>
      <vt:variant>
        <vt:lpwstr>m716</vt:lpwstr>
      </vt:variant>
      <vt:variant>
        <vt:i4>4063290</vt:i4>
      </vt:variant>
      <vt:variant>
        <vt:i4>2415</vt:i4>
      </vt:variant>
      <vt:variant>
        <vt:i4>0</vt:i4>
      </vt:variant>
      <vt:variant>
        <vt:i4>5</vt:i4>
      </vt:variant>
      <vt:variant>
        <vt:lpwstr>lsgmech.doc</vt:lpwstr>
      </vt:variant>
      <vt:variant>
        <vt:lpwstr>m654</vt:lpwstr>
      </vt:variant>
      <vt:variant>
        <vt:i4>3735613</vt:i4>
      </vt:variant>
      <vt:variant>
        <vt:i4>2412</vt:i4>
      </vt:variant>
      <vt:variant>
        <vt:i4>0</vt:i4>
      </vt:variant>
      <vt:variant>
        <vt:i4>5</vt:i4>
      </vt:variant>
      <vt:variant>
        <vt:lpwstr>lsgmech.doc</vt:lpwstr>
      </vt:variant>
      <vt:variant>
        <vt:lpwstr>m623</vt:lpwstr>
      </vt:variant>
      <vt:variant>
        <vt:i4>3670077</vt:i4>
      </vt:variant>
      <vt:variant>
        <vt:i4>2409</vt:i4>
      </vt:variant>
      <vt:variant>
        <vt:i4>0</vt:i4>
      </vt:variant>
      <vt:variant>
        <vt:i4>5</vt:i4>
      </vt:variant>
      <vt:variant>
        <vt:lpwstr>lsgmech.doc</vt:lpwstr>
      </vt:variant>
      <vt:variant>
        <vt:lpwstr>m622</vt:lpwstr>
      </vt:variant>
      <vt:variant>
        <vt:i4>3997750</vt:i4>
      </vt:variant>
      <vt:variant>
        <vt:i4>2406</vt:i4>
      </vt:variant>
      <vt:variant>
        <vt:i4>0</vt:i4>
      </vt:variant>
      <vt:variant>
        <vt:i4>5</vt:i4>
      </vt:variant>
      <vt:variant>
        <vt:lpwstr>lsgmech.doc</vt:lpwstr>
      </vt:variant>
      <vt:variant>
        <vt:lpwstr>m594</vt:lpwstr>
      </vt:variant>
      <vt:variant>
        <vt:i4>3801142</vt:i4>
      </vt:variant>
      <vt:variant>
        <vt:i4>2403</vt:i4>
      </vt:variant>
      <vt:variant>
        <vt:i4>0</vt:i4>
      </vt:variant>
      <vt:variant>
        <vt:i4>5</vt:i4>
      </vt:variant>
      <vt:variant>
        <vt:lpwstr>lsgmech.doc</vt:lpwstr>
      </vt:variant>
      <vt:variant>
        <vt:lpwstr>m593</vt:lpwstr>
      </vt:variant>
      <vt:variant>
        <vt:i4>3866679</vt:i4>
      </vt:variant>
      <vt:variant>
        <vt:i4>2400</vt:i4>
      </vt:variant>
      <vt:variant>
        <vt:i4>0</vt:i4>
      </vt:variant>
      <vt:variant>
        <vt:i4>5</vt:i4>
      </vt:variant>
      <vt:variant>
        <vt:lpwstr>lsgmech.doc</vt:lpwstr>
      </vt:variant>
      <vt:variant>
        <vt:lpwstr>m582</vt:lpwstr>
      </vt:variant>
      <vt:variant>
        <vt:i4>3670071</vt:i4>
      </vt:variant>
      <vt:variant>
        <vt:i4>2397</vt:i4>
      </vt:variant>
      <vt:variant>
        <vt:i4>0</vt:i4>
      </vt:variant>
      <vt:variant>
        <vt:i4>5</vt:i4>
      </vt:variant>
      <vt:variant>
        <vt:lpwstr>lsgmech.doc</vt:lpwstr>
      </vt:variant>
      <vt:variant>
        <vt:lpwstr>m581</vt:lpwstr>
      </vt:variant>
      <vt:variant>
        <vt:i4>3735607</vt:i4>
      </vt:variant>
      <vt:variant>
        <vt:i4>2394</vt:i4>
      </vt:variant>
      <vt:variant>
        <vt:i4>0</vt:i4>
      </vt:variant>
      <vt:variant>
        <vt:i4>5</vt:i4>
      </vt:variant>
      <vt:variant>
        <vt:lpwstr>lsgmech.doc</vt:lpwstr>
      </vt:variant>
      <vt:variant>
        <vt:lpwstr>m580</vt:lpwstr>
      </vt:variant>
      <vt:variant>
        <vt:i4>3997759</vt:i4>
      </vt:variant>
      <vt:variant>
        <vt:i4>2385</vt:i4>
      </vt:variant>
      <vt:variant>
        <vt:i4>0</vt:i4>
      </vt:variant>
      <vt:variant>
        <vt:i4>5</vt:i4>
      </vt:variant>
      <vt:variant>
        <vt:lpwstr>lsgmech.doc</vt:lpwstr>
      </vt:variant>
      <vt:variant>
        <vt:lpwstr>m504</vt:lpwstr>
      </vt:variant>
      <vt:variant>
        <vt:i4>3866682</vt:i4>
      </vt:variant>
      <vt:variant>
        <vt:i4>2382</vt:i4>
      </vt:variant>
      <vt:variant>
        <vt:i4>0</vt:i4>
      </vt:variant>
      <vt:variant>
        <vt:i4>5</vt:i4>
      </vt:variant>
      <vt:variant>
        <vt:lpwstr>lsgmech.doc</vt:lpwstr>
      </vt:variant>
      <vt:variant>
        <vt:lpwstr>m453</vt:lpwstr>
      </vt:variant>
      <vt:variant>
        <vt:i4>3866684</vt:i4>
      </vt:variant>
      <vt:variant>
        <vt:i4>2379</vt:i4>
      </vt:variant>
      <vt:variant>
        <vt:i4>0</vt:i4>
      </vt:variant>
      <vt:variant>
        <vt:i4>5</vt:i4>
      </vt:variant>
      <vt:variant>
        <vt:lpwstr>lsgmech.doc</vt:lpwstr>
      </vt:variant>
      <vt:variant>
        <vt:lpwstr>m433</vt:lpwstr>
      </vt:variant>
      <vt:variant>
        <vt:i4>3801148</vt:i4>
      </vt:variant>
      <vt:variant>
        <vt:i4>2376</vt:i4>
      </vt:variant>
      <vt:variant>
        <vt:i4>0</vt:i4>
      </vt:variant>
      <vt:variant>
        <vt:i4>5</vt:i4>
      </vt:variant>
      <vt:variant>
        <vt:lpwstr>lsgmech.doc</vt:lpwstr>
      </vt:variant>
      <vt:variant>
        <vt:lpwstr>m432</vt:lpwstr>
      </vt:variant>
      <vt:variant>
        <vt:i4>3735612</vt:i4>
      </vt:variant>
      <vt:variant>
        <vt:i4>2373</vt:i4>
      </vt:variant>
      <vt:variant>
        <vt:i4>0</vt:i4>
      </vt:variant>
      <vt:variant>
        <vt:i4>5</vt:i4>
      </vt:variant>
      <vt:variant>
        <vt:lpwstr>lsgmech.doc</vt:lpwstr>
      </vt:variant>
      <vt:variant>
        <vt:lpwstr>m431</vt:lpwstr>
      </vt:variant>
      <vt:variant>
        <vt:i4>3932218</vt:i4>
      </vt:variant>
      <vt:variant>
        <vt:i4>2370</vt:i4>
      </vt:variant>
      <vt:variant>
        <vt:i4>0</vt:i4>
      </vt:variant>
      <vt:variant>
        <vt:i4>5</vt:i4>
      </vt:variant>
      <vt:variant>
        <vt:lpwstr>lsgmech.doc</vt:lpwstr>
      </vt:variant>
      <vt:variant>
        <vt:lpwstr>m252</vt:lpwstr>
      </vt:variant>
      <vt:variant>
        <vt:i4>4128826</vt:i4>
      </vt:variant>
      <vt:variant>
        <vt:i4>2367</vt:i4>
      </vt:variant>
      <vt:variant>
        <vt:i4>0</vt:i4>
      </vt:variant>
      <vt:variant>
        <vt:i4>5</vt:i4>
      </vt:variant>
      <vt:variant>
        <vt:lpwstr>lsgmech.doc</vt:lpwstr>
      </vt:variant>
      <vt:variant>
        <vt:lpwstr>m251</vt:lpwstr>
      </vt:variant>
      <vt:variant>
        <vt:i4>3539003</vt:i4>
      </vt:variant>
      <vt:variant>
        <vt:i4>2364</vt:i4>
      </vt:variant>
      <vt:variant>
        <vt:i4>0</vt:i4>
      </vt:variant>
      <vt:variant>
        <vt:i4>5</vt:i4>
      </vt:variant>
      <vt:variant>
        <vt:lpwstr>lsgmech.doc</vt:lpwstr>
      </vt:variant>
      <vt:variant>
        <vt:lpwstr>m248</vt:lpwstr>
      </vt:variant>
      <vt:variant>
        <vt:i4>3735612</vt:i4>
      </vt:variant>
      <vt:variant>
        <vt:i4>2361</vt:i4>
      </vt:variant>
      <vt:variant>
        <vt:i4>0</vt:i4>
      </vt:variant>
      <vt:variant>
        <vt:i4>5</vt:i4>
      </vt:variant>
      <vt:variant>
        <vt:lpwstr>lsgmech.doc</vt:lpwstr>
      </vt:variant>
      <vt:variant>
        <vt:lpwstr>m237</vt:lpwstr>
      </vt:variant>
      <vt:variant>
        <vt:i4>3670076</vt:i4>
      </vt:variant>
      <vt:variant>
        <vt:i4>2358</vt:i4>
      </vt:variant>
      <vt:variant>
        <vt:i4>0</vt:i4>
      </vt:variant>
      <vt:variant>
        <vt:i4>5</vt:i4>
      </vt:variant>
      <vt:variant>
        <vt:lpwstr>lsgmech.doc</vt:lpwstr>
      </vt:variant>
      <vt:variant>
        <vt:lpwstr>m236</vt:lpwstr>
      </vt:variant>
      <vt:variant>
        <vt:i4>4128828</vt:i4>
      </vt:variant>
      <vt:variant>
        <vt:i4>2352</vt:i4>
      </vt:variant>
      <vt:variant>
        <vt:i4>0</vt:i4>
      </vt:variant>
      <vt:variant>
        <vt:i4>5</vt:i4>
      </vt:variant>
      <vt:variant>
        <vt:lpwstr>lsgmech.doc</vt:lpwstr>
      </vt:variant>
      <vt:variant>
        <vt:lpwstr>m231</vt:lpwstr>
      </vt:variant>
      <vt:variant>
        <vt:i4>4063292</vt:i4>
      </vt:variant>
      <vt:variant>
        <vt:i4>2349</vt:i4>
      </vt:variant>
      <vt:variant>
        <vt:i4>0</vt:i4>
      </vt:variant>
      <vt:variant>
        <vt:i4>5</vt:i4>
      </vt:variant>
      <vt:variant>
        <vt:lpwstr>lsgmech.doc</vt:lpwstr>
      </vt:variant>
      <vt:variant>
        <vt:lpwstr>m230</vt:lpwstr>
      </vt:variant>
      <vt:variant>
        <vt:i4>3539005</vt:i4>
      </vt:variant>
      <vt:variant>
        <vt:i4>2346</vt:i4>
      </vt:variant>
      <vt:variant>
        <vt:i4>0</vt:i4>
      </vt:variant>
      <vt:variant>
        <vt:i4>5</vt:i4>
      </vt:variant>
      <vt:variant>
        <vt:lpwstr>lsgmech.doc</vt:lpwstr>
      </vt:variant>
      <vt:variant>
        <vt:lpwstr>m228</vt:lpwstr>
      </vt:variant>
      <vt:variant>
        <vt:i4>3932221</vt:i4>
      </vt:variant>
      <vt:variant>
        <vt:i4>2343</vt:i4>
      </vt:variant>
      <vt:variant>
        <vt:i4>0</vt:i4>
      </vt:variant>
      <vt:variant>
        <vt:i4>5</vt:i4>
      </vt:variant>
      <vt:variant>
        <vt:lpwstr>lsgmech.doc</vt:lpwstr>
      </vt:variant>
      <vt:variant>
        <vt:lpwstr>m121</vt:lpwstr>
      </vt:variant>
      <vt:variant>
        <vt:i4>3997757</vt:i4>
      </vt:variant>
      <vt:variant>
        <vt:i4>2340</vt:i4>
      </vt:variant>
      <vt:variant>
        <vt:i4>0</vt:i4>
      </vt:variant>
      <vt:variant>
        <vt:i4>5</vt:i4>
      </vt:variant>
      <vt:variant>
        <vt:lpwstr>lsgmech.doc</vt:lpwstr>
      </vt:variant>
      <vt:variant>
        <vt:lpwstr>m120</vt:lpwstr>
      </vt:variant>
      <vt:variant>
        <vt:i4>3407934</vt:i4>
      </vt:variant>
      <vt:variant>
        <vt:i4>2337</vt:i4>
      </vt:variant>
      <vt:variant>
        <vt:i4>0</vt:i4>
      </vt:variant>
      <vt:variant>
        <vt:i4>5</vt:i4>
      </vt:variant>
      <vt:variant>
        <vt:lpwstr>lsgmech.doc</vt:lpwstr>
      </vt:variant>
      <vt:variant>
        <vt:lpwstr>m119</vt:lpwstr>
      </vt:variant>
      <vt:variant>
        <vt:i4>3473470</vt:i4>
      </vt:variant>
      <vt:variant>
        <vt:i4>2334</vt:i4>
      </vt:variant>
      <vt:variant>
        <vt:i4>0</vt:i4>
      </vt:variant>
      <vt:variant>
        <vt:i4>5</vt:i4>
      </vt:variant>
      <vt:variant>
        <vt:lpwstr>lsgmech.doc</vt:lpwstr>
      </vt:variant>
      <vt:variant>
        <vt:lpwstr>m118</vt:lpwstr>
      </vt:variant>
      <vt:variant>
        <vt:i4>3801150</vt:i4>
      </vt:variant>
      <vt:variant>
        <vt:i4>2331</vt:i4>
      </vt:variant>
      <vt:variant>
        <vt:i4>0</vt:i4>
      </vt:variant>
      <vt:variant>
        <vt:i4>5</vt:i4>
      </vt:variant>
      <vt:variant>
        <vt:lpwstr>lsgmech.doc</vt:lpwstr>
      </vt:variant>
      <vt:variant>
        <vt:lpwstr>m117</vt:lpwstr>
      </vt:variant>
      <vt:variant>
        <vt:i4>3866686</vt:i4>
      </vt:variant>
      <vt:variant>
        <vt:i4>2328</vt:i4>
      </vt:variant>
      <vt:variant>
        <vt:i4>0</vt:i4>
      </vt:variant>
      <vt:variant>
        <vt:i4>5</vt:i4>
      </vt:variant>
      <vt:variant>
        <vt:lpwstr>lsgmech.doc</vt:lpwstr>
      </vt:variant>
      <vt:variant>
        <vt:lpwstr>m116</vt:lpwstr>
      </vt:variant>
      <vt:variant>
        <vt:i4>3670078</vt:i4>
      </vt:variant>
      <vt:variant>
        <vt:i4>2325</vt:i4>
      </vt:variant>
      <vt:variant>
        <vt:i4>0</vt:i4>
      </vt:variant>
      <vt:variant>
        <vt:i4>5</vt:i4>
      </vt:variant>
      <vt:variant>
        <vt:lpwstr>lsgmech.doc</vt:lpwstr>
      </vt:variant>
      <vt:variant>
        <vt:lpwstr>m115</vt:lpwstr>
      </vt:variant>
      <vt:variant>
        <vt:i4>3735614</vt:i4>
      </vt:variant>
      <vt:variant>
        <vt:i4>2322</vt:i4>
      </vt:variant>
      <vt:variant>
        <vt:i4>0</vt:i4>
      </vt:variant>
      <vt:variant>
        <vt:i4>5</vt:i4>
      </vt:variant>
      <vt:variant>
        <vt:lpwstr>lsgmech.doc</vt:lpwstr>
      </vt:variant>
      <vt:variant>
        <vt:lpwstr>m114</vt:lpwstr>
      </vt:variant>
      <vt:variant>
        <vt:i4>4063294</vt:i4>
      </vt:variant>
      <vt:variant>
        <vt:i4>2319</vt:i4>
      </vt:variant>
      <vt:variant>
        <vt:i4>0</vt:i4>
      </vt:variant>
      <vt:variant>
        <vt:i4>5</vt:i4>
      </vt:variant>
      <vt:variant>
        <vt:lpwstr>lsgmech.doc</vt:lpwstr>
      </vt:variant>
      <vt:variant>
        <vt:lpwstr>m113</vt:lpwstr>
      </vt:variant>
      <vt:variant>
        <vt:i4>4128830</vt:i4>
      </vt:variant>
      <vt:variant>
        <vt:i4>2316</vt:i4>
      </vt:variant>
      <vt:variant>
        <vt:i4>0</vt:i4>
      </vt:variant>
      <vt:variant>
        <vt:i4>5</vt:i4>
      </vt:variant>
      <vt:variant>
        <vt:lpwstr>lsgmech.doc</vt:lpwstr>
      </vt:variant>
      <vt:variant>
        <vt:lpwstr>m112</vt:lpwstr>
      </vt:variant>
      <vt:variant>
        <vt:i4>3932222</vt:i4>
      </vt:variant>
      <vt:variant>
        <vt:i4>2313</vt:i4>
      </vt:variant>
      <vt:variant>
        <vt:i4>0</vt:i4>
      </vt:variant>
      <vt:variant>
        <vt:i4>5</vt:i4>
      </vt:variant>
      <vt:variant>
        <vt:lpwstr>lsgmech.doc</vt:lpwstr>
      </vt:variant>
      <vt:variant>
        <vt:lpwstr>m111</vt:lpwstr>
      </vt:variant>
      <vt:variant>
        <vt:i4>3997758</vt:i4>
      </vt:variant>
      <vt:variant>
        <vt:i4>2310</vt:i4>
      </vt:variant>
      <vt:variant>
        <vt:i4>0</vt:i4>
      </vt:variant>
      <vt:variant>
        <vt:i4>5</vt:i4>
      </vt:variant>
      <vt:variant>
        <vt:lpwstr>lsgmech.doc</vt:lpwstr>
      </vt:variant>
      <vt:variant>
        <vt:lpwstr>m110</vt:lpwstr>
      </vt:variant>
      <vt:variant>
        <vt:i4>3407935</vt:i4>
      </vt:variant>
      <vt:variant>
        <vt:i4>2307</vt:i4>
      </vt:variant>
      <vt:variant>
        <vt:i4>0</vt:i4>
      </vt:variant>
      <vt:variant>
        <vt:i4>5</vt:i4>
      </vt:variant>
      <vt:variant>
        <vt:lpwstr>lsgmech.doc</vt:lpwstr>
      </vt:variant>
      <vt:variant>
        <vt:lpwstr>m109</vt:lpwstr>
      </vt:variant>
      <vt:variant>
        <vt:i4>3473471</vt:i4>
      </vt:variant>
      <vt:variant>
        <vt:i4>2304</vt:i4>
      </vt:variant>
      <vt:variant>
        <vt:i4>0</vt:i4>
      </vt:variant>
      <vt:variant>
        <vt:i4>5</vt:i4>
      </vt:variant>
      <vt:variant>
        <vt:lpwstr>lsgmech.doc</vt:lpwstr>
      </vt:variant>
      <vt:variant>
        <vt:lpwstr>m108</vt:lpwstr>
      </vt:variant>
      <vt:variant>
        <vt:i4>3670079</vt:i4>
      </vt:variant>
      <vt:variant>
        <vt:i4>2301</vt:i4>
      </vt:variant>
      <vt:variant>
        <vt:i4>0</vt:i4>
      </vt:variant>
      <vt:variant>
        <vt:i4>5</vt:i4>
      </vt:variant>
      <vt:variant>
        <vt:lpwstr>lsgmech.doc</vt:lpwstr>
      </vt:variant>
      <vt:variant>
        <vt:lpwstr>m105</vt:lpwstr>
      </vt:variant>
      <vt:variant>
        <vt:i4>3735615</vt:i4>
      </vt:variant>
      <vt:variant>
        <vt:i4>2298</vt:i4>
      </vt:variant>
      <vt:variant>
        <vt:i4>0</vt:i4>
      </vt:variant>
      <vt:variant>
        <vt:i4>5</vt:i4>
      </vt:variant>
      <vt:variant>
        <vt:lpwstr>lsgmech.doc</vt:lpwstr>
      </vt:variant>
      <vt:variant>
        <vt:lpwstr>m104</vt:lpwstr>
      </vt:variant>
      <vt:variant>
        <vt:i4>4063295</vt:i4>
      </vt:variant>
      <vt:variant>
        <vt:i4>2295</vt:i4>
      </vt:variant>
      <vt:variant>
        <vt:i4>0</vt:i4>
      </vt:variant>
      <vt:variant>
        <vt:i4>5</vt:i4>
      </vt:variant>
      <vt:variant>
        <vt:lpwstr>lsgmech.doc</vt:lpwstr>
      </vt:variant>
      <vt:variant>
        <vt:lpwstr>m103</vt:lpwstr>
      </vt:variant>
      <vt:variant>
        <vt:i4>4128831</vt:i4>
      </vt:variant>
      <vt:variant>
        <vt:i4>2292</vt:i4>
      </vt:variant>
      <vt:variant>
        <vt:i4>0</vt:i4>
      </vt:variant>
      <vt:variant>
        <vt:i4>5</vt:i4>
      </vt:variant>
      <vt:variant>
        <vt:lpwstr>lsgmech.doc</vt:lpwstr>
      </vt:variant>
      <vt:variant>
        <vt:lpwstr>m102</vt:lpwstr>
      </vt:variant>
      <vt:variant>
        <vt:i4>327695</vt:i4>
      </vt:variant>
      <vt:variant>
        <vt:i4>2289</vt:i4>
      </vt:variant>
      <vt:variant>
        <vt:i4>0</vt:i4>
      </vt:variant>
      <vt:variant>
        <vt:i4>5</vt:i4>
      </vt:variant>
      <vt:variant>
        <vt:lpwstr>lsgmech.doc</vt:lpwstr>
      </vt:variant>
      <vt:variant>
        <vt:lpwstr>m95</vt:lpwstr>
      </vt:variant>
      <vt:variant>
        <vt:i4>4456462</vt:i4>
      </vt:variant>
      <vt:variant>
        <vt:i4>2286</vt:i4>
      </vt:variant>
      <vt:variant>
        <vt:i4>0</vt:i4>
      </vt:variant>
      <vt:variant>
        <vt:i4>5</vt:i4>
      </vt:variant>
      <vt:variant>
        <vt:lpwstr>formeln.doc</vt:lpwstr>
      </vt:variant>
      <vt:variant>
        <vt:lpwstr>impuls</vt:lpwstr>
      </vt:variant>
      <vt:variant>
        <vt:i4>3145844</vt:i4>
      </vt:variant>
      <vt:variant>
        <vt:i4>2283</vt:i4>
      </vt:variant>
      <vt:variant>
        <vt:i4>0</vt:i4>
      </vt:variant>
      <vt:variant>
        <vt:i4>5</vt:i4>
      </vt:variant>
      <vt:variant>
        <vt:lpwstr/>
      </vt:variant>
      <vt:variant>
        <vt:lpwstr>t0</vt:lpwstr>
      </vt:variant>
      <vt:variant>
        <vt:i4>6422541</vt:i4>
      </vt:variant>
      <vt:variant>
        <vt:i4>2274</vt:i4>
      </vt:variant>
      <vt:variant>
        <vt:i4>0</vt:i4>
      </vt:variant>
      <vt:variant>
        <vt:i4>5</vt:i4>
      </vt:variant>
      <vt:variant>
        <vt:lpwstr>lsgmech_2.doc</vt:lpwstr>
      </vt:variant>
      <vt:variant>
        <vt:lpwstr>m1007</vt:lpwstr>
      </vt:variant>
      <vt:variant>
        <vt:i4>6422541</vt:i4>
      </vt:variant>
      <vt:variant>
        <vt:i4>2271</vt:i4>
      </vt:variant>
      <vt:variant>
        <vt:i4>0</vt:i4>
      </vt:variant>
      <vt:variant>
        <vt:i4>5</vt:i4>
      </vt:variant>
      <vt:variant>
        <vt:lpwstr>lsgmech_2.doc</vt:lpwstr>
      </vt:variant>
      <vt:variant>
        <vt:lpwstr>m1003</vt:lpwstr>
      </vt:variant>
      <vt:variant>
        <vt:i4>7012356</vt:i4>
      </vt:variant>
      <vt:variant>
        <vt:i4>2268</vt:i4>
      </vt:variant>
      <vt:variant>
        <vt:i4>0</vt:i4>
      </vt:variant>
      <vt:variant>
        <vt:i4>5</vt:i4>
      </vt:variant>
      <vt:variant>
        <vt:lpwstr>lsgmech_2.doc</vt:lpwstr>
      </vt:variant>
      <vt:variant>
        <vt:lpwstr>m991</vt:lpwstr>
      </vt:variant>
      <vt:variant>
        <vt:i4>6881291</vt:i4>
      </vt:variant>
      <vt:variant>
        <vt:i4>2244</vt:i4>
      </vt:variant>
      <vt:variant>
        <vt:i4>0</vt:i4>
      </vt:variant>
      <vt:variant>
        <vt:i4>5</vt:i4>
      </vt:variant>
      <vt:variant>
        <vt:lpwstr>lsgmech_2.doc</vt:lpwstr>
      </vt:variant>
      <vt:variant>
        <vt:lpwstr>m963</vt:lpwstr>
      </vt:variant>
      <vt:variant>
        <vt:i4>6422542</vt:i4>
      </vt:variant>
      <vt:variant>
        <vt:i4>2241</vt:i4>
      </vt:variant>
      <vt:variant>
        <vt:i4>0</vt:i4>
      </vt:variant>
      <vt:variant>
        <vt:i4>5</vt:i4>
      </vt:variant>
      <vt:variant>
        <vt:lpwstr>lsgmech_2.doc</vt:lpwstr>
      </vt:variant>
      <vt:variant>
        <vt:lpwstr>m938</vt:lpwstr>
      </vt:variant>
      <vt:variant>
        <vt:i4>4915296</vt:i4>
      </vt:variant>
      <vt:variant>
        <vt:i4>2238</vt:i4>
      </vt:variant>
      <vt:variant>
        <vt:i4>0</vt:i4>
      </vt:variant>
      <vt:variant>
        <vt:i4>5</vt:i4>
      </vt:variant>
      <vt:variant>
        <vt:lpwstr>http://www.joseph-stiftung.de/ueber_uns/wasserkraftwerk</vt:lpwstr>
      </vt:variant>
      <vt:variant>
        <vt:lpwstr/>
      </vt:variant>
      <vt:variant>
        <vt:i4>3997757</vt:i4>
      </vt:variant>
      <vt:variant>
        <vt:i4>2235</vt:i4>
      </vt:variant>
      <vt:variant>
        <vt:i4>0</vt:i4>
      </vt:variant>
      <vt:variant>
        <vt:i4>5</vt:i4>
      </vt:variant>
      <vt:variant>
        <vt:lpwstr>lsgmech.doc</vt:lpwstr>
      </vt:variant>
      <vt:variant>
        <vt:lpwstr>m928</vt:lpwstr>
      </vt:variant>
      <vt:variant>
        <vt:i4>3342398</vt:i4>
      </vt:variant>
      <vt:variant>
        <vt:i4>2232</vt:i4>
      </vt:variant>
      <vt:variant>
        <vt:i4>0</vt:i4>
      </vt:variant>
      <vt:variant>
        <vt:i4>5</vt:i4>
      </vt:variant>
      <vt:variant>
        <vt:lpwstr>lsgmech.doc</vt:lpwstr>
      </vt:variant>
      <vt:variant>
        <vt:lpwstr>m916</vt:lpwstr>
      </vt:variant>
      <vt:variant>
        <vt:i4>3145791</vt:i4>
      </vt:variant>
      <vt:variant>
        <vt:i4>2229</vt:i4>
      </vt:variant>
      <vt:variant>
        <vt:i4>0</vt:i4>
      </vt:variant>
      <vt:variant>
        <vt:i4>5</vt:i4>
      </vt:variant>
      <vt:variant>
        <vt:lpwstr>lsgmech.doc</vt:lpwstr>
      </vt:variant>
      <vt:variant>
        <vt:lpwstr>m905</vt:lpwstr>
      </vt:variant>
      <vt:variant>
        <vt:i4>3211327</vt:i4>
      </vt:variant>
      <vt:variant>
        <vt:i4>2220</vt:i4>
      </vt:variant>
      <vt:variant>
        <vt:i4>0</vt:i4>
      </vt:variant>
      <vt:variant>
        <vt:i4>5</vt:i4>
      </vt:variant>
      <vt:variant>
        <vt:lpwstr>lsgmech.doc</vt:lpwstr>
      </vt:variant>
      <vt:variant>
        <vt:lpwstr>m904</vt:lpwstr>
      </vt:variant>
      <vt:variant>
        <vt:i4>3211319</vt:i4>
      </vt:variant>
      <vt:variant>
        <vt:i4>2217</vt:i4>
      </vt:variant>
      <vt:variant>
        <vt:i4>0</vt:i4>
      </vt:variant>
      <vt:variant>
        <vt:i4>5</vt:i4>
      </vt:variant>
      <vt:variant>
        <vt:lpwstr>lsgmech.doc</vt:lpwstr>
      </vt:variant>
      <vt:variant>
        <vt:lpwstr>m885</vt:lpwstr>
      </vt:variant>
      <vt:variant>
        <vt:i4>3604538</vt:i4>
      </vt:variant>
      <vt:variant>
        <vt:i4>2214</vt:i4>
      </vt:variant>
      <vt:variant>
        <vt:i4>0</vt:i4>
      </vt:variant>
      <vt:variant>
        <vt:i4>5</vt:i4>
      </vt:variant>
      <vt:variant>
        <vt:lpwstr>lsgmech.doc</vt:lpwstr>
      </vt:variant>
      <vt:variant>
        <vt:lpwstr>m853</vt:lpwstr>
      </vt:variant>
      <vt:variant>
        <vt:i4>3276834</vt:i4>
      </vt:variant>
      <vt:variant>
        <vt:i4>2211</vt:i4>
      </vt:variant>
      <vt:variant>
        <vt:i4>0</vt:i4>
      </vt:variant>
      <vt:variant>
        <vt:i4>5</vt:i4>
      </vt:variant>
      <vt:variant>
        <vt:lpwstr>lsgmech.doc</vt:lpwstr>
      </vt:variant>
      <vt:variant>
        <vt:lpwstr>t846</vt:lpwstr>
      </vt:variant>
      <vt:variant>
        <vt:i4>3145787</vt:i4>
      </vt:variant>
      <vt:variant>
        <vt:i4>2208</vt:i4>
      </vt:variant>
      <vt:variant>
        <vt:i4>0</vt:i4>
      </vt:variant>
      <vt:variant>
        <vt:i4>5</vt:i4>
      </vt:variant>
      <vt:variant>
        <vt:lpwstr>lsgmech.doc</vt:lpwstr>
      </vt:variant>
      <vt:variant>
        <vt:lpwstr>m844</vt:lpwstr>
      </vt:variant>
      <vt:variant>
        <vt:i4>3604539</vt:i4>
      </vt:variant>
      <vt:variant>
        <vt:i4>2205</vt:i4>
      </vt:variant>
      <vt:variant>
        <vt:i4>0</vt:i4>
      </vt:variant>
      <vt:variant>
        <vt:i4>5</vt:i4>
      </vt:variant>
      <vt:variant>
        <vt:lpwstr>lsgmech.doc</vt:lpwstr>
      </vt:variant>
      <vt:variant>
        <vt:lpwstr>m843</vt:lpwstr>
      </vt:variant>
      <vt:variant>
        <vt:i4>3539003</vt:i4>
      </vt:variant>
      <vt:variant>
        <vt:i4>2202</vt:i4>
      </vt:variant>
      <vt:variant>
        <vt:i4>0</vt:i4>
      </vt:variant>
      <vt:variant>
        <vt:i4>5</vt:i4>
      </vt:variant>
      <vt:variant>
        <vt:lpwstr>lsgmech.doc</vt:lpwstr>
      </vt:variant>
      <vt:variant>
        <vt:lpwstr>m842</vt:lpwstr>
      </vt:variant>
      <vt:variant>
        <vt:i4>3473467</vt:i4>
      </vt:variant>
      <vt:variant>
        <vt:i4>2199</vt:i4>
      </vt:variant>
      <vt:variant>
        <vt:i4>0</vt:i4>
      </vt:variant>
      <vt:variant>
        <vt:i4>5</vt:i4>
      </vt:variant>
      <vt:variant>
        <vt:lpwstr>lsgmech.doc</vt:lpwstr>
      </vt:variant>
      <vt:variant>
        <vt:lpwstr>m841</vt:lpwstr>
      </vt:variant>
      <vt:variant>
        <vt:i4>3407931</vt:i4>
      </vt:variant>
      <vt:variant>
        <vt:i4>2196</vt:i4>
      </vt:variant>
      <vt:variant>
        <vt:i4>0</vt:i4>
      </vt:variant>
      <vt:variant>
        <vt:i4>5</vt:i4>
      </vt:variant>
      <vt:variant>
        <vt:lpwstr>lsgmech.doc</vt:lpwstr>
      </vt:variant>
      <vt:variant>
        <vt:lpwstr>m840</vt:lpwstr>
      </vt:variant>
      <vt:variant>
        <vt:i4>3407934</vt:i4>
      </vt:variant>
      <vt:variant>
        <vt:i4>2193</vt:i4>
      </vt:variant>
      <vt:variant>
        <vt:i4>0</vt:i4>
      </vt:variant>
      <vt:variant>
        <vt:i4>5</vt:i4>
      </vt:variant>
      <vt:variant>
        <vt:lpwstr>lsgmech.doc</vt:lpwstr>
      </vt:variant>
      <vt:variant>
        <vt:lpwstr>m810</vt:lpwstr>
      </vt:variant>
      <vt:variant>
        <vt:i4>3342390</vt:i4>
      </vt:variant>
      <vt:variant>
        <vt:i4>2190</vt:i4>
      </vt:variant>
      <vt:variant>
        <vt:i4>0</vt:i4>
      </vt:variant>
      <vt:variant>
        <vt:i4>5</vt:i4>
      </vt:variant>
      <vt:variant>
        <vt:lpwstr>lsgmech.doc</vt:lpwstr>
      </vt:variant>
      <vt:variant>
        <vt:lpwstr>m798</vt:lpwstr>
      </vt:variant>
      <vt:variant>
        <vt:i4>3997750</vt:i4>
      </vt:variant>
      <vt:variant>
        <vt:i4>2187</vt:i4>
      </vt:variant>
      <vt:variant>
        <vt:i4>0</vt:i4>
      </vt:variant>
      <vt:variant>
        <vt:i4>5</vt:i4>
      </vt:variant>
      <vt:variant>
        <vt:lpwstr>lsgmech.doc</vt:lpwstr>
      </vt:variant>
      <vt:variant>
        <vt:lpwstr>m796</vt:lpwstr>
      </vt:variant>
      <vt:variant>
        <vt:i4>4063286</vt:i4>
      </vt:variant>
      <vt:variant>
        <vt:i4>2184</vt:i4>
      </vt:variant>
      <vt:variant>
        <vt:i4>0</vt:i4>
      </vt:variant>
      <vt:variant>
        <vt:i4>5</vt:i4>
      </vt:variant>
      <vt:variant>
        <vt:lpwstr>lsgmech.doc</vt:lpwstr>
      </vt:variant>
      <vt:variant>
        <vt:lpwstr>m795</vt:lpwstr>
      </vt:variant>
      <vt:variant>
        <vt:i4>3801142</vt:i4>
      </vt:variant>
      <vt:variant>
        <vt:i4>2181</vt:i4>
      </vt:variant>
      <vt:variant>
        <vt:i4>0</vt:i4>
      </vt:variant>
      <vt:variant>
        <vt:i4>5</vt:i4>
      </vt:variant>
      <vt:variant>
        <vt:lpwstr>lsgmech.doc</vt:lpwstr>
      </vt:variant>
      <vt:variant>
        <vt:lpwstr>m791</vt:lpwstr>
      </vt:variant>
      <vt:variant>
        <vt:i4>4128823</vt:i4>
      </vt:variant>
      <vt:variant>
        <vt:i4>2178</vt:i4>
      </vt:variant>
      <vt:variant>
        <vt:i4>0</vt:i4>
      </vt:variant>
      <vt:variant>
        <vt:i4>5</vt:i4>
      </vt:variant>
      <vt:variant>
        <vt:lpwstr>lsgmech.doc</vt:lpwstr>
      </vt:variant>
      <vt:variant>
        <vt:lpwstr>m784</vt:lpwstr>
      </vt:variant>
      <vt:variant>
        <vt:i4>3670071</vt:i4>
      </vt:variant>
      <vt:variant>
        <vt:i4>2175</vt:i4>
      </vt:variant>
      <vt:variant>
        <vt:i4>0</vt:i4>
      </vt:variant>
      <vt:variant>
        <vt:i4>5</vt:i4>
      </vt:variant>
      <vt:variant>
        <vt:lpwstr>lsgmech.doc</vt:lpwstr>
      </vt:variant>
      <vt:variant>
        <vt:lpwstr>m783</vt:lpwstr>
      </vt:variant>
      <vt:variant>
        <vt:i4>3735607</vt:i4>
      </vt:variant>
      <vt:variant>
        <vt:i4>2172</vt:i4>
      </vt:variant>
      <vt:variant>
        <vt:i4>0</vt:i4>
      </vt:variant>
      <vt:variant>
        <vt:i4>5</vt:i4>
      </vt:variant>
      <vt:variant>
        <vt:lpwstr>lsgmech.doc</vt:lpwstr>
      </vt:variant>
      <vt:variant>
        <vt:lpwstr>m782</vt:lpwstr>
      </vt:variant>
      <vt:variant>
        <vt:i4>3866680</vt:i4>
      </vt:variant>
      <vt:variant>
        <vt:i4>2169</vt:i4>
      </vt:variant>
      <vt:variant>
        <vt:i4>0</vt:i4>
      </vt:variant>
      <vt:variant>
        <vt:i4>5</vt:i4>
      </vt:variant>
      <vt:variant>
        <vt:lpwstr>lsgmech.doc</vt:lpwstr>
      </vt:variant>
      <vt:variant>
        <vt:lpwstr>m770</vt:lpwstr>
      </vt:variant>
      <vt:variant>
        <vt:i4>4063293</vt:i4>
      </vt:variant>
      <vt:variant>
        <vt:i4>2166</vt:i4>
      </vt:variant>
      <vt:variant>
        <vt:i4>0</vt:i4>
      </vt:variant>
      <vt:variant>
        <vt:i4>5</vt:i4>
      </vt:variant>
      <vt:variant>
        <vt:lpwstr>lsgmech.doc</vt:lpwstr>
      </vt:variant>
      <vt:variant>
        <vt:lpwstr>m725</vt:lpwstr>
      </vt:variant>
      <vt:variant>
        <vt:i4>3866686</vt:i4>
      </vt:variant>
      <vt:variant>
        <vt:i4>2163</vt:i4>
      </vt:variant>
      <vt:variant>
        <vt:i4>0</vt:i4>
      </vt:variant>
      <vt:variant>
        <vt:i4>5</vt:i4>
      </vt:variant>
      <vt:variant>
        <vt:lpwstr>lsgmech.doc</vt:lpwstr>
      </vt:variant>
      <vt:variant>
        <vt:lpwstr>m710</vt:lpwstr>
      </vt:variant>
      <vt:variant>
        <vt:i4>3866679</vt:i4>
      </vt:variant>
      <vt:variant>
        <vt:i4>2160</vt:i4>
      </vt:variant>
      <vt:variant>
        <vt:i4>0</vt:i4>
      </vt:variant>
      <vt:variant>
        <vt:i4>5</vt:i4>
      </vt:variant>
      <vt:variant>
        <vt:lpwstr>lsgmech.doc</vt:lpwstr>
      </vt:variant>
      <vt:variant>
        <vt:lpwstr>m681</vt:lpwstr>
      </vt:variant>
      <vt:variant>
        <vt:i4>4063288</vt:i4>
      </vt:variant>
      <vt:variant>
        <vt:i4>2157</vt:i4>
      </vt:variant>
      <vt:variant>
        <vt:i4>0</vt:i4>
      </vt:variant>
      <vt:variant>
        <vt:i4>5</vt:i4>
      </vt:variant>
      <vt:variant>
        <vt:lpwstr>lsgmech.doc</vt:lpwstr>
      </vt:variant>
      <vt:variant>
        <vt:lpwstr>m674</vt:lpwstr>
      </vt:variant>
      <vt:variant>
        <vt:i4>3735608</vt:i4>
      </vt:variant>
      <vt:variant>
        <vt:i4>2154</vt:i4>
      </vt:variant>
      <vt:variant>
        <vt:i4>0</vt:i4>
      </vt:variant>
      <vt:variant>
        <vt:i4>5</vt:i4>
      </vt:variant>
      <vt:variant>
        <vt:lpwstr>lsgmech.doc</vt:lpwstr>
      </vt:variant>
      <vt:variant>
        <vt:lpwstr>m673</vt:lpwstr>
      </vt:variant>
      <vt:variant>
        <vt:i4>4063291</vt:i4>
      </vt:variant>
      <vt:variant>
        <vt:i4>2151</vt:i4>
      </vt:variant>
      <vt:variant>
        <vt:i4>0</vt:i4>
      </vt:variant>
      <vt:variant>
        <vt:i4>5</vt:i4>
      </vt:variant>
      <vt:variant>
        <vt:lpwstr>lsgmech.doc</vt:lpwstr>
      </vt:variant>
      <vt:variant>
        <vt:lpwstr>m547</vt:lpwstr>
      </vt:variant>
      <vt:variant>
        <vt:i4>4128829</vt:i4>
      </vt:variant>
      <vt:variant>
        <vt:i4>2148</vt:i4>
      </vt:variant>
      <vt:variant>
        <vt:i4>0</vt:i4>
      </vt:variant>
      <vt:variant>
        <vt:i4>5</vt:i4>
      </vt:variant>
      <vt:variant>
        <vt:lpwstr>lsgmech.doc</vt:lpwstr>
      </vt:variant>
      <vt:variant>
        <vt:lpwstr>m526</vt:lpwstr>
      </vt:variant>
      <vt:variant>
        <vt:i4>3801150</vt:i4>
      </vt:variant>
      <vt:variant>
        <vt:i4>2145</vt:i4>
      </vt:variant>
      <vt:variant>
        <vt:i4>0</vt:i4>
      </vt:variant>
      <vt:variant>
        <vt:i4>5</vt:i4>
      </vt:variant>
      <vt:variant>
        <vt:lpwstr>lsgmech.doc</vt:lpwstr>
      </vt:variant>
      <vt:variant>
        <vt:lpwstr>m513</vt:lpwstr>
      </vt:variant>
      <vt:variant>
        <vt:i4>3866687</vt:i4>
      </vt:variant>
      <vt:variant>
        <vt:i4>2139</vt:i4>
      </vt:variant>
      <vt:variant>
        <vt:i4>0</vt:i4>
      </vt:variant>
      <vt:variant>
        <vt:i4>5</vt:i4>
      </vt:variant>
      <vt:variant>
        <vt:lpwstr>lsgmech.doc</vt:lpwstr>
      </vt:variant>
      <vt:variant>
        <vt:lpwstr>m502</vt:lpwstr>
      </vt:variant>
      <vt:variant>
        <vt:i4>3670079</vt:i4>
      </vt:variant>
      <vt:variant>
        <vt:i4>2136</vt:i4>
      </vt:variant>
      <vt:variant>
        <vt:i4>0</vt:i4>
      </vt:variant>
      <vt:variant>
        <vt:i4>5</vt:i4>
      </vt:variant>
      <vt:variant>
        <vt:lpwstr>lsgmech.doc</vt:lpwstr>
      </vt:variant>
      <vt:variant>
        <vt:lpwstr>m501</vt:lpwstr>
      </vt:variant>
      <vt:variant>
        <vt:i4>3997751</vt:i4>
      </vt:variant>
      <vt:variant>
        <vt:i4>2133</vt:i4>
      </vt:variant>
      <vt:variant>
        <vt:i4>0</vt:i4>
      </vt:variant>
      <vt:variant>
        <vt:i4>5</vt:i4>
      </vt:variant>
      <vt:variant>
        <vt:lpwstr>lsgmech.doc</vt:lpwstr>
      </vt:variant>
      <vt:variant>
        <vt:lpwstr>m485</vt:lpwstr>
      </vt:variant>
      <vt:variant>
        <vt:i4>4128825</vt:i4>
      </vt:variant>
      <vt:variant>
        <vt:i4>2130</vt:i4>
      </vt:variant>
      <vt:variant>
        <vt:i4>0</vt:i4>
      </vt:variant>
      <vt:variant>
        <vt:i4>5</vt:i4>
      </vt:variant>
      <vt:variant>
        <vt:lpwstr>lsgmech.doc</vt:lpwstr>
      </vt:variant>
      <vt:variant>
        <vt:lpwstr>m467</vt:lpwstr>
      </vt:variant>
      <vt:variant>
        <vt:i4>4063292</vt:i4>
      </vt:variant>
      <vt:variant>
        <vt:i4>2127</vt:i4>
      </vt:variant>
      <vt:variant>
        <vt:i4>0</vt:i4>
      </vt:variant>
      <vt:variant>
        <vt:i4>5</vt:i4>
      </vt:variant>
      <vt:variant>
        <vt:lpwstr>lsgmech.doc</vt:lpwstr>
      </vt:variant>
      <vt:variant>
        <vt:lpwstr>m436</vt:lpwstr>
      </vt:variant>
      <vt:variant>
        <vt:i4>3801145</vt:i4>
      </vt:variant>
      <vt:variant>
        <vt:i4>2124</vt:i4>
      </vt:variant>
      <vt:variant>
        <vt:i4>0</vt:i4>
      </vt:variant>
      <vt:variant>
        <vt:i4>5</vt:i4>
      </vt:variant>
      <vt:variant>
        <vt:lpwstr>lsgmech.doc</vt:lpwstr>
      </vt:variant>
      <vt:variant>
        <vt:lpwstr>m365</vt:lpwstr>
      </vt:variant>
      <vt:variant>
        <vt:i4>3932217</vt:i4>
      </vt:variant>
      <vt:variant>
        <vt:i4>2121</vt:i4>
      </vt:variant>
      <vt:variant>
        <vt:i4>0</vt:i4>
      </vt:variant>
      <vt:variant>
        <vt:i4>5</vt:i4>
      </vt:variant>
      <vt:variant>
        <vt:lpwstr>lsgmech.doc</vt:lpwstr>
      </vt:variant>
      <vt:variant>
        <vt:lpwstr>m363</vt:lpwstr>
      </vt:variant>
      <vt:variant>
        <vt:i4>4128825</vt:i4>
      </vt:variant>
      <vt:variant>
        <vt:i4>2118</vt:i4>
      </vt:variant>
      <vt:variant>
        <vt:i4>0</vt:i4>
      </vt:variant>
      <vt:variant>
        <vt:i4>5</vt:i4>
      </vt:variant>
      <vt:variant>
        <vt:lpwstr>lsgmech.doc</vt:lpwstr>
      </vt:variant>
      <vt:variant>
        <vt:lpwstr>m360</vt:lpwstr>
      </vt:variant>
      <vt:variant>
        <vt:i4>3670074</vt:i4>
      </vt:variant>
      <vt:variant>
        <vt:i4>2115</vt:i4>
      </vt:variant>
      <vt:variant>
        <vt:i4>0</vt:i4>
      </vt:variant>
      <vt:variant>
        <vt:i4>5</vt:i4>
      </vt:variant>
      <vt:variant>
        <vt:lpwstr>lsgmech.doc</vt:lpwstr>
      </vt:variant>
      <vt:variant>
        <vt:lpwstr>m357</vt:lpwstr>
      </vt:variant>
      <vt:variant>
        <vt:i4>3735610</vt:i4>
      </vt:variant>
      <vt:variant>
        <vt:i4>2112</vt:i4>
      </vt:variant>
      <vt:variant>
        <vt:i4>0</vt:i4>
      </vt:variant>
      <vt:variant>
        <vt:i4>5</vt:i4>
      </vt:variant>
      <vt:variant>
        <vt:lpwstr>lsgmech.doc</vt:lpwstr>
      </vt:variant>
      <vt:variant>
        <vt:lpwstr>m356</vt:lpwstr>
      </vt:variant>
      <vt:variant>
        <vt:i4>3801146</vt:i4>
      </vt:variant>
      <vt:variant>
        <vt:i4>2109</vt:i4>
      </vt:variant>
      <vt:variant>
        <vt:i4>0</vt:i4>
      </vt:variant>
      <vt:variant>
        <vt:i4>5</vt:i4>
      </vt:variant>
      <vt:variant>
        <vt:lpwstr>lsgmech.doc</vt:lpwstr>
      </vt:variant>
      <vt:variant>
        <vt:lpwstr>m355</vt:lpwstr>
      </vt:variant>
      <vt:variant>
        <vt:i4>3866682</vt:i4>
      </vt:variant>
      <vt:variant>
        <vt:i4>2106</vt:i4>
      </vt:variant>
      <vt:variant>
        <vt:i4>0</vt:i4>
      </vt:variant>
      <vt:variant>
        <vt:i4>5</vt:i4>
      </vt:variant>
      <vt:variant>
        <vt:lpwstr>lsgmech.doc</vt:lpwstr>
      </vt:variant>
      <vt:variant>
        <vt:lpwstr>m354</vt:lpwstr>
      </vt:variant>
      <vt:variant>
        <vt:i4>3932218</vt:i4>
      </vt:variant>
      <vt:variant>
        <vt:i4>2103</vt:i4>
      </vt:variant>
      <vt:variant>
        <vt:i4>0</vt:i4>
      </vt:variant>
      <vt:variant>
        <vt:i4>5</vt:i4>
      </vt:variant>
      <vt:variant>
        <vt:lpwstr>lsgmech.doc</vt:lpwstr>
      </vt:variant>
      <vt:variant>
        <vt:lpwstr>m353</vt:lpwstr>
      </vt:variant>
      <vt:variant>
        <vt:i4>4128826</vt:i4>
      </vt:variant>
      <vt:variant>
        <vt:i4>2100</vt:i4>
      </vt:variant>
      <vt:variant>
        <vt:i4>0</vt:i4>
      </vt:variant>
      <vt:variant>
        <vt:i4>5</vt:i4>
      </vt:variant>
      <vt:variant>
        <vt:lpwstr>lsgmech.doc</vt:lpwstr>
      </vt:variant>
      <vt:variant>
        <vt:lpwstr>m350</vt:lpwstr>
      </vt:variant>
      <vt:variant>
        <vt:i4>4063295</vt:i4>
      </vt:variant>
      <vt:variant>
        <vt:i4>2097</vt:i4>
      </vt:variant>
      <vt:variant>
        <vt:i4>0</vt:i4>
      </vt:variant>
      <vt:variant>
        <vt:i4>5</vt:i4>
      </vt:variant>
      <vt:variant>
        <vt:lpwstr>lsgmech.doc</vt:lpwstr>
      </vt:variant>
      <vt:variant>
        <vt:lpwstr>m301</vt:lpwstr>
      </vt:variant>
      <vt:variant>
        <vt:i4>3735606</vt:i4>
      </vt:variant>
      <vt:variant>
        <vt:i4>2094</vt:i4>
      </vt:variant>
      <vt:variant>
        <vt:i4>0</vt:i4>
      </vt:variant>
      <vt:variant>
        <vt:i4>5</vt:i4>
      </vt:variant>
      <vt:variant>
        <vt:lpwstr>lsgmech.doc</vt:lpwstr>
      </vt:variant>
      <vt:variant>
        <vt:lpwstr>m297</vt:lpwstr>
      </vt:variant>
      <vt:variant>
        <vt:i4>3801142</vt:i4>
      </vt:variant>
      <vt:variant>
        <vt:i4>2091</vt:i4>
      </vt:variant>
      <vt:variant>
        <vt:i4>0</vt:i4>
      </vt:variant>
      <vt:variant>
        <vt:i4>5</vt:i4>
      </vt:variant>
      <vt:variant>
        <vt:lpwstr>lsgmech.doc</vt:lpwstr>
      </vt:variant>
      <vt:variant>
        <vt:lpwstr>m294</vt:lpwstr>
      </vt:variant>
      <vt:variant>
        <vt:i4>3670071</vt:i4>
      </vt:variant>
      <vt:variant>
        <vt:i4>2088</vt:i4>
      </vt:variant>
      <vt:variant>
        <vt:i4>0</vt:i4>
      </vt:variant>
      <vt:variant>
        <vt:i4>5</vt:i4>
      </vt:variant>
      <vt:variant>
        <vt:lpwstr>lsgmech.doc</vt:lpwstr>
      </vt:variant>
      <vt:variant>
        <vt:lpwstr>m286</vt:lpwstr>
      </vt:variant>
      <vt:variant>
        <vt:i4>3735608</vt:i4>
      </vt:variant>
      <vt:variant>
        <vt:i4>2085</vt:i4>
      </vt:variant>
      <vt:variant>
        <vt:i4>0</vt:i4>
      </vt:variant>
      <vt:variant>
        <vt:i4>5</vt:i4>
      </vt:variant>
      <vt:variant>
        <vt:lpwstr>lsgmech.doc</vt:lpwstr>
      </vt:variant>
      <vt:variant>
        <vt:lpwstr>m277</vt:lpwstr>
      </vt:variant>
      <vt:variant>
        <vt:i4>3997752</vt:i4>
      </vt:variant>
      <vt:variant>
        <vt:i4>2082</vt:i4>
      </vt:variant>
      <vt:variant>
        <vt:i4>0</vt:i4>
      </vt:variant>
      <vt:variant>
        <vt:i4>5</vt:i4>
      </vt:variant>
      <vt:variant>
        <vt:lpwstr>lsgmech.doc</vt:lpwstr>
      </vt:variant>
      <vt:variant>
        <vt:lpwstr>m273</vt:lpwstr>
      </vt:variant>
      <vt:variant>
        <vt:i4>3735609</vt:i4>
      </vt:variant>
      <vt:variant>
        <vt:i4>2079</vt:i4>
      </vt:variant>
      <vt:variant>
        <vt:i4>0</vt:i4>
      </vt:variant>
      <vt:variant>
        <vt:i4>5</vt:i4>
      </vt:variant>
      <vt:variant>
        <vt:lpwstr>lsgmech.doc</vt:lpwstr>
      </vt:variant>
      <vt:variant>
        <vt:lpwstr>m267</vt:lpwstr>
      </vt:variant>
      <vt:variant>
        <vt:i4>3735611</vt:i4>
      </vt:variant>
      <vt:variant>
        <vt:i4>2076</vt:i4>
      </vt:variant>
      <vt:variant>
        <vt:i4>0</vt:i4>
      </vt:variant>
      <vt:variant>
        <vt:i4>5</vt:i4>
      </vt:variant>
      <vt:variant>
        <vt:lpwstr>lsgmech.doc</vt:lpwstr>
      </vt:variant>
      <vt:variant>
        <vt:lpwstr>m247</vt:lpwstr>
      </vt:variant>
      <vt:variant>
        <vt:i4>3539004</vt:i4>
      </vt:variant>
      <vt:variant>
        <vt:i4>2073</vt:i4>
      </vt:variant>
      <vt:variant>
        <vt:i4>0</vt:i4>
      </vt:variant>
      <vt:variant>
        <vt:i4>5</vt:i4>
      </vt:variant>
      <vt:variant>
        <vt:lpwstr>lsgmech.doc</vt:lpwstr>
      </vt:variant>
      <vt:variant>
        <vt:lpwstr>m238</vt:lpwstr>
      </vt:variant>
      <vt:variant>
        <vt:i4>3604541</vt:i4>
      </vt:variant>
      <vt:variant>
        <vt:i4>2070</vt:i4>
      </vt:variant>
      <vt:variant>
        <vt:i4>0</vt:i4>
      </vt:variant>
      <vt:variant>
        <vt:i4>5</vt:i4>
      </vt:variant>
      <vt:variant>
        <vt:lpwstr>lsgmech.doc</vt:lpwstr>
      </vt:variant>
      <vt:variant>
        <vt:lpwstr>m229</vt:lpwstr>
      </vt:variant>
      <vt:variant>
        <vt:i4>3735613</vt:i4>
      </vt:variant>
      <vt:variant>
        <vt:i4>2067</vt:i4>
      </vt:variant>
      <vt:variant>
        <vt:i4>0</vt:i4>
      </vt:variant>
      <vt:variant>
        <vt:i4>5</vt:i4>
      </vt:variant>
      <vt:variant>
        <vt:lpwstr>lsgmech.doc</vt:lpwstr>
      </vt:variant>
      <vt:variant>
        <vt:lpwstr>m227</vt:lpwstr>
      </vt:variant>
      <vt:variant>
        <vt:i4>3670077</vt:i4>
      </vt:variant>
      <vt:variant>
        <vt:i4>2064</vt:i4>
      </vt:variant>
      <vt:variant>
        <vt:i4>0</vt:i4>
      </vt:variant>
      <vt:variant>
        <vt:i4>5</vt:i4>
      </vt:variant>
      <vt:variant>
        <vt:lpwstr>lsgmech.doc</vt:lpwstr>
      </vt:variant>
      <vt:variant>
        <vt:lpwstr>m226</vt:lpwstr>
      </vt:variant>
      <vt:variant>
        <vt:i4>3997757</vt:i4>
      </vt:variant>
      <vt:variant>
        <vt:i4>2061</vt:i4>
      </vt:variant>
      <vt:variant>
        <vt:i4>0</vt:i4>
      </vt:variant>
      <vt:variant>
        <vt:i4>5</vt:i4>
      </vt:variant>
      <vt:variant>
        <vt:lpwstr>lsgmech.doc</vt:lpwstr>
      </vt:variant>
      <vt:variant>
        <vt:lpwstr>m223</vt:lpwstr>
      </vt:variant>
      <vt:variant>
        <vt:i4>4128829</vt:i4>
      </vt:variant>
      <vt:variant>
        <vt:i4>2058</vt:i4>
      </vt:variant>
      <vt:variant>
        <vt:i4>0</vt:i4>
      </vt:variant>
      <vt:variant>
        <vt:i4>5</vt:i4>
      </vt:variant>
      <vt:variant>
        <vt:lpwstr>lsgmech.doc</vt:lpwstr>
      </vt:variant>
      <vt:variant>
        <vt:lpwstr>m221</vt:lpwstr>
      </vt:variant>
      <vt:variant>
        <vt:i4>4063293</vt:i4>
      </vt:variant>
      <vt:variant>
        <vt:i4>2055</vt:i4>
      </vt:variant>
      <vt:variant>
        <vt:i4>0</vt:i4>
      </vt:variant>
      <vt:variant>
        <vt:i4>5</vt:i4>
      </vt:variant>
      <vt:variant>
        <vt:lpwstr>lsgmech.doc</vt:lpwstr>
      </vt:variant>
      <vt:variant>
        <vt:lpwstr>m220</vt:lpwstr>
      </vt:variant>
      <vt:variant>
        <vt:i4>3932215</vt:i4>
      </vt:variant>
      <vt:variant>
        <vt:i4>2052</vt:i4>
      </vt:variant>
      <vt:variant>
        <vt:i4>0</vt:i4>
      </vt:variant>
      <vt:variant>
        <vt:i4>5</vt:i4>
      </vt:variant>
      <vt:variant>
        <vt:lpwstr>lsgmech.doc</vt:lpwstr>
      </vt:variant>
      <vt:variant>
        <vt:lpwstr>m181</vt:lpwstr>
      </vt:variant>
      <vt:variant>
        <vt:i4>3473464</vt:i4>
      </vt:variant>
      <vt:variant>
        <vt:i4>2049</vt:i4>
      </vt:variant>
      <vt:variant>
        <vt:i4>0</vt:i4>
      </vt:variant>
      <vt:variant>
        <vt:i4>5</vt:i4>
      </vt:variant>
      <vt:variant>
        <vt:lpwstr>lsgmech.doc</vt:lpwstr>
      </vt:variant>
      <vt:variant>
        <vt:lpwstr>m178</vt:lpwstr>
      </vt:variant>
      <vt:variant>
        <vt:i4>3801144</vt:i4>
      </vt:variant>
      <vt:variant>
        <vt:i4>2046</vt:i4>
      </vt:variant>
      <vt:variant>
        <vt:i4>0</vt:i4>
      </vt:variant>
      <vt:variant>
        <vt:i4>5</vt:i4>
      </vt:variant>
      <vt:variant>
        <vt:lpwstr>lsgmech.doc</vt:lpwstr>
      </vt:variant>
      <vt:variant>
        <vt:lpwstr>m177</vt:lpwstr>
      </vt:variant>
      <vt:variant>
        <vt:i4>3670072</vt:i4>
      </vt:variant>
      <vt:variant>
        <vt:i4>2043</vt:i4>
      </vt:variant>
      <vt:variant>
        <vt:i4>0</vt:i4>
      </vt:variant>
      <vt:variant>
        <vt:i4>5</vt:i4>
      </vt:variant>
      <vt:variant>
        <vt:lpwstr>lsgmech.doc</vt:lpwstr>
      </vt:variant>
      <vt:variant>
        <vt:lpwstr>m175</vt:lpwstr>
      </vt:variant>
      <vt:variant>
        <vt:i4>4063288</vt:i4>
      </vt:variant>
      <vt:variant>
        <vt:i4>2040</vt:i4>
      </vt:variant>
      <vt:variant>
        <vt:i4>0</vt:i4>
      </vt:variant>
      <vt:variant>
        <vt:i4>5</vt:i4>
      </vt:variant>
      <vt:variant>
        <vt:lpwstr>lsgmech.doc</vt:lpwstr>
      </vt:variant>
      <vt:variant>
        <vt:lpwstr>m173</vt:lpwstr>
      </vt:variant>
      <vt:variant>
        <vt:i4>3932223</vt:i4>
      </vt:variant>
      <vt:variant>
        <vt:i4>2037</vt:i4>
      </vt:variant>
      <vt:variant>
        <vt:i4>0</vt:i4>
      </vt:variant>
      <vt:variant>
        <vt:i4>5</vt:i4>
      </vt:variant>
      <vt:variant>
        <vt:lpwstr>lsgmech.doc</vt:lpwstr>
      </vt:variant>
      <vt:variant>
        <vt:lpwstr>m101</vt:lpwstr>
      </vt:variant>
      <vt:variant>
        <vt:i4>3997759</vt:i4>
      </vt:variant>
      <vt:variant>
        <vt:i4>2034</vt:i4>
      </vt:variant>
      <vt:variant>
        <vt:i4>0</vt:i4>
      </vt:variant>
      <vt:variant>
        <vt:i4>5</vt:i4>
      </vt:variant>
      <vt:variant>
        <vt:lpwstr>lsgmech.doc</vt:lpwstr>
      </vt:variant>
      <vt:variant>
        <vt:lpwstr>m100</vt:lpwstr>
      </vt:variant>
      <vt:variant>
        <vt:i4>327695</vt:i4>
      </vt:variant>
      <vt:variant>
        <vt:i4>2031</vt:i4>
      </vt:variant>
      <vt:variant>
        <vt:i4>0</vt:i4>
      </vt:variant>
      <vt:variant>
        <vt:i4>5</vt:i4>
      </vt:variant>
      <vt:variant>
        <vt:lpwstr>lsgmech.doc</vt:lpwstr>
      </vt:variant>
      <vt:variant>
        <vt:lpwstr>m98</vt:lpwstr>
      </vt:variant>
      <vt:variant>
        <vt:i4>327695</vt:i4>
      </vt:variant>
      <vt:variant>
        <vt:i4>2028</vt:i4>
      </vt:variant>
      <vt:variant>
        <vt:i4>0</vt:i4>
      </vt:variant>
      <vt:variant>
        <vt:i4>5</vt:i4>
      </vt:variant>
      <vt:variant>
        <vt:lpwstr>lsgmech.doc</vt:lpwstr>
      </vt:variant>
      <vt:variant>
        <vt:lpwstr>m97</vt:lpwstr>
      </vt:variant>
      <vt:variant>
        <vt:i4>327695</vt:i4>
      </vt:variant>
      <vt:variant>
        <vt:i4>2025</vt:i4>
      </vt:variant>
      <vt:variant>
        <vt:i4>0</vt:i4>
      </vt:variant>
      <vt:variant>
        <vt:i4>5</vt:i4>
      </vt:variant>
      <vt:variant>
        <vt:lpwstr>lsgmech.doc</vt:lpwstr>
      </vt:variant>
      <vt:variant>
        <vt:lpwstr>m96</vt:lpwstr>
      </vt:variant>
      <vt:variant>
        <vt:i4>327695</vt:i4>
      </vt:variant>
      <vt:variant>
        <vt:i4>2022</vt:i4>
      </vt:variant>
      <vt:variant>
        <vt:i4>0</vt:i4>
      </vt:variant>
      <vt:variant>
        <vt:i4>5</vt:i4>
      </vt:variant>
      <vt:variant>
        <vt:lpwstr>lsgmech.doc</vt:lpwstr>
      </vt:variant>
      <vt:variant>
        <vt:lpwstr>m94</vt:lpwstr>
      </vt:variant>
      <vt:variant>
        <vt:i4>327695</vt:i4>
      </vt:variant>
      <vt:variant>
        <vt:i4>2019</vt:i4>
      </vt:variant>
      <vt:variant>
        <vt:i4>0</vt:i4>
      </vt:variant>
      <vt:variant>
        <vt:i4>5</vt:i4>
      </vt:variant>
      <vt:variant>
        <vt:lpwstr>lsgmech.doc</vt:lpwstr>
      </vt:variant>
      <vt:variant>
        <vt:lpwstr>m93</vt:lpwstr>
      </vt:variant>
      <vt:variant>
        <vt:i4>327695</vt:i4>
      </vt:variant>
      <vt:variant>
        <vt:i4>2016</vt:i4>
      </vt:variant>
      <vt:variant>
        <vt:i4>0</vt:i4>
      </vt:variant>
      <vt:variant>
        <vt:i4>5</vt:i4>
      </vt:variant>
      <vt:variant>
        <vt:lpwstr>lsgmech.doc</vt:lpwstr>
      </vt:variant>
      <vt:variant>
        <vt:lpwstr>m92</vt:lpwstr>
      </vt:variant>
      <vt:variant>
        <vt:i4>327695</vt:i4>
      </vt:variant>
      <vt:variant>
        <vt:i4>2013</vt:i4>
      </vt:variant>
      <vt:variant>
        <vt:i4>0</vt:i4>
      </vt:variant>
      <vt:variant>
        <vt:i4>5</vt:i4>
      </vt:variant>
      <vt:variant>
        <vt:lpwstr>lsgmech.doc</vt:lpwstr>
      </vt:variant>
      <vt:variant>
        <vt:lpwstr>m91</vt:lpwstr>
      </vt:variant>
      <vt:variant>
        <vt:i4>262159</vt:i4>
      </vt:variant>
      <vt:variant>
        <vt:i4>2010</vt:i4>
      </vt:variant>
      <vt:variant>
        <vt:i4>0</vt:i4>
      </vt:variant>
      <vt:variant>
        <vt:i4>5</vt:i4>
      </vt:variant>
      <vt:variant>
        <vt:lpwstr>lsgmech.doc</vt:lpwstr>
      </vt:variant>
      <vt:variant>
        <vt:lpwstr>m89</vt:lpwstr>
      </vt:variant>
      <vt:variant>
        <vt:i4>262159</vt:i4>
      </vt:variant>
      <vt:variant>
        <vt:i4>2007</vt:i4>
      </vt:variant>
      <vt:variant>
        <vt:i4>0</vt:i4>
      </vt:variant>
      <vt:variant>
        <vt:i4>5</vt:i4>
      </vt:variant>
      <vt:variant>
        <vt:lpwstr>lsgmech.doc</vt:lpwstr>
      </vt:variant>
      <vt:variant>
        <vt:lpwstr>m88</vt:lpwstr>
      </vt:variant>
      <vt:variant>
        <vt:i4>262159</vt:i4>
      </vt:variant>
      <vt:variant>
        <vt:i4>2004</vt:i4>
      </vt:variant>
      <vt:variant>
        <vt:i4>0</vt:i4>
      </vt:variant>
      <vt:variant>
        <vt:i4>5</vt:i4>
      </vt:variant>
      <vt:variant>
        <vt:lpwstr>lsgmech.doc</vt:lpwstr>
      </vt:variant>
      <vt:variant>
        <vt:lpwstr>m87</vt:lpwstr>
      </vt:variant>
      <vt:variant>
        <vt:i4>262159</vt:i4>
      </vt:variant>
      <vt:variant>
        <vt:i4>2001</vt:i4>
      </vt:variant>
      <vt:variant>
        <vt:i4>0</vt:i4>
      </vt:variant>
      <vt:variant>
        <vt:i4>5</vt:i4>
      </vt:variant>
      <vt:variant>
        <vt:lpwstr>lsgmech.doc</vt:lpwstr>
      </vt:variant>
      <vt:variant>
        <vt:lpwstr>m86</vt:lpwstr>
      </vt:variant>
      <vt:variant>
        <vt:i4>262159</vt:i4>
      </vt:variant>
      <vt:variant>
        <vt:i4>1998</vt:i4>
      </vt:variant>
      <vt:variant>
        <vt:i4>0</vt:i4>
      </vt:variant>
      <vt:variant>
        <vt:i4>5</vt:i4>
      </vt:variant>
      <vt:variant>
        <vt:lpwstr>lsgmech.doc</vt:lpwstr>
      </vt:variant>
      <vt:variant>
        <vt:lpwstr>m85</vt:lpwstr>
      </vt:variant>
      <vt:variant>
        <vt:i4>262159</vt:i4>
      </vt:variant>
      <vt:variant>
        <vt:i4>1995</vt:i4>
      </vt:variant>
      <vt:variant>
        <vt:i4>0</vt:i4>
      </vt:variant>
      <vt:variant>
        <vt:i4>5</vt:i4>
      </vt:variant>
      <vt:variant>
        <vt:lpwstr>lsgmech.doc</vt:lpwstr>
      </vt:variant>
      <vt:variant>
        <vt:lpwstr>m84</vt:lpwstr>
      </vt:variant>
      <vt:variant>
        <vt:i4>262159</vt:i4>
      </vt:variant>
      <vt:variant>
        <vt:i4>1992</vt:i4>
      </vt:variant>
      <vt:variant>
        <vt:i4>0</vt:i4>
      </vt:variant>
      <vt:variant>
        <vt:i4>5</vt:i4>
      </vt:variant>
      <vt:variant>
        <vt:lpwstr>lsgmech.doc</vt:lpwstr>
      </vt:variant>
      <vt:variant>
        <vt:lpwstr>m83</vt:lpwstr>
      </vt:variant>
      <vt:variant>
        <vt:i4>262159</vt:i4>
      </vt:variant>
      <vt:variant>
        <vt:i4>1989</vt:i4>
      </vt:variant>
      <vt:variant>
        <vt:i4>0</vt:i4>
      </vt:variant>
      <vt:variant>
        <vt:i4>5</vt:i4>
      </vt:variant>
      <vt:variant>
        <vt:lpwstr>lsgmech.doc</vt:lpwstr>
      </vt:variant>
      <vt:variant>
        <vt:lpwstr>m82</vt:lpwstr>
      </vt:variant>
      <vt:variant>
        <vt:i4>5308423</vt:i4>
      </vt:variant>
      <vt:variant>
        <vt:i4>1986</vt:i4>
      </vt:variant>
      <vt:variant>
        <vt:i4>0</vt:i4>
      </vt:variant>
      <vt:variant>
        <vt:i4>5</vt:i4>
      </vt:variant>
      <vt:variant>
        <vt:lpwstr>formeln.doc</vt:lpwstr>
      </vt:variant>
      <vt:variant>
        <vt:lpwstr>arbeit_energie_leistung</vt:lpwstr>
      </vt:variant>
      <vt:variant>
        <vt:i4>3145844</vt:i4>
      </vt:variant>
      <vt:variant>
        <vt:i4>1983</vt:i4>
      </vt:variant>
      <vt:variant>
        <vt:i4>0</vt:i4>
      </vt:variant>
      <vt:variant>
        <vt:i4>5</vt:i4>
      </vt:variant>
      <vt:variant>
        <vt:lpwstr/>
      </vt:variant>
      <vt:variant>
        <vt:lpwstr>t0</vt:lpwstr>
      </vt:variant>
      <vt:variant>
        <vt:i4>3997755</vt:i4>
      </vt:variant>
      <vt:variant>
        <vt:i4>1980</vt:i4>
      </vt:variant>
      <vt:variant>
        <vt:i4>0</vt:i4>
      </vt:variant>
      <vt:variant>
        <vt:i4>5</vt:i4>
      </vt:variant>
      <vt:variant>
        <vt:lpwstr>lsgmech.doc</vt:lpwstr>
      </vt:variant>
      <vt:variant>
        <vt:lpwstr>m849</vt:lpwstr>
      </vt:variant>
      <vt:variant>
        <vt:i4>3801151</vt:i4>
      </vt:variant>
      <vt:variant>
        <vt:i4>1977</vt:i4>
      </vt:variant>
      <vt:variant>
        <vt:i4>0</vt:i4>
      </vt:variant>
      <vt:variant>
        <vt:i4>5</vt:i4>
      </vt:variant>
      <vt:variant>
        <vt:lpwstr>lsgmech.doc</vt:lpwstr>
      </vt:variant>
      <vt:variant>
        <vt:lpwstr>m701</vt:lpwstr>
      </vt:variant>
      <vt:variant>
        <vt:i4>3735610</vt:i4>
      </vt:variant>
      <vt:variant>
        <vt:i4>1974</vt:i4>
      </vt:variant>
      <vt:variant>
        <vt:i4>0</vt:i4>
      </vt:variant>
      <vt:variant>
        <vt:i4>5</vt:i4>
      </vt:variant>
      <vt:variant>
        <vt:lpwstr>lsgmech.doc</vt:lpwstr>
      </vt:variant>
      <vt:variant>
        <vt:lpwstr>m653</vt:lpwstr>
      </vt:variant>
      <vt:variant>
        <vt:i4>3211318</vt:i4>
      </vt:variant>
      <vt:variant>
        <vt:i4>1971</vt:i4>
      </vt:variant>
      <vt:variant>
        <vt:i4>0</vt:i4>
      </vt:variant>
      <vt:variant>
        <vt:i4>5</vt:i4>
      </vt:variant>
      <vt:variant>
        <vt:lpwstr>lsgmech.doc</vt:lpwstr>
      </vt:variant>
      <vt:variant>
        <vt:lpwstr>m598</vt:lpwstr>
      </vt:variant>
      <vt:variant>
        <vt:i4>3145786</vt:i4>
      </vt:variant>
      <vt:variant>
        <vt:i4>1968</vt:i4>
      </vt:variant>
      <vt:variant>
        <vt:i4>0</vt:i4>
      </vt:variant>
      <vt:variant>
        <vt:i4>5</vt:i4>
      </vt:variant>
      <vt:variant>
        <vt:lpwstr>lsgmech.doc</vt:lpwstr>
      </vt:variant>
      <vt:variant>
        <vt:lpwstr>m559</vt:lpwstr>
      </vt:variant>
      <vt:variant>
        <vt:i4>3211322</vt:i4>
      </vt:variant>
      <vt:variant>
        <vt:i4>1965</vt:i4>
      </vt:variant>
      <vt:variant>
        <vt:i4>0</vt:i4>
      </vt:variant>
      <vt:variant>
        <vt:i4>5</vt:i4>
      </vt:variant>
      <vt:variant>
        <vt:lpwstr>lsgmech.doc</vt:lpwstr>
      </vt:variant>
      <vt:variant>
        <vt:lpwstr>m558</vt:lpwstr>
      </vt:variant>
      <vt:variant>
        <vt:i4>4063290</vt:i4>
      </vt:variant>
      <vt:variant>
        <vt:i4>1962</vt:i4>
      </vt:variant>
      <vt:variant>
        <vt:i4>0</vt:i4>
      </vt:variant>
      <vt:variant>
        <vt:i4>5</vt:i4>
      </vt:variant>
      <vt:variant>
        <vt:lpwstr>lsgmech.doc</vt:lpwstr>
      </vt:variant>
      <vt:variant>
        <vt:lpwstr>m557</vt:lpwstr>
      </vt:variant>
      <vt:variant>
        <vt:i4>3735608</vt:i4>
      </vt:variant>
      <vt:variant>
        <vt:i4>1959</vt:i4>
      </vt:variant>
      <vt:variant>
        <vt:i4>0</vt:i4>
      </vt:variant>
      <vt:variant>
        <vt:i4>5</vt:i4>
      </vt:variant>
      <vt:variant>
        <vt:lpwstr>lsgmech.doc</vt:lpwstr>
      </vt:variant>
      <vt:variant>
        <vt:lpwstr>m471</vt:lpwstr>
      </vt:variant>
      <vt:variant>
        <vt:i4>3735607</vt:i4>
      </vt:variant>
      <vt:variant>
        <vt:i4>1956</vt:i4>
      </vt:variant>
      <vt:variant>
        <vt:i4>0</vt:i4>
      </vt:variant>
      <vt:variant>
        <vt:i4>5</vt:i4>
      </vt:variant>
      <vt:variant>
        <vt:lpwstr>lsgmech.doc</vt:lpwstr>
      </vt:variant>
      <vt:variant>
        <vt:lpwstr>m386</vt:lpwstr>
      </vt:variant>
      <vt:variant>
        <vt:i4>3735607</vt:i4>
      </vt:variant>
      <vt:variant>
        <vt:i4>1953</vt:i4>
      </vt:variant>
      <vt:variant>
        <vt:i4>0</vt:i4>
      </vt:variant>
      <vt:variant>
        <vt:i4>5</vt:i4>
      </vt:variant>
      <vt:variant>
        <vt:lpwstr>lsgmech.doc</vt:lpwstr>
      </vt:variant>
      <vt:variant>
        <vt:lpwstr>m287</vt:lpwstr>
      </vt:variant>
      <vt:variant>
        <vt:i4>4128823</vt:i4>
      </vt:variant>
      <vt:variant>
        <vt:i4>1950</vt:i4>
      </vt:variant>
      <vt:variant>
        <vt:i4>0</vt:i4>
      </vt:variant>
      <vt:variant>
        <vt:i4>5</vt:i4>
      </vt:variant>
      <vt:variant>
        <vt:lpwstr>lsgmech.doc</vt:lpwstr>
      </vt:variant>
      <vt:variant>
        <vt:lpwstr>m281</vt:lpwstr>
      </vt:variant>
      <vt:variant>
        <vt:i4>3539006</vt:i4>
      </vt:variant>
      <vt:variant>
        <vt:i4>1947</vt:i4>
      </vt:variant>
      <vt:variant>
        <vt:i4>0</vt:i4>
      </vt:variant>
      <vt:variant>
        <vt:i4>5</vt:i4>
      </vt:variant>
      <vt:variant>
        <vt:lpwstr>lsgmech.doc</vt:lpwstr>
      </vt:variant>
      <vt:variant>
        <vt:lpwstr>m218</vt:lpwstr>
      </vt:variant>
      <vt:variant>
        <vt:i4>983055</vt:i4>
      </vt:variant>
      <vt:variant>
        <vt:i4>1941</vt:i4>
      </vt:variant>
      <vt:variant>
        <vt:i4>0</vt:i4>
      </vt:variant>
      <vt:variant>
        <vt:i4>5</vt:i4>
      </vt:variant>
      <vt:variant>
        <vt:lpwstr>lsgmech.doc</vt:lpwstr>
      </vt:variant>
      <vt:variant>
        <vt:lpwstr>m34</vt:lpwstr>
      </vt:variant>
      <vt:variant>
        <vt:i4>983055</vt:i4>
      </vt:variant>
      <vt:variant>
        <vt:i4>1938</vt:i4>
      </vt:variant>
      <vt:variant>
        <vt:i4>0</vt:i4>
      </vt:variant>
      <vt:variant>
        <vt:i4>5</vt:i4>
      </vt:variant>
      <vt:variant>
        <vt:lpwstr>lsgmech.doc</vt:lpwstr>
      </vt:variant>
      <vt:variant>
        <vt:lpwstr>m33</vt:lpwstr>
      </vt:variant>
      <vt:variant>
        <vt:i4>983055</vt:i4>
      </vt:variant>
      <vt:variant>
        <vt:i4>1935</vt:i4>
      </vt:variant>
      <vt:variant>
        <vt:i4>0</vt:i4>
      </vt:variant>
      <vt:variant>
        <vt:i4>5</vt:i4>
      </vt:variant>
      <vt:variant>
        <vt:lpwstr>lsgmech.doc</vt:lpwstr>
      </vt:variant>
      <vt:variant>
        <vt:lpwstr>m32</vt:lpwstr>
      </vt:variant>
      <vt:variant>
        <vt:i4>917519</vt:i4>
      </vt:variant>
      <vt:variant>
        <vt:i4>1932</vt:i4>
      </vt:variant>
      <vt:variant>
        <vt:i4>0</vt:i4>
      </vt:variant>
      <vt:variant>
        <vt:i4>5</vt:i4>
      </vt:variant>
      <vt:variant>
        <vt:lpwstr>lsgmech.doc</vt:lpwstr>
      </vt:variant>
      <vt:variant>
        <vt:lpwstr>m28</vt:lpwstr>
      </vt:variant>
      <vt:variant>
        <vt:i4>3342430</vt:i4>
      </vt:variant>
      <vt:variant>
        <vt:i4>1929</vt:i4>
      </vt:variant>
      <vt:variant>
        <vt:i4>0</vt:i4>
      </vt:variant>
      <vt:variant>
        <vt:i4>5</vt:i4>
      </vt:variant>
      <vt:variant>
        <vt:lpwstr>formeln.doc</vt:lpwstr>
      </vt:variant>
      <vt:variant>
        <vt:lpwstr>newtonsche_axiome</vt:lpwstr>
      </vt:variant>
      <vt:variant>
        <vt:i4>3145844</vt:i4>
      </vt:variant>
      <vt:variant>
        <vt:i4>1926</vt:i4>
      </vt:variant>
      <vt:variant>
        <vt:i4>0</vt:i4>
      </vt:variant>
      <vt:variant>
        <vt:i4>5</vt:i4>
      </vt:variant>
      <vt:variant>
        <vt:lpwstr/>
      </vt:variant>
      <vt:variant>
        <vt:lpwstr>t0</vt:lpwstr>
      </vt:variant>
      <vt:variant>
        <vt:i4>6488077</vt:i4>
      </vt:variant>
      <vt:variant>
        <vt:i4>1914</vt:i4>
      </vt:variant>
      <vt:variant>
        <vt:i4>0</vt:i4>
      </vt:variant>
      <vt:variant>
        <vt:i4>5</vt:i4>
      </vt:variant>
      <vt:variant>
        <vt:lpwstr>lsgmech_2.doc</vt:lpwstr>
      </vt:variant>
      <vt:variant>
        <vt:lpwstr>m1013</vt:lpwstr>
      </vt:variant>
      <vt:variant>
        <vt:i4>6422541</vt:i4>
      </vt:variant>
      <vt:variant>
        <vt:i4>1911</vt:i4>
      </vt:variant>
      <vt:variant>
        <vt:i4>0</vt:i4>
      </vt:variant>
      <vt:variant>
        <vt:i4>5</vt:i4>
      </vt:variant>
      <vt:variant>
        <vt:lpwstr>lsgmech_2.doc</vt:lpwstr>
      </vt:variant>
      <vt:variant>
        <vt:lpwstr>m1002</vt:lpwstr>
      </vt:variant>
      <vt:variant>
        <vt:i4>6422541</vt:i4>
      </vt:variant>
      <vt:variant>
        <vt:i4>1908</vt:i4>
      </vt:variant>
      <vt:variant>
        <vt:i4>0</vt:i4>
      </vt:variant>
      <vt:variant>
        <vt:i4>5</vt:i4>
      </vt:variant>
      <vt:variant>
        <vt:lpwstr>lsgmech_2.doc</vt:lpwstr>
      </vt:variant>
      <vt:variant>
        <vt:lpwstr>m1001</vt:lpwstr>
      </vt:variant>
      <vt:variant>
        <vt:i4>6422541</vt:i4>
      </vt:variant>
      <vt:variant>
        <vt:i4>1905</vt:i4>
      </vt:variant>
      <vt:variant>
        <vt:i4>0</vt:i4>
      </vt:variant>
      <vt:variant>
        <vt:i4>5</vt:i4>
      </vt:variant>
      <vt:variant>
        <vt:lpwstr>lsgmech_2.doc</vt:lpwstr>
      </vt:variant>
      <vt:variant>
        <vt:lpwstr>m1000</vt:lpwstr>
      </vt:variant>
      <vt:variant>
        <vt:i4>6488068</vt:i4>
      </vt:variant>
      <vt:variant>
        <vt:i4>1893</vt:i4>
      </vt:variant>
      <vt:variant>
        <vt:i4>0</vt:i4>
      </vt:variant>
      <vt:variant>
        <vt:i4>5</vt:i4>
      </vt:variant>
      <vt:variant>
        <vt:lpwstr>lsgmech_2.doc</vt:lpwstr>
      </vt:variant>
      <vt:variant>
        <vt:lpwstr>m999</vt:lpwstr>
      </vt:variant>
      <vt:variant>
        <vt:i4>3407926</vt:i4>
      </vt:variant>
      <vt:variant>
        <vt:i4>1890</vt:i4>
      </vt:variant>
      <vt:variant>
        <vt:i4>0</vt:i4>
      </vt:variant>
      <vt:variant>
        <vt:i4>5</vt:i4>
      </vt:variant>
      <vt:variant>
        <vt:lpwstr>lsgmech.doc</vt:lpwstr>
      </vt:variant>
      <vt:variant>
        <vt:lpwstr>m890</vt:lpwstr>
      </vt:variant>
      <vt:variant>
        <vt:i4>3604535</vt:i4>
      </vt:variant>
      <vt:variant>
        <vt:i4>1887</vt:i4>
      </vt:variant>
      <vt:variant>
        <vt:i4>0</vt:i4>
      </vt:variant>
      <vt:variant>
        <vt:i4>5</vt:i4>
      </vt:variant>
      <vt:variant>
        <vt:lpwstr>lsgmech.doc</vt:lpwstr>
      </vt:variant>
      <vt:variant>
        <vt:lpwstr>m883</vt:lpwstr>
      </vt:variant>
      <vt:variant>
        <vt:i4>3211323</vt:i4>
      </vt:variant>
      <vt:variant>
        <vt:i4>1884</vt:i4>
      </vt:variant>
      <vt:variant>
        <vt:i4>0</vt:i4>
      </vt:variant>
      <vt:variant>
        <vt:i4>5</vt:i4>
      </vt:variant>
      <vt:variant>
        <vt:lpwstr>lsgmech.doc</vt:lpwstr>
      </vt:variant>
      <vt:variant>
        <vt:lpwstr>m845</vt:lpwstr>
      </vt:variant>
      <vt:variant>
        <vt:i4>3932222</vt:i4>
      </vt:variant>
      <vt:variant>
        <vt:i4>1881</vt:i4>
      </vt:variant>
      <vt:variant>
        <vt:i4>0</vt:i4>
      </vt:variant>
      <vt:variant>
        <vt:i4>5</vt:i4>
      </vt:variant>
      <vt:variant>
        <vt:lpwstr>lsgmech.doc</vt:lpwstr>
      </vt:variant>
      <vt:variant>
        <vt:lpwstr>m818</vt:lpwstr>
      </vt:variant>
      <vt:variant>
        <vt:i4>3342399</vt:i4>
      </vt:variant>
      <vt:variant>
        <vt:i4>1878</vt:i4>
      </vt:variant>
      <vt:variant>
        <vt:i4>0</vt:i4>
      </vt:variant>
      <vt:variant>
        <vt:i4>5</vt:i4>
      </vt:variant>
      <vt:variant>
        <vt:lpwstr>lsgmech.doc</vt:lpwstr>
      </vt:variant>
      <vt:variant>
        <vt:lpwstr>m807</vt:lpwstr>
      </vt:variant>
      <vt:variant>
        <vt:i4>3342393</vt:i4>
      </vt:variant>
      <vt:variant>
        <vt:i4>1875</vt:i4>
      </vt:variant>
      <vt:variant>
        <vt:i4>0</vt:i4>
      </vt:variant>
      <vt:variant>
        <vt:i4>5</vt:i4>
      </vt:variant>
      <vt:variant>
        <vt:lpwstr>lsgmech.doc</vt:lpwstr>
      </vt:variant>
      <vt:variant>
        <vt:lpwstr>m768</vt:lpwstr>
      </vt:variant>
      <vt:variant>
        <vt:i4>4128826</vt:i4>
      </vt:variant>
      <vt:variant>
        <vt:i4>1872</vt:i4>
      </vt:variant>
      <vt:variant>
        <vt:i4>0</vt:i4>
      </vt:variant>
      <vt:variant>
        <vt:i4>5</vt:i4>
      </vt:variant>
      <vt:variant>
        <vt:lpwstr>lsgmech.doc</vt:lpwstr>
      </vt:variant>
      <vt:variant>
        <vt:lpwstr>m754</vt:lpwstr>
      </vt:variant>
      <vt:variant>
        <vt:i4>4128824</vt:i4>
      </vt:variant>
      <vt:variant>
        <vt:i4>1869</vt:i4>
      </vt:variant>
      <vt:variant>
        <vt:i4>0</vt:i4>
      </vt:variant>
      <vt:variant>
        <vt:i4>5</vt:i4>
      </vt:variant>
      <vt:variant>
        <vt:lpwstr>lsgmech.doc</vt:lpwstr>
      </vt:variant>
      <vt:variant>
        <vt:lpwstr>m576</vt:lpwstr>
      </vt:variant>
      <vt:variant>
        <vt:i4>3932216</vt:i4>
      </vt:variant>
      <vt:variant>
        <vt:i4>1866</vt:i4>
      </vt:variant>
      <vt:variant>
        <vt:i4>0</vt:i4>
      </vt:variant>
      <vt:variant>
        <vt:i4>5</vt:i4>
      </vt:variant>
      <vt:variant>
        <vt:lpwstr>lsgmech.doc</vt:lpwstr>
      </vt:variant>
      <vt:variant>
        <vt:lpwstr>m575</vt:lpwstr>
      </vt:variant>
      <vt:variant>
        <vt:i4>3670072</vt:i4>
      </vt:variant>
      <vt:variant>
        <vt:i4>1863</vt:i4>
      </vt:variant>
      <vt:variant>
        <vt:i4>0</vt:i4>
      </vt:variant>
      <vt:variant>
        <vt:i4>5</vt:i4>
      </vt:variant>
      <vt:variant>
        <vt:lpwstr>lsgmech.doc</vt:lpwstr>
      </vt:variant>
      <vt:variant>
        <vt:lpwstr>m470</vt:lpwstr>
      </vt:variant>
      <vt:variant>
        <vt:i4>3145787</vt:i4>
      </vt:variant>
      <vt:variant>
        <vt:i4>1860</vt:i4>
      </vt:variant>
      <vt:variant>
        <vt:i4>0</vt:i4>
      </vt:variant>
      <vt:variant>
        <vt:i4>5</vt:i4>
      </vt:variant>
      <vt:variant>
        <vt:lpwstr>LSGMECH.DOC</vt:lpwstr>
      </vt:variant>
      <vt:variant>
        <vt:lpwstr>m448</vt:lpwstr>
      </vt:variant>
      <vt:variant>
        <vt:i4>4128829</vt:i4>
      </vt:variant>
      <vt:variant>
        <vt:i4>1857</vt:i4>
      </vt:variant>
      <vt:variant>
        <vt:i4>0</vt:i4>
      </vt:variant>
      <vt:variant>
        <vt:i4>5</vt:i4>
      </vt:variant>
      <vt:variant>
        <vt:lpwstr>lsgmech.doc</vt:lpwstr>
      </vt:variant>
      <vt:variant>
        <vt:lpwstr>m427</vt:lpwstr>
      </vt:variant>
      <vt:variant>
        <vt:i4>3866678</vt:i4>
      </vt:variant>
      <vt:variant>
        <vt:i4>1854</vt:i4>
      </vt:variant>
      <vt:variant>
        <vt:i4>0</vt:i4>
      </vt:variant>
      <vt:variant>
        <vt:i4>5</vt:i4>
      </vt:variant>
      <vt:variant>
        <vt:lpwstr>lsgmech.doc</vt:lpwstr>
      </vt:variant>
      <vt:variant>
        <vt:lpwstr>m394</vt:lpwstr>
      </vt:variant>
      <vt:variant>
        <vt:i4>3670071</vt:i4>
      </vt:variant>
      <vt:variant>
        <vt:i4>1851</vt:i4>
      </vt:variant>
      <vt:variant>
        <vt:i4>0</vt:i4>
      </vt:variant>
      <vt:variant>
        <vt:i4>5</vt:i4>
      </vt:variant>
      <vt:variant>
        <vt:lpwstr>lsgmech.doc</vt:lpwstr>
      </vt:variant>
      <vt:variant>
        <vt:lpwstr>m387</vt:lpwstr>
      </vt:variant>
      <vt:variant>
        <vt:i4>3801143</vt:i4>
      </vt:variant>
      <vt:variant>
        <vt:i4>1848</vt:i4>
      </vt:variant>
      <vt:variant>
        <vt:i4>0</vt:i4>
      </vt:variant>
      <vt:variant>
        <vt:i4>5</vt:i4>
      </vt:variant>
      <vt:variant>
        <vt:lpwstr>lsgmech.doc</vt:lpwstr>
      </vt:variant>
      <vt:variant>
        <vt:lpwstr>m385</vt:lpwstr>
      </vt:variant>
      <vt:variant>
        <vt:i4>3735608</vt:i4>
      </vt:variant>
      <vt:variant>
        <vt:i4>1845</vt:i4>
      </vt:variant>
      <vt:variant>
        <vt:i4>0</vt:i4>
      </vt:variant>
      <vt:variant>
        <vt:i4>5</vt:i4>
      </vt:variant>
      <vt:variant>
        <vt:lpwstr>lsgmech.doc</vt:lpwstr>
      </vt:variant>
      <vt:variant>
        <vt:lpwstr>m376</vt:lpwstr>
      </vt:variant>
      <vt:variant>
        <vt:i4>3670075</vt:i4>
      </vt:variant>
      <vt:variant>
        <vt:i4>1842</vt:i4>
      </vt:variant>
      <vt:variant>
        <vt:i4>0</vt:i4>
      </vt:variant>
      <vt:variant>
        <vt:i4>5</vt:i4>
      </vt:variant>
      <vt:variant>
        <vt:lpwstr>lsgmech.doc</vt:lpwstr>
      </vt:variant>
      <vt:variant>
        <vt:lpwstr>m347</vt:lpwstr>
      </vt:variant>
      <vt:variant>
        <vt:i4>3735611</vt:i4>
      </vt:variant>
      <vt:variant>
        <vt:i4>1839</vt:i4>
      </vt:variant>
      <vt:variant>
        <vt:i4>0</vt:i4>
      </vt:variant>
      <vt:variant>
        <vt:i4>5</vt:i4>
      </vt:variant>
      <vt:variant>
        <vt:lpwstr>lsgmech.doc</vt:lpwstr>
      </vt:variant>
      <vt:variant>
        <vt:lpwstr>m346</vt:lpwstr>
      </vt:variant>
      <vt:variant>
        <vt:i4>3866683</vt:i4>
      </vt:variant>
      <vt:variant>
        <vt:i4>1836</vt:i4>
      </vt:variant>
      <vt:variant>
        <vt:i4>0</vt:i4>
      </vt:variant>
      <vt:variant>
        <vt:i4>5</vt:i4>
      </vt:variant>
      <vt:variant>
        <vt:lpwstr>lsgmech.doc</vt:lpwstr>
      </vt:variant>
      <vt:variant>
        <vt:lpwstr>m344</vt:lpwstr>
      </vt:variant>
      <vt:variant>
        <vt:i4>3801143</vt:i4>
      </vt:variant>
      <vt:variant>
        <vt:i4>1833</vt:i4>
      </vt:variant>
      <vt:variant>
        <vt:i4>0</vt:i4>
      </vt:variant>
      <vt:variant>
        <vt:i4>5</vt:i4>
      </vt:variant>
      <vt:variant>
        <vt:lpwstr>lsgmech.doc</vt:lpwstr>
      </vt:variant>
      <vt:variant>
        <vt:lpwstr>m284</vt:lpwstr>
      </vt:variant>
      <vt:variant>
        <vt:i4>4063287</vt:i4>
      </vt:variant>
      <vt:variant>
        <vt:i4>1830</vt:i4>
      </vt:variant>
      <vt:variant>
        <vt:i4>0</vt:i4>
      </vt:variant>
      <vt:variant>
        <vt:i4>5</vt:i4>
      </vt:variant>
      <vt:variant>
        <vt:lpwstr>lsgmech.doc</vt:lpwstr>
      </vt:variant>
      <vt:variant>
        <vt:lpwstr>m280</vt:lpwstr>
      </vt:variant>
      <vt:variant>
        <vt:i4>3801144</vt:i4>
      </vt:variant>
      <vt:variant>
        <vt:i4>1827</vt:i4>
      </vt:variant>
      <vt:variant>
        <vt:i4>0</vt:i4>
      </vt:variant>
      <vt:variant>
        <vt:i4>5</vt:i4>
      </vt:variant>
      <vt:variant>
        <vt:lpwstr>lsgmech.doc</vt:lpwstr>
      </vt:variant>
      <vt:variant>
        <vt:lpwstr>m274</vt:lpwstr>
      </vt:variant>
      <vt:variant>
        <vt:i4>3670073</vt:i4>
      </vt:variant>
      <vt:variant>
        <vt:i4>1824</vt:i4>
      </vt:variant>
      <vt:variant>
        <vt:i4>0</vt:i4>
      </vt:variant>
      <vt:variant>
        <vt:i4>5</vt:i4>
      </vt:variant>
      <vt:variant>
        <vt:lpwstr>lsgmech.doc</vt:lpwstr>
      </vt:variant>
      <vt:variant>
        <vt:lpwstr>m266</vt:lpwstr>
      </vt:variant>
      <vt:variant>
        <vt:i4>3866681</vt:i4>
      </vt:variant>
      <vt:variant>
        <vt:i4>1821</vt:i4>
      </vt:variant>
      <vt:variant>
        <vt:i4>0</vt:i4>
      </vt:variant>
      <vt:variant>
        <vt:i4>5</vt:i4>
      </vt:variant>
      <vt:variant>
        <vt:lpwstr>lsgmech.doc</vt:lpwstr>
      </vt:variant>
      <vt:variant>
        <vt:lpwstr>m265</vt:lpwstr>
      </vt:variant>
      <vt:variant>
        <vt:i4>3997753</vt:i4>
      </vt:variant>
      <vt:variant>
        <vt:i4>1818</vt:i4>
      </vt:variant>
      <vt:variant>
        <vt:i4>0</vt:i4>
      </vt:variant>
      <vt:variant>
        <vt:i4>5</vt:i4>
      </vt:variant>
      <vt:variant>
        <vt:lpwstr>lsgmech.doc</vt:lpwstr>
      </vt:variant>
      <vt:variant>
        <vt:lpwstr>m263</vt:lpwstr>
      </vt:variant>
      <vt:variant>
        <vt:i4>3604542</vt:i4>
      </vt:variant>
      <vt:variant>
        <vt:i4>1815</vt:i4>
      </vt:variant>
      <vt:variant>
        <vt:i4>0</vt:i4>
      </vt:variant>
      <vt:variant>
        <vt:i4>5</vt:i4>
      </vt:variant>
      <vt:variant>
        <vt:lpwstr>lsgmech.doc</vt:lpwstr>
      </vt:variant>
      <vt:variant>
        <vt:lpwstr>m219</vt:lpwstr>
      </vt:variant>
      <vt:variant>
        <vt:i4>3407928</vt:i4>
      </vt:variant>
      <vt:variant>
        <vt:i4>1812</vt:i4>
      </vt:variant>
      <vt:variant>
        <vt:i4>0</vt:i4>
      </vt:variant>
      <vt:variant>
        <vt:i4>5</vt:i4>
      </vt:variant>
      <vt:variant>
        <vt:lpwstr>lsgmech.doc</vt:lpwstr>
      </vt:variant>
      <vt:variant>
        <vt:lpwstr>m179</vt:lpwstr>
      </vt:variant>
      <vt:variant>
        <vt:i4>3735608</vt:i4>
      </vt:variant>
      <vt:variant>
        <vt:i4>1809</vt:i4>
      </vt:variant>
      <vt:variant>
        <vt:i4>0</vt:i4>
      </vt:variant>
      <vt:variant>
        <vt:i4>5</vt:i4>
      </vt:variant>
      <vt:variant>
        <vt:lpwstr>lsgmech.doc</vt:lpwstr>
      </vt:variant>
      <vt:variant>
        <vt:lpwstr>m174</vt:lpwstr>
      </vt:variant>
      <vt:variant>
        <vt:i4>3801151</vt:i4>
      </vt:variant>
      <vt:variant>
        <vt:i4>1806</vt:i4>
      </vt:variant>
      <vt:variant>
        <vt:i4>0</vt:i4>
      </vt:variant>
      <vt:variant>
        <vt:i4>5</vt:i4>
      </vt:variant>
      <vt:variant>
        <vt:lpwstr>lsgmech.doc</vt:lpwstr>
      </vt:variant>
      <vt:variant>
        <vt:lpwstr>m107</vt:lpwstr>
      </vt:variant>
      <vt:variant>
        <vt:i4>3866687</vt:i4>
      </vt:variant>
      <vt:variant>
        <vt:i4>1803</vt:i4>
      </vt:variant>
      <vt:variant>
        <vt:i4>0</vt:i4>
      </vt:variant>
      <vt:variant>
        <vt:i4>5</vt:i4>
      </vt:variant>
      <vt:variant>
        <vt:lpwstr>lsgmech.doc</vt:lpwstr>
      </vt:variant>
      <vt:variant>
        <vt:lpwstr>m106</vt:lpwstr>
      </vt:variant>
      <vt:variant>
        <vt:i4>327695</vt:i4>
      </vt:variant>
      <vt:variant>
        <vt:i4>1800</vt:i4>
      </vt:variant>
      <vt:variant>
        <vt:i4>0</vt:i4>
      </vt:variant>
      <vt:variant>
        <vt:i4>5</vt:i4>
      </vt:variant>
      <vt:variant>
        <vt:lpwstr>lsgmech.doc</vt:lpwstr>
      </vt:variant>
      <vt:variant>
        <vt:lpwstr>m90</vt:lpwstr>
      </vt:variant>
      <vt:variant>
        <vt:i4>983055</vt:i4>
      </vt:variant>
      <vt:variant>
        <vt:i4>1797</vt:i4>
      </vt:variant>
      <vt:variant>
        <vt:i4>0</vt:i4>
      </vt:variant>
      <vt:variant>
        <vt:i4>5</vt:i4>
      </vt:variant>
      <vt:variant>
        <vt:lpwstr>lsgmech.doc</vt:lpwstr>
      </vt:variant>
      <vt:variant>
        <vt:lpwstr>m36</vt:lpwstr>
      </vt:variant>
      <vt:variant>
        <vt:i4>983055</vt:i4>
      </vt:variant>
      <vt:variant>
        <vt:i4>1794</vt:i4>
      </vt:variant>
      <vt:variant>
        <vt:i4>0</vt:i4>
      </vt:variant>
      <vt:variant>
        <vt:i4>5</vt:i4>
      </vt:variant>
      <vt:variant>
        <vt:lpwstr>lsgmech.doc</vt:lpwstr>
      </vt:variant>
      <vt:variant>
        <vt:lpwstr>m35</vt:lpwstr>
      </vt:variant>
      <vt:variant>
        <vt:i4>983055</vt:i4>
      </vt:variant>
      <vt:variant>
        <vt:i4>1788</vt:i4>
      </vt:variant>
      <vt:variant>
        <vt:i4>0</vt:i4>
      </vt:variant>
      <vt:variant>
        <vt:i4>5</vt:i4>
      </vt:variant>
      <vt:variant>
        <vt:lpwstr>lsgmech.doc</vt:lpwstr>
      </vt:variant>
      <vt:variant>
        <vt:lpwstr>m31</vt:lpwstr>
      </vt:variant>
      <vt:variant>
        <vt:i4>983055</vt:i4>
      </vt:variant>
      <vt:variant>
        <vt:i4>1785</vt:i4>
      </vt:variant>
      <vt:variant>
        <vt:i4>0</vt:i4>
      </vt:variant>
      <vt:variant>
        <vt:i4>5</vt:i4>
      </vt:variant>
      <vt:variant>
        <vt:lpwstr>lsgmech.doc</vt:lpwstr>
      </vt:variant>
      <vt:variant>
        <vt:lpwstr>m30</vt:lpwstr>
      </vt:variant>
      <vt:variant>
        <vt:i4>917519</vt:i4>
      </vt:variant>
      <vt:variant>
        <vt:i4>1779</vt:i4>
      </vt:variant>
      <vt:variant>
        <vt:i4>0</vt:i4>
      </vt:variant>
      <vt:variant>
        <vt:i4>5</vt:i4>
      </vt:variant>
      <vt:variant>
        <vt:lpwstr>lsgmech.doc</vt:lpwstr>
      </vt:variant>
      <vt:variant>
        <vt:lpwstr>m29</vt:lpwstr>
      </vt:variant>
      <vt:variant>
        <vt:i4>917519</vt:i4>
      </vt:variant>
      <vt:variant>
        <vt:i4>1776</vt:i4>
      </vt:variant>
      <vt:variant>
        <vt:i4>0</vt:i4>
      </vt:variant>
      <vt:variant>
        <vt:i4>5</vt:i4>
      </vt:variant>
      <vt:variant>
        <vt:lpwstr>lsgmech.doc</vt:lpwstr>
      </vt:variant>
      <vt:variant>
        <vt:lpwstr>m27</vt:lpwstr>
      </vt:variant>
      <vt:variant>
        <vt:i4>917519</vt:i4>
      </vt:variant>
      <vt:variant>
        <vt:i4>1773</vt:i4>
      </vt:variant>
      <vt:variant>
        <vt:i4>0</vt:i4>
      </vt:variant>
      <vt:variant>
        <vt:i4>5</vt:i4>
      </vt:variant>
      <vt:variant>
        <vt:lpwstr>lsgmech.doc</vt:lpwstr>
      </vt:variant>
      <vt:variant>
        <vt:lpwstr>m26</vt:lpwstr>
      </vt:variant>
      <vt:variant>
        <vt:i4>917519</vt:i4>
      </vt:variant>
      <vt:variant>
        <vt:i4>1770</vt:i4>
      </vt:variant>
      <vt:variant>
        <vt:i4>0</vt:i4>
      </vt:variant>
      <vt:variant>
        <vt:i4>5</vt:i4>
      </vt:variant>
      <vt:variant>
        <vt:lpwstr>lsgmech.doc</vt:lpwstr>
      </vt:variant>
      <vt:variant>
        <vt:lpwstr>m25</vt:lpwstr>
      </vt:variant>
      <vt:variant>
        <vt:i4>917519</vt:i4>
      </vt:variant>
      <vt:variant>
        <vt:i4>1767</vt:i4>
      </vt:variant>
      <vt:variant>
        <vt:i4>0</vt:i4>
      </vt:variant>
      <vt:variant>
        <vt:i4>5</vt:i4>
      </vt:variant>
      <vt:variant>
        <vt:lpwstr>lsgmech.doc</vt:lpwstr>
      </vt:variant>
      <vt:variant>
        <vt:lpwstr>m24</vt:lpwstr>
      </vt:variant>
      <vt:variant>
        <vt:i4>3342430</vt:i4>
      </vt:variant>
      <vt:variant>
        <vt:i4>1764</vt:i4>
      </vt:variant>
      <vt:variant>
        <vt:i4>0</vt:i4>
      </vt:variant>
      <vt:variant>
        <vt:i4>5</vt:i4>
      </vt:variant>
      <vt:variant>
        <vt:lpwstr>formeln.doc</vt:lpwstr>
      </vt:variant>
      <vt:variant>
        <vt:lpwstr>newtonsche_axiome</vt:lpwstr>
      </vt:variant>
      <vt:variant>
        <vt:i4>3145844</vt:i4>
      </vt:variant>
      <vt:variant>
        <vt:i4>1761</vt:i4>
      </vt:variant>
      <vt:variant>
        <vt:i4>0</vt:i4>
      </vt:variant>
      <vt:variant>
        <vt:i4>5</vt:i4>
      </vt:variant>
      <vt:variant>
        <vt:lpwstr/>
      </vt:variant>
      <vt:variant>
        <vt:lpwstr>t0</vt:lpwstr>
      </vt:variant>
      <vt:variant>
        <vt:i4>6422532</vt:i4>
      </vt:variant>
      <vt:variant>
        <vt:i4>1755</vt:i4>
      </vt:variant>
      <vt:variant>
        <vt:i4>0</vt:i4>
      </vt:variant>
      <vt:variant>
        <vt:i4>5</vt:i4>
      </vt:variant>
      <vt:variant>
        <vt:lpwstr>lsgmech_2.doc</vt:lpwstr>
      </vt:variant>
      <vt:variant>
        <vt:lpwstr>m998</vt:lpwstr>
      </vt:variant>
      <vt:variant>
        <vt:i4>6946827</vt:i4>
      </vt:variant>
      <vt:variant>
        <vt:i4>1746</vt:i4>
      </vt:variant>
      <vt:variant>
        <vt:i4>0</vt:i4>
      </vt:variant>
      <vt:variant>
        <vt:i4>5</vt:i4>
      </vt:variant>
      <vt:variant>
        <vt:lpwstr>lsgmech_2.doc</vt:lpwstr>
      </vt:variant>
      <vt:variant>
        <vt:lpwstr>m960</vt:lpwstr>
      </vt:variant>
      <vt:variant>
        <vt:i4>3604541</vt:i4>
      </vt:variant>
      <vt:variant>
        <vt:i4>1740</vt:i4>
      </vt:variant>
      <vt:variant>
        <vt:i4>0</vt:i4>
      </vt:variant>
      <vt:variant>
        <vt:i4>5</vt:i4>
      </vt:variant>
      <vt:variant>
        <vt:lpwstr>lsgmech.doc</vt:lpwstr>
      </vt:variant>
      <vt:variant>
        <vt:lpwstr>m922</vt:lpwstr>
      </vt:variant>
      <vt:variant>
        <vt:i4>3276855</vt:i4>
      </vt:variant>
      <vt:variant>
        <vt:i4>1737</vt:i4>
      </vt:variant>
      <vt:variant>
        <vt:i4>0</vt:i4>
      </vt:variant>
      <vt:variant>
        <vt:i4>5</vt:i4>
      </vt:variant>
      <vt:variant>
        <vt:lpwstr>lsgmech.doc</vt:lpwstr>
      </vt:variant>
      <vt:variant>
        <vt:lpwstr>m886</vt:lpwstr>
      </vt:variant>
      <vt:variant>
        <vt:i4>3342397</vt:i4>
      </vt:variant>
      <vt:variant>
        <vt:i4>1734</vt:i4>
      </vt:variant>
      <vt:variant>
        <vt:i4>0</vt:i4>
      </vt:variant>
      <vt:variant>
        <vt:i4>5</vt:i4>
      </vt:variant>
      <vt:variant>
        <vt:lpwstr>lsgmech.doc</vt:lpwstr>
      </vt:variant>
      <vt:variant>
        <vt:lpwstr>m827</vt:lpwstr>
      </vt:variant>
      <vt:variant>
        <vt:i4>3604541</vt:i4>
      </vt:variant>
      <vt:variant>
        <vt:i4>1731</vt:i4>
      </vt:variant>
      <vt:variant>
        <vt:i4>0</vt:i4>
      </vt:variant>
      <vt:variant>
        <vt:i4>5</vt:i4>
      </vt:variant>
      <vt:variant>
        <vt:lpwstr>lsgmech.doc</vt:lpwstr>
      </vt:variant>
      <vt:variant>
        <vt:lpwstr>m823</vt:lpwstr>
      </vt:variant>
      <vt:variant>
        <vt:i4>3670070</vt:i4>
      </vt:variant>
      <vt:variant>
        <vt:i4>1728</vt:i4>
      </vt:variant>
      <vt:variant>
        <vt:i4>0</vt:i4>
      </vt:variant>
      <vt:variant>
        <vt:i4>5</vt:i4>
      </vt:variant>
      <vt:variant>
        <vt:lpwstr>lsgmech.doc</vt:lpwstr>
      </vt:variant>
      <vt:variant>
        <vt:lpwstr>m793</vt:lpwstr>
      </vt:variant>
      <vt:variant>
        <vt:i4>4063290</vt:i4>
      </vt:variant>
      <vt:variant>
        <vt:i4>1725</vt:i4>
      </vt:variant>
      <vt:variant>
        <vt:i4>0</vt:i4>
      </vt:variant>
      <vt:variant>
        <vt:i4>5</vt:i4>
      </vt:variant>
      <vt:variant>
        <vt:lpwstr>lsgmech.doc</vt:lpwstr>
      </vt:variant>
      <vt:variant>
        <vt:lpwstr>m755</vt:lpwstr>
      </vt:variant>
      <vt:variant>
        <vt:i4>4128824</vt:i4>
      </vt:variant>
      <vt:variant>
        <vt:i4>1722</vt:i4>
      </vt:variant>
      <vt:variant>
        <vt:i4>0</vt:i4>
      </vt:variant>
      <vt:variant>
        <vt:i4>5</vt:i4>
      </vt:variant>
      <vt:variant>
        <vt:lpwstr>lsgmech.doc</vt:lpwstr>
      </vt:variant>
      <vt:variant>
        <vt:lpwstr>m675</vt:lpwstr>
      </vt:variant>
      <vt:variant>
        <vt:i4>3342397</vt:i4>
      </vt:variant>
      <vt:variant>
        <vt:i4>1716</vt:i4>
      </vt:variant>
      <vt:variant>
        <vt:i4>0</vt:i4>
      </vt:variant>
      <vt:variant>
        <vt:i4>5</vt:i4>
      </vt:variant>
      <vt:variant>
        <vt:lpwstr>lsgmech.doc</vt:lpwstr>
      </vt:variant>
      <vt:variant>
        <vt:lpwstr>m629</vt:lpwstr>
      </vt:variant>
      <vt:variant>
        <vt:i4>3670078</vt:i4>
      </vt:variant>
      <vt:variant>
        <vt:i4>1713</vt:i4>
      </vt:variant>
      <vt:variant>
        <vt:i4>0</vt:i4>
      </vt:variant>
      <vt:variant>
        <vt:i4>5</vt:i4>
      </vt:variant>
      <vt:variant>
        <vt:lpwstr>lsgmech.doc</vt:lpwstr>
      </vt:variant>
      <vt:variant>
        <vt:lpwstr>m612</vt:lpwstr>
      </vt:variant>
      <vt:variant>
        <vt:i4>3145782</vt:i4>
      </vt:variant>
      <vt:variant>
        <vt:i4>1710</vt:i4>
      </vt:variant>
      <vt:variant>
        <vt:i4>0</vt:i4>
      </vt:variant>
      <vt:variant>
        <vt:i4>5</vt:i4>
      </vt:variant>
      <vt:variant>
        <vt:lpwstr>lsgmech.doc</vt:lpwstr>
      </vt:variant>
      <vt:variant>
        <vt:lpwstr>m599</vt:lpwstr>
      </vt:variant>
      <vt:variant>
        <vt:i4>3145784</vt:i4>
      </vt:variant>
      <vt:variant>
        <vt:i4>1707</vt:i4>
      </vt:variant>
      <vt:variant>
        <vt:i4>0</vt:i4>
      </vt:variant>
      <vt:variant>
        <vt:i4>5</vt:i4>
      </vt:variant>
      <vt:variant>
        <vt:lpwstr>lsgmech.doc</vt:lpwstr>
      </vt:variant>
      <vt:variant>
        <vt:lpwstr>m579</vt:lpwstr>
      </vt:variant>
      <vt:variant>
        <vt:i4>3801143</vt:i4>
      </vt:variant>
      <vt:variant>
        <vt:i4>1704</vt:i4>
      </vt:variant>
      <vt:variant>
        <vt:i4>0</vt:i4>
      </vt:variant>
      <vt:variant>
        <vt:i4>5</vt:i4>
      </vt:variant>
      <vt:variant>
        <vt:lpwstr>lsgmech.doc</vt:lpwstr>
      </vt:variant>
      <vt:variant>
        <vt:lpwstr>m482</vt:lpwstr>
      </vt:variant>
      <vt:variant>
        <vt:i4>3539000</vt:i4>
      </vt:variant>
      <vt:variant>
        <vt:i4>1701</vt:i4>
      </vt:variant>
      <vt:variant>
        <vt:i4>0</vt:i4>
      </vt:variant>
      <vt:variant>
        <vt:i4>5</vt:i4>
      </vt:variant>
      <vt:variant>
        <vt:lpwstr>lsgmech.doc</vt:lpwstr>
      </vt:variant>
      <vt:variant>
        <vt:lpwstr>m278</vt:lpwstr>
      </vt:variant>
      <vt:variant>
        <vt:i4>6029322</vt:i4>
      </vt:variant>
      <vt:variant>
        <vt:i4>1698</vt:i4>
      </vt:variant>
      <vt:variant>
        <vt:i4>0</vt:i4>
      </vt:variant>
      <vt:variant>
        <vt:i4>5</vt:i4>
      </vt:variant>
      <vt:variant>
        <vt:lpwstr>formeln.doc</vt:lpwstr>
      </vt:variant>
      <vt:variant>
        <vt:lpwstr>ferdern</vt:lpwstr>
      </vt:variant>
      <vt:variant>
        <vt:i4>3145844</vt:i4>
      </vt:variant>
      <vt:variant>
        <vt:i4>1695</vt:i4>
      </vt:variant>
      <vt:variant>
        <vt:i4>0</vt:i4>
      </vt:variant>
      <vt:variant>
        <vt:i4>5</vt:i4>
      </vt:variant>
      <vt:variant>
        <vt:lpwstr/>
      </vt:variant>
      <vt:variant>
        <vt:lpwstr>t0</vt:lpwstr>
      </vt:variant>
      <vt:variant>
        <vt:i4>7274507</vt:i4>
      </vt:variant>
      <vt:variant>
        <vt:i4>1692</vt:i4>
      </vt:variant>
      <vt:variant>
        <vt:i4>0</vt:i4>
      </vt:variant>
      <vt:variant>
        <vt:i4>5</vt:i4>
      </vt:variant>
      <vt:variant>
        <vt:lpwstr>lsgmech_2.doc</vt:lpwstr>
      </vt:variant>
      <vt:variant>
        <vt:lpwstr>m965</vt:lpwstr>
      </vt:variant>
      <vt:variant>
        <vt:i4>3276861</vt:i4>
      </vt:variant>
      <vt:variant>
        <vt:i4>1689</vt:i4>
      </vt:variant>
      <vt:variant>
        <vt:i4>0</vt:i4>
      </vt:variant>
      <vt:variant>
        <vt:i4>5</vt:i4>
      </vt:variant>
      <vt:variant>
        <vt:lpwstr>lsgmech.doc</vt:lpwstr>
      </vt:variant>
      <vt:variant>
        <vt:lpwstr>m927</vt:lpwstr>
      </vt:variant>
      <vt:variant>
        <vt:i4>3145791</vt:i4>
      </vt:variant>
      <vt:variant>
        <vt:i4>1686</vt:i4>
      </vt:variant>
      <vt:variant>
        <vt:i4>0</vt:i4>
      </vt:variant>
      <vt:variant>
        <vt:i4>5</vt:i4>
      </vt:variant>
      <vt:variant>
        <vt:lpwstr>lsgmech.doc</vt:lpwstr>
      </vt:variant>
      <vt:variant>
        <vt:lpwstr>m804</vt:lpwstr>
      </vt:variant>
      <vt:variant>
        <vt:i4>3932217</vt:i4>
      </vt:variant>
      <vt:variant>
        <vt:i4>1683</vt:i4>
      </vt:variant>
      <vt:variant>
        <vt:i4>0</vt:i4>
      </vt:variant>
      <vt:variant>
        <vt:i4>5</vt:i4>
      </vt:variant>
      <vt:variant>
        <vt:lpwstr>lsgmech.doc</vt:lpwstr>
      </vt:variant>
      <vt:variant>
        <vt:lpwstr>m767</vt:lpwstr>
      </vt:variant>
      <vt:variant>
        <vt:i4>4063291</vt:i4>
      </vt:variant>
      <vt:variant>
        <vt:i4>1680</vt:i4>
      </vt:variant>
      <vt:variant>
        <vt:i4>0</vt:i4>
      </vt:variant>
      <vt:variant>
        <vt:i4>5</vt:i4>
      </vt:variant>
      <vt:variant>
        <vt:lpwstr>lsgmech.doc</vt:lpwstr>
      </vt:variant>
      <vt:variant>
        <vt:lpwstr>m745</vt:lpwstr>
      </vt:variant>
      <vt:variant>
        <vt:i4>3801147</vt:i4>
      </vt:variant>
      <vt:variant>
        <vt:i4>1677</vt:i4>
      </vt:variant>
      <vt:variant>
        <vt:i4>0</vt:i4>
      </vt:variant>
      <vt:variant>
        <vt:i4>5</vt:i4>
      </vt:variant>
      <vt:variant>
        <vt:lpwstr>lsgmech.doc</vt:lpwstr>
      </vt:variant>
      <vt:variant>
        <vt:lpwstr>m741</vt:lpwstr>
      </vt:variant>
      <vt:variant>
        <vt:i4>4128825</vt:i4>
      </vt:variant>
      <vt:variant>
        <vt:i4>1674</vt:i4>
      </vt:variant>
      <vt:variant>
        <vt:i4>0</vt:i4>
      </vt:variant>
      <vt:variant>
        <vt:i4>5</vt:i4>
      </vt:variant>
      <vt:variant>
        <vt:lpwstr>lsgmech.doc</vt:lpwstr>
      </vt:variant>
      <vt:variant>
        <vt:lpwstr>m665</vt:lpwstr>
      </vt:variant>
      <vt:variant>
        <vt:i4>4063289</vt:i4>
      </vt:variant>
      <vt:variant>
        <vt:i4>1671</vt:i4>
      </vt:variant>
      <vt:variant>
        <vt:i4>0</vt:i4>
      </vt:variant>
      <vt:variant>
        <vt:i4>5</vt:i4>
      </vt:variant>
      <vt:variant>
        <vt:lpwstr>lsgmech.doc</vt:lpwstr>
      </vt:variant>
      <vt:variant>
        <vt:lpwstr>m664</vt:lpwstr>
      </vt:variant>
      <vt:variant>
        <vt:i4>4128828</vt:i4>
      </vt:variant>
      <vt:variant>
        <vt:i4>1668</vt:i4>
      </vt:variant>
      <vt:variant>
        <vt:i4>0</vt:i4>
      </vt:variant>
      <vt:variant>
        <vt:i4>5</vt:i4>
      </vt:variant>
      <vt:variant>
        <vt:lpwstr>lsgmech.doc</vt:lpwstr>
      </vt:variant>
      <vt:variant>
        <vt:lpwstr>m635</vt:lpwstr>
      </vt:variant>
      <vt:variant>
        <vt:i4>3735615</vt:i4>
      </vt:variant>
      <vt:variant>
        <vt:i4>1665</vt:i4>
      </vt:variant>
      <vt:variant>
        <vt:i4>0</vt:i4>
      </vt:variant>
      <vt:variant>
        <vt:i4>5</vt:i4>
      </vt:variant>
      <vt:variant>
        <vt:lpwstr>lsgmech.doc</vt:lpwstr>
      </vt:variant>
      <vt:variant>
        <vt:lpwstr>m603</vt:lpwstr>
      </vt:variant>
      <vt:variant>
        <vt:i4>3866683</vt:i4>
      </vt:variant>
      <vt:variant>
        <vt:i4>1662</vt:i4>
      </vt:variant>
      <vt:variant>
        <vt:i4>0</vt:i4>
      </vt:variant>
      <vt:variant>
        <vt:i4>5</vt:i4>
      </vt:variant>
      <vt:variant>
        <vt:lpwstr>lsgmech.doc</vt:lpwstr>
      </vt:variant>
      <vt:variant>
        <vt:lpwstr>m542</vt:lpwstr>
      </vt:variant>
      <vt:variant>
        <vt:i4>3670075</vt:i4>
      </vt:variant>
      <vt:variant>
        <vt:i4>1659</vt:i4>
      </vt:variant>
      <vt:variant>
        <vt:i4>0</vt:i4>
      </vt:variant>
      <vt:variant>
        <vt:i4>5</vt:i4>
      </vt:variant>
      <vt:variant>
        <vt:lpwstr>lsgmech.doc</vt:lpwstr>
      </vt:variant>
      <vt:variant>
        <vt:lpwstr>m541</vt:lpwstr>
      </vt:variant>
      <vt:variant>
        <vt:i4>3211325</vt:i4>
      </vt:variant>
      <vt:variant>
        <vt:i4>1656</vt:i4>
      </vt:variant>
      <vt:variant>
        <vt:i4>0</vt:i4>
      </vt:variant>
      <vt:variant>
        <vt:i4>5</vt:i4>
      </vt:variant>
      <vt:variant>
        <vt:lpwstr>lsgmech.doc</vt:lpwstr>
      </vt:variant>
      <vt:variant>
        <vt:lpwstr>m528</vt:lpwstr>
      </vt:variant>
      <vt:variant>
        <vt:i4>3801144</vt:i4>
      </vt:variant>
      <vt:variant>
        <vt:i4>1653</vt:i4>
      </vt:variant>
      <vt:variant>
        <vt:i4>0</vt:i4>
      </vt:variant>
      <vt:variant>
        <vt:i4>5</vt:i4>
      </vt:variant>
      <vt:variant>
        <vt:lpwstr>lsgmech.doc</vt:lpwstr>
      </vt:variant>
      <vt:variant>
        <vt:lpwstr>m472</vt:lpwstr>
      </vt:variant>
      <vt:variant>
        <vt:i4>4063291</vt:i4>
      </vt:variant>
      <vt:variant>
        <vt:i4>1650</vt:i4>
      </vt:variant>
      <vt:variant>
        <vt:i4>0</vt:i4>
      </vt:variant>
      <vt:variant>
        <vt:i4>5</vt:i4>
      </vt:variant>
      <vt:variant>
        <vt:lpwstr>lsgmech.doc</vt:lpwstr>
      </vt:variant>
      <vt:variant>
        <vt:lpwstr>m446</vt:lpwstr>
      </vt:variant>
      <vt:variant>
        <vt:i4>3145788</vt:i4>
      </vt:variant>
      <vt:variant>
        <vt:i4>1647</vt:i4>
      </vt:variant>
      <vt:variant>
        <vt:i4>0</vt:i4>
      </vt:variant>
      <vt:variant>
        <vt:i4>5</vt:i4>
      </vt:variant>
      <vt:variant>
        <vt:lpwstr>lsgmech.doc</vt:lpwstr>
      </vt:variant>
      <vt:variant>
        <vt:lpwstr>m438</vt:lpwstr>
      </vt:variant>
      <vt:variant>
        <vt:i4>4128828</vt:i4>
      </vt:variant>
      <vt:variant>
        <vt:i4>1644</vt:i4>
      </vt:variant>
      <vt:variant>
        <vt:i4>0</vt:i4>
      </vt:variant>
      <vt:variant>
        <vt:i4>5</vt:i4>
      </vt:variant>
      <vt:variant>
        <vt:lpwstr>lsgmech.doc</vt:lpwstr>
      </vt:variant>
      <vt:variant>
        <vt:lpwstr>m437</vt:lpwstr>
      </vt:variant>
      <vt:variant>
        <vt:i4>3932214</vt:i4>
      </vt:variant>
      <vt:variant>
        <vt:i4>1641</vt:i4>
      </vt:variant>
      <vt:variant>
        <vt:i4>0</vt:i4>
      </vt:variant>
      <vt:variant>
        <vt:i4>5</vt:i4>
      </vt:variant>
      <vt:variant>
        <vt:lpwstr>lsgmech.doc</vt:lpwstr>
      </vt:variant>
      <vt:variant>
        <vt:lpwstr>m292</vt:lpwstr>
      </vt:variant>
      <vt:variant>
        <vt:i4>4128822</vt:i4>
      </vt:variant>
      <vt:variant>
        <vt:i4>1638</vt:i4>
      </vt:variant>
      <vt:variant>
        <vt:i4>0</vt:i4>
      </vt:variant>
      <vt:variant>
        <vt:i4>5</vt:i4>
      </vt:variant>
      <vt:variant>
        <vt:lpwstr>lsgmech.doc</vt:lpwstr>
      </vt:variant>
      <vt:variant>
        <vt:lpwstr>m291</vt:lpwstr>
      </vt:variant>
      <vt:variant>
        <vt:i4>3801145</vt:i4>
      </vt:variant>
      <vt:variant>
        <vt:i4>1635</vt:i4>
      </vt:variant>
      <vt:variant>
        <vt:i4>0</vt:i4>
      </vt:variant>
      <vt:variant>
        <vt:i4>5</vt:i4>
      </vt:variant>
      <vt:variant>
        <vt:lpwstr>lsgmech.doc</vt:lpwstr>
      </vt:variant>
      <vt:variant>
        <vt:lpwstr>m264</vt:lpwstr>
      </vt:variant>
      <vt:variant>
        <vt:i4>3932217</vt:i4>
      </vt:variant>
      <vt:variant>
        <vt:i4>1632</vt:i4>
      </vt:variant>
      <vt:variant>
        <vt:i4>0</vt:i4>
      </vt:variant>
      <vt:variant>
        <vt:i4>5</vt:i4>
      </vt:variant>
      <vt:variant>
        <vt:lpwstr>lsgmech.doc</vt:lpwstr>
      </vt:variant>
      <vt:variant>
        <vt:lpwstr>m262</vt:lpwstr>
      </vt:variant>
      <vt:variant>
        <vt:i4>3539007</vt:i4>
      </vt:variant>
      <vt:variant>
        <vt:i4>1629</vt:i4>
      </vt:variant>
      <vt:variant>
        <vt:i4>0</vt:i4>
      </vt:variant>
      <vt:variant>
        <vt:i4>5</vt:i4>
      </vt:variant>
      <vt:variant>
        <vt:lpwstr>lsgmech.doc</vt:lpwstr>
      </vt:variant>
      <vt:variant>
        <vt:lpwstr>m208</vt:lpwstr>
      </vt:variant>
      <vt:variant>
        <vt:i4>3735615</vt:i4>
      </vt:variant>
      <vt:variant>
        <vt:i4>1626</vt:i4>
      </vt:variant>
      <vt:variant>
        <vt:i4>0</vt:i4>
      </vt:variant>
      <vt:variant>
        <vt:i4>5</vt:i4>
      </vt:variant>
      <vt:variant>
        <vt:lpwstr>lsgmech.doc</vt:lpwstr>
      </vt:variant>
      <vt:variant>
        <vt:lpwstr>m207</vt:lpwstr>
      </vt:variant>
      <vt:variant>
        <vt:i4>917519</vt:i4>
      </vt:variant>
      <vt:variant>
        <vt:i4>1623</vt:i4>
      </vt:variant>
      <vt:variant>
        <vt:i4>0</vt:i4>
      </vt:variant>
      <vt:variant>
        <vt:i4>5</vt:i4>
      </vt:variant>
      <vt:variant>
        <vt:lpwstr>lsgmech.doc</vt:lpwstr>
      </vt:variant>
      <vt:variant>
        <vt:lpwstr>m23</vt:lpwstr>
      </vt:variant>
      <vt:variant>
        <vt:i4>917519</vt:i4>
      </vt:variant>
      <vt:variant>
        <vt:i4>1620</vt:i4>
      </vt:variant>
      <vt:variant>
        <vt:i4>0</vt:i4>
      </vt:variant>
      <vt:variant>
        <vt:i4>5</vt:i4>
      </vt:variant>
      <vt:variant>
        <vt:lpwstr>lsgmech.doc</vt:lpwstr>
      </vt:variant>
      <vt:variant>
        <vt:lpwstr>m22</vt:lpwstr>
      </vt:variant>
      <vt:variant>
        <vt:i4>917519</vt:i4>
      </vt:variant>
      <vt:variant>
        <vt:i4>1617</vt:i4>
      </vt:variant>
      <vt:variant>
        <vt:i4>0</vt:i4>
      </vt:variant>
      <vt:variant>
        <vt:i4>5</vt:i4>
      </vt:variant>
      <vt:variant>
        <vt:lpwstr>lsgmech.doc</vt:lpwstr>
      </vt:variant>
      <vt:variant>
        <vt:lpwstr>m21</vt:lpwstr>
      </vt:variant>
      <vt:variant>
        <vt:i4>917519</vt:i4>
      </vt:variant>
      <vt:variant>
        <vt:i4>1614</vt:i4>
      </vt:variant>
      <vt:variant>
        <vt:i4>0</vt:i4>
      </vt:variant>
      <vt:variant>
        <vt:i4>5</vt:i4>
      </vt:variant>
      <vt:variant>
        <vt:lpwstr>lsgmech.doc</vt:lpwstr>
      </vt:variant>
      <vt:variant>
        <vt:lpwstr>m20</vt:lpwstr>
      </vt:variant>
      <vt:variant>
        <vt:i4>6160512</vt:i4>
      </vt:variant>
      <vt:variant>
        <vt:i4>1611</vt:i4>
      </vt:variant>
      <vt:variant>
        <vt:i4>0</vt:i4>
      </vt:variant>
      <vt:variant>
        <vt:i4>5</vt:i4>
      </vt:variant>
      <vt:variant>
        <vt:lpwstr>formeln.doc</vt:lpwstr>
      </vt:variant>
      <vt:variant>
        <vt:lpwstr>kräfte</vt:lpwstr>
      </vt:variant>
      <vt:variant>
        <vt:i4>3145844</vt:i4>
      </vt:variant>
      <vt:variant>
        <vt:i4>1608</vt:i4>
      </vt:variant>
      <vt:variant>
        <vt:i4>0</vt:i4>
      </vt:variant>
      <vt:variant>
        <vt:i4>5</vt:i4>
      </vt:variant>
      <vt:variant>
        <vt:lpwstr/>
      </vt:variant>
      <vt:variant>
        <vt:lpwstr>t0</vt:lpwstr>
      </vt:variant>
      <vt:variant>
        <vt:i4>6815753</vt:i4>
      </vt:variant>
      <vt:variant>
        <vt:i4>1605</vt:i4>
      </vt:variant>
      <vt:variant>
        <vt:i4>0</vt:i4>
      </vt:variant>
      <vt:variant>
        <vt:i4>5</vt:i4>
      </vt:variant>
      <vt:variant>
        <vt:lpwstr>lsgmech_2.doc</vt:lpwstr>
      </vt:variant>
      <vt:variant>
        <vt:lpwstr>m942</vt:lpwstr>
      </vt:variant>
      <vt:variant>
        <vt:i4>3276856</vt:i4>
      </vt:variant>
      <vt:variant>
        <vt:i4>1602</vt:i4>
      </vt:variant>
      <vt:variant>
        <vt:i4>0</vt:i4>
      </vt:variant>
      <vt:variant>
        <vt:i4>5</vt:i4>
      </vt:variant>
      <vt:variant>
        <vt:lpwstr>lsgmech.doc</vt:lpwstr>
      </vt:variant>
      <vt:variant>
        <vt:lpwstr>m876</vt:lpwstr>
      </vt:variant>
      <vt:variant>
        <vt:i4>3211320</vt:i4>
      </vt:variant>
      <vt:variant>
        <vt:i4>1599</vt:i4>
      </vt:variant>
      <vt:variant>
        <vt:i4>0</vt:i4>
      </vt:variant>
      <vt:variant>
        <vt:i4>5</vt:i4>
      </vt:variant>
      <vt:variant>
        <vt:lpwstr>lsgmech.doc</vt:lpwstr>
      </vt:variant>
      <vt:variant>
        <vt:lpwstr>m875</vt:lpwstr>
      </vt:variant>
      <vt:variant>
        <vt:i4>3604542</vt:i4>
      </vt:variant>
      <vt:variant>
        <vt:i4>1596</vt:i4>
      </vt:variant>
      <vt:variant>
        <vt:i4>0</vt:i4>
      </vt:variant>
      <vt:variant>
        <vt:i4>5</vt:i4>
      </vt:variant>
      <vt:variant>
        <vt:lpwstr>lsgmech.doc</vt:lpwstr>
      </vt:variant>
      <vt:variant>
        <vt:lpwstr>m813</vt:lpwstr>
      </vt:variant>
      <vt:variant>
        <vt:i4>4128827</vt:i4>
      </vt:variant>
      <vt:variant>
        <vt:i4>1593</vt:i4>
      </vt:variant>
      <vt:variant>
        <vt:i4>0</vt:i4>
      </vt:variant>
      <vt:variant>
        <vt:i4>5</vt:i4>
      </vt:variant>
      <vt:variant>
        <vt:lpwstr>lsgmech.doc</vt:lpwstr>
      </vt:variant>
      <vt:variant>
        <vt:lpwstr>m744</vt:lpwstr>
      </vt:variant>
      <vt:variant>
        <vt:i4>4063288</vt:i4>
      </vt:variant>
      <vt:variant>
        <vt:i4>1590</vt:i4>
      </vt:variant>
      <vt:variant>
        <vt:i4>0</vt:i4>
      </vt:variant>
      <vt:variant>
        <vt:i4>5</vt:i4>
      </vt:variant>
      <vt:variant>
        <vt:lpwstr>lsgmech.doc</vt:lpwstr>
      </vt:variant>
      <vt:variant>
        <vt:lpwstr>m577</vt:lpwstr>
      </vt:variant>
      <vt:variant>
        <vt:i4>3997757</vt:i4>
      </vt:variant>
      <vt:variant>
        <vt:i4>1587</vt:i4>
      </vt:variant>
      <vt:variant>
        <vt:i4>0</vt:i4>
      </vt:variant>
      <vt:variant>
        <vt:i4>5</vt:i4>
      </vt:variant>
      <vt:variant>
        <vt:lpwstr>lsgmech.doc</vt:lpwstr>
      </vt:variant>
      <vt:variant>
        <vt:lpwstr>m524</vt:lpwstr>
      </vt:variant>
      <vt:variant>
        <vt:i4>3735609</vt:i4>
      </vt:variant>
      <vt:variant>
        <vt:i4>1584</vt:i4>
      </vt:variant>
      <vt:variant>
        <vt:i4>0</vt:i4>
      </vt:variant>
      <vt:variant>
        <vt:i4>5</vt:i4>
      </vt:variant>
      <vt:variant>
        <vt:lpwstr>lsgmech.doc</vt:lpwstr>
      </vt:variant>
      <vt:variant>
        <vt:lpwstr>m461</vt:lpwstr>
      </vt:variant>
      <vt:variant>
        <vt:i4>3932218</vt:i4>
      </vt:variant>
      <vt:variant>
        <vt:i4>1581</vt:i4>
      </vt:variant>
      <vt:variant>
        <vt:i4>0</vt:i4>
      </vt:variant>
      <vt:variant>
        <vt:i4>5</vt:i4>
      </vt:variant>
      <vt:variant>
        <vt:lpwstr>lsgmech.doc</vt:lpwstr>
      </vt:variant>
      <vt:variant>
        <vt:lpwstr>m454</vt:lpwstr>
      </vt:variant>
      <vt:variant>
        <vt:i4>3211324</vt:i4>
      </vt:variant>
      <vt:variant>
        <vt:i4>1578</vt:i4>
      </vt:variant>
      <vt:variant>
        <vt:i4>0</vt:i4>
      </vt:variant>
      <vt:variant>
        <vt:i4>5</vt:i4>
      </vt:variant>
      <vt:variant>
        <vt:lpwstr>lsgmech.doc</vt:lpwstr>
      </vt:variant>
      <vt:variant>
        <vt:lpwstr>m439</vt:lpwstr>
      </vt:variant>
      <vt:variant>
        <vt:i4>3735612</vt:i4>
      </vt:variant>
      <vt:variant>
        <vt:i4>1575</vt:i4>
      </vt:variant>
      <vt:variant>
        <vt:i4>0</vt:i4>
      </vt:variant>
      <vt:variant>
        <vt:i4>5</vt:i4>
      </vt:variant>
      <vt:variant>
        <vt:lpwstr>lsgmech.doc</vt:lpwstr>
      </vt:variant>
      <vt:variant>
        <vt:lpwstr>m336</vt:lpwstr>
      </vt:variant>
      <vt:variant>
        <vt:i4>3866684</vt:i4>
      </vt:variant>
      <vt:variant>
        <vt:i4>1572</vt:i4>
      </vt:variant>
      <vt:variant>
        <vt:i4>0</vt:i4>
      </vt:variant>
      <vt:variant>
        <vt:i4>5</vt:i4>
      </vt:variant>
      <vt:variant>
        <vt:lpwstr>lsgmech.doc</vt:lpwstr>
      </vt:variant>
      <vt:variant>
        <vt:lpwstr>m334</vt:lpwstr>
      </vt:variant>
      <vt:variant>
        <vt:i4>3670072</vt:i4>
      </vt:variant>
      <vt:variant>
        <vt:i4>1569</vt:i4>
      </vt:variant>
      <vt:variant>
        <vt:i4>0</vt:i4>
      </vt:variant>
      <vt:variant>
        <vt:i4>5</vt:i4>
      </vt:variant>
      <vt:variant>
        <vt:lpwstr>lsgmech.doc</vt:lpwstr>
      </vt:variant>
      <vt:variant>
        <vt:lpwstr>m276</vt:lpwstr>
      </vt:variant>
      <vt:variant>
        <vt:i4>3604537</vt:i4>
      </vt:variant>
      <vt:variant>
        <vt:i4>1563</vt:i4>
      </vt:variant>
      <vt:variant>
        <vt:i4>0</vt:i4>
      </vt:variant>
      <vt:variant>
        <vt:i4>5</vt:i4>
      </vt:variant>
      <vt:variant>
        <vt:lpwstr>lsgmech.doc</vt:lpwstr>
      </vt:variant>
      <vt:variant>
        <vt:lpwstr>m269</vt:lpwstr>
      </vt:variant>
      <vt:variant>
        <vt:i4>3539001</vt:i4>
      </vt:variant>
      <vt:variant>
        <vt:i4>1554</vt:i4>
      </vt:variant>
      <vt:variant>
        <vt:i4>0</vt:i4>
      </vt:variant>
      <vt:variant>
        <vt:i4>5</vt:i4>
      </vt:variant>
      <vt:variant>
        <vt:lpwstr>lsgmech.doc</vt:lpwstr>
      </vt:variant>
      <vt:variant>
        <vt:lpwstr>m268</vt:lpwstr>
      </vt:variant>
      <vt:variant>
        <vt:i4>3801146</vt:i4>
      </vt:variant>
      <vt:variant>
        <vt:i4>1551</vt:i4>
      </vt:variant>
      <vt:variant>
        <vt:i4>0</vt:i4>
      </vt:variant>
      <vt:variant>
        <vt:i4>5</vt:i4>
      </vt:variant>
      <vt:variant>
        <vt:lpwstr>lsgmech.doc</vt:lpwstr>
      </vt:variant>
      <vt:variant>
        <vt:lpwstr>m254</vt:lpwstr>
      </vt:variant>
      <vt:variant>
        <vt:i4>4128823</vt:i4>
      </vt:variant>
      <vt:variant>
        <vt:i4>1548</vt:i4>
      </vt:variant>
      <vt:variant>
        <vt:i4>0</vt:i4>
      </vt:variant>
      <vt:variant>
        <vt:i4>5</vt:i4>
      </vt:variant>
      <vt:variant>
        <vt:lpwstr>lsgmech.doc</vt:lpwstr>
      </vt:variant>
      <vt:variant>
        <vt:lpwstr>m182</vt:lpwstr>
      </vt:variant>
      <vt:variant>
        <vt:i4>3932220</vt:i4>
      </vt:variant>
      <vt:variant>
        <vt:i4>1545</vt:i4>
      </vt:variant>
      <vt:variant>
        <vt:i4>0</vt:i4>
      </vt:variant>
      <vt:variant>
        <vt:i4>5</vt:i4>
      </vt:variant>
      <vt:variant>
        <vt:lpwstr>lsgmech.doc</vt:lpwstr>
      </vt:variant>
      <vt:variant>
        <vt:lpwstr>m131</vt:lpwstr>
      </vt:variant>
      <vt:variant>
        <vt:i4>3407933</vt:i4>
      </vt:variant>
      <vt:variant>
        <vt:i4>1542</vt:i4>
      </vt:variant>
      <vt:variant>
        <vt:i4>0</vt:i4>
      </vt:variant>
      <vt:variant>
        <vt:i4>5</vt:i4>
      </vt:variant>
      <vt:variant>
        <vt:lpwstr>lsgmech.doc</vt:lpwstr>
      </vt:variant>
      <vt:variant>
        <vt:lpwstr>m129</vt:lpwstr>
      </vt:variant>
      <vt:variant>
        <vt:i4>3670077</vt:i4>
      </vt:variant>
      <vt:variant>
        <vt:i4>1539</vt:i4>
      </vt:variant>
      <vt:variant>
        <vt:i4>0</vt:i4>
      </vt:variant>
      <vt:variant>
        <vt:i4>5</vt:i4>
      </vt:variant>
      <vt:variant>
        <vt:lpwstr>lsgmech.doc</vt:lpwstr>
      </vt:variant>
      <vt:variant>
        <vt:lpwstr>m125</vt:lpwstr>
      </vt:variant>
      <vt:variant>
        <vt:i4>3735613</vt:i4>
      </vt:variant>
      <vt:variant>
        <vt:i4>1536</vt:i4>
      </vt:variant>
      <vt:variant>
        <vt:i4>0</vt:i4>
      </vt:variant>
      <vt:variant>
        <vt:i4>5</vt:i4>
      </vt:variant>
      <vt:variant>
        <vt:lpwstr>lsgmech.doc</vt:lpwstr>
      </vt:variant>
      <vt:variant>
        <vt:lpwstr>m124</vt:lpwstr>
      </vt:variant>
      <vt:variant>
        <vt:i4>524303</vt:i4>
      </vt:variant>
      <vt:variant>
        <vt:i4>1533</vt:i4>
      </vt:variant>
      <vt:variant>
        <vt:i4>0</vt:i4>
      </vt:variant>
      <vt:variant>
        <vt:i4>5</vt:i4>
      </vt:variant>
      <vt:variant>
        <vt:lpwstr>lsgmech.doc</vt:lpwstr>
      </vt:variant>
      <vt:variant>
        <vt:lpwstr>m45</vt:lpwstr>
      </vt:variant>
      <vt:variant>
        <vt:i4>524303</vt:i4>
      </vt:variant>
      <vt:variant>
        <vt:i4>1530</vt:i4>
      </vt:variant>
      <vt:variant>
        <vt:i4>0</vt:i4>
      </vt:variant>
      <vt:variant>
        <vt:i4>5</vt:i4>
      </vt:variant>
      <vt:variant>
        <vt:lpwstr>lsgmech.doc</vt:lpwstr>
      </vt:variant>
      <vt:variant>
        <vt:lpwstr>m44</vt:lpwstr>
      </vt:variant>
      <vt:variant>
        <vt:i4>524303</vt:i4>
      </vt:variant>
      <vt:variant>
        <vt:i4>1527</vt:i4>
      </vt:variant>
      <vt:variant>
        <vt:i4>0</vt:i4>
      </vt:variant>
      <vt:variant>
        <vt:i4>5</vt:i4>
      </vt:variant>
      <vt:variant>
        <vt:lpwstr>lsgmech.doc</vt:lpwstr>
      </vt:variant>
      <vt:variant>
        <vt:lpwstr>m43</vt:lpwstr>
      </vt:variant>
      <vt:variant>
        <vt:i4>2556006</vt:i4>
      </vt:variant>
      <vt:variant>
        <vt:i4>1524</vt:i4>
      </vt:variant>
      <vt:variant>
        <vt:i4>0</vt:i4>
      </vt:variant>
      <vt:variant>
        <vt:i4>5</vt:i4>
      </vt:variant>
      <vt:variant>
        <vt:lpwstr>formeln.doc</vt:lpwstr>
      </vt:variant>
      <vt:variant>
        <vt:lpwstr>drehbewegung</vt:lpwstr>
      </vt:variant>
      <vt:variant>
        <vt:i4>3145844</vt:i4>
      </vt:variant>
      <vt:variant>
        <vt:i4>1521</vt:i4>
      </vt:variant>
      <vt:variant>
        <vt:i4>0</vt:i4>
      </vt:variant>
      <vt:variant>
        <vt:i4>5</vt:i4>
      </vt:variant>
      <vt:variant>
        <vt:lpwstr/>
      </vt:variant>
      <vt:variant>
        <vt:lpwstr>t0</vt:lpwstr>
      </vt:variant>
      <vt:variant>
        <vt:i4>6488077</vt:i4>
      </vt:variant>
      <vt:variant>
        <vt:i4>1518</vt:i4>
      </vt:variant>
      <vt:variant>
        <vt:i4>0</vt:i4>
      </vt:variant>
      <vt:variant>
        <vt:i4>5</vt:i4>
      </vt:variant>
      <vt:variant>
        <vt:lpwstr>lsgmech_2.doc</vt:lpwstr>
      </vt:variant>
      <vt:variant>
        <vt:lpwstr>m1016</vt:lpwstr>
      </vt:variant>
      <vt:variant>
        <vt:i4>6488077</vt:i4>
      </vt:variant>
      <vt:variant>
        <vt:i4>1503</vt:i4>
      </vt:variant>
      <vt:variant>
        <vt:i4>0</vt:i4>
      </vt:variant>
      <vt:variant>
        <vt:i4>5</vt:i4>
      </vt:variant>
      <vt:variant>
        <vt:lpwstr>lsgmech_2.doc</vt:lpwstr>
      </vt:variant>
      <vt:variant>
        <vt:lpwstr>m1014</vt:lpwstr>
      </vt:variant>
      <vt:variant>
        <vt:i4>7208965</vt:i4>
      </vt:variant>
      <vt:variant>
        <vt:i4>1500</vt:i4>
      </vt:variant>
      <vt:variant>
        <vt:i4>0</vt:i4>
      </vt:variant>
      <vt:variant>
        <vt:i4>5</vt:i4>
      </vt:variant>
      <vt:variant>
        <vt:lpwstr>lsgmech_2.doc</vt:lpwstr>
      </vt:variant>
      <vt:variant>
        <vt:lpwstr>m984</vt:lpwstr>
      </vt:variant>
      <vt:variant>
        <vt:i4>7274504</vt:i4>
      </vt:variant>
      <vt:variant>
        <vt:i4>1497</vt:i4>
      </vt:variant>
      <vt:variant>
        <vt:i4>0</vt:i4>
      </vt:variant>
      <vt:variant>
        <vt:i4>5</vt:i4>
      </vt:variant>
      <vt:variant>
        <vt:lpwstr>lsgmech_2.doc</vt:lpwstr>
      </vt:variant>
      <vt:variant>
        <vt:lpwstr>m955</vt:lpwstr>
      </vt:variant>
      <vt:variant>
        <vt:i4>6946824</vt:i4>
      </vt:variant>
      <vt:variant>
        <vt:i4>1494</vt:i4>
      </vt:variant>
      <vt:variant>
        <vt:i4>0</vt:i4>
      </vt:variant>
      <vt:variant>
        <vt:i4>5</vt:i4>
      </vt:variant>
      <vt:variant>
        <vt:lpwstr>lsgmech_2.doc</vt:lpwstr>
      </vt:variant>
      <vt:variant>
        <vt:lpwstr>m950</vt:lpwstr>
      </vt:variant>
      <vt:variant>
        <vt:i4>6881289</vt:i4>
      </vt:variant>
      <vt:variant>
        <vt:i4>1491</vt:i4>
      </vt:variant>
      <vt:variant>
        <vt:i4>0</vt:i4>
      </vt:variant>
      <vt:variant>
        <vt:i4>5</vt:i4>
      </vt:variant>
      <vt:variant>
        <vt:lpwstr>lsgmech_2.doc</vt:lpwstr>
      </vt:variant>
      <vt:variant>
        <vt:lpwstr>m943</vt:lpwstr>
      </vt:variant>
      <vt:variant>
        <vt:i4>6488078</vt:i4>
      </vt:variant>
      <vt:variant>
        <vt:i4>1488</vt:i4>
      </vt:variant>
      <vt:variant>
        <vt:i4>0</vt:i4>
      </vt:variant>
      <vt:variant>
        <vt:i4>5</vt:i4>
      </vt:variant>
      <vt:variant>
        <vt:lpwstr>lsgmech_2.doc</vt:lpwstr>
      </vt:variant>
      <vt:variant>
        <vt:lpwstr>m939</vt:lpwstr>
      </vt:variant>
      <vt:variant>
        <vt:i4>3342396</vt:i4>
      </vt:variant>
      <vt:variant>
        <vt:i4>1485</vt:i4>
      </vt:variant>
      <vt:variant>
        <vt:i4>0</vt:i4>
      </vt:variant>
      <vt:variant>
        <vt:i4>5</vt:i4>
      </vt:variant>
      <vt:variant>
        <vt:lpwstr>lsgmech.doc</vt:lpwstr>
      </vt:variant>
      <vt:variant>
        <vt:lpwstr>m936</vt:lpwstr>
      </vt:variant>
      <vt:variant>
        <vt:i4>3932221</vt:i4>
      </vt:variant>
      <vt:variant>
        <vt:i4>1482</vt:i4>
      </vt:variant>
      <vt:variant>
        <vt:i4>0</vt:i4>
      </vt:variant>
      <vt:variant>
        <vt:i4>5</vt:i4>
      </vt:variant>
      <vt:variant>
        <vt:lpwstr>lsgmech.doc</vt:lpwstr>
      </vt:variant>
      <vt:variant>
        <vt:lpwstr>m929</vt:lpwstr>
      </vt:variant>
      <vt:variant>
        <vt:i4>3145782</vt:i4>
      </vt:variant>
      <vt:variant>
        <vt:i4>1479</vt:i4>
      </vt:variant>
      <vt:variant>
        <vt:i4>0</vt:i4>
      </vt:variant>
      <vt:variant>
        <vt:i4>5</vt:i4>
      </vt:variant>
      <vt:variant>
        <vt:lpwstr>lsgmech.doc</vt:lpwstr>
      </vt:variant>
      <vt:variant>
        <vt:lpwstr>m894</vt:lpwstr>
      </vt:variant>
      <vt:variant>
        <vt:i4>3145784</vt:i4>
      </vt:variant>
      <vt:variant>
        <vt:i4>1476</vt:i4>
      </vt:variant>
      <vt:variant>
        <vt:i4>0</vt:i4>
      </vt:variant>
      <vt:variant>
        <vt:i4>5</vt:i4>
      </vt:variant>
      <vt:variant>
        <vt:lpwstr>lsgmech.doc</vt:lpwstr>
      </vt:variant>
      <vt:variant>
        <vt:lpwstr>m874</vt:lpwstr>
      </vt:variant>
      <vt:variant>
        <vt:i4>3539000</vt:i4>
      </vt:variant>
      <vt:variant>
        <vt:i4>1473</vt:i4>
      </vt:variant>
      <vt:variant>
        <vt:i4>0</vt:i4>
      </vt:variant>
      <vt:variant>
        <vt:i4>5</vt:i4>
      </vt:variant>
      <vt:variant>
        <vt:lpwstr>lsgmech.doc</vt:lpwstr>
      </vt:variant>
      <vt:variant>
        <vt:lpwstr>m872</vt:lpwstr>
      </vt:variant>
      <vt:variant>
        <vt:i4>3473465</vt:i4>
      </vt:variant>
      <vt:variant>
        <vt:i4>1464</vt:i4>
      </vt:variant>
      <vt:variant>
        <vt:i4>0</vt:i4>
      </vt:variant>
      <vt:variant>
        <vt:i4>5</vt:i4>
      </vt:variant>
      <vt:variant>
        <vt:lpwstr>lsgmech.doc</vt:lpwstr>
      </vt:variant>
      <vt:variant>
        <vt:lpwstr>m861</vt:lpwstr>
      </vt:variant>
      <vt:variant>
        <vt:i4>3604540</vt:i4>
      </vt:variant>
      <vt:variant>
        <vt:i4>1461</vt:i4>
      </vt:variant>
      <vt:variant>
        <vt:i4>0</vt:i4>
      </vt:variant>
      <vt:variant>
        <vt:i4>5</vt:i4>
      </vt:variant>
      <vt:variant>
        <vt:lpwstr>lsgmech.doc</vt:lpwstr>
      </vt:variant>
      <vt:variant>
        <vt:lpwstr>m833</vt:lpwstr>
      </vt:variant>
      <vt:variant>
        <vt:i4>3932223</vt:i4>
      </vt:variant>
      <vt:variant>
        <vt:i4>1458</vt:i4>
      </vt:variant>
      <vt:variant>
        <vt:i4>0</vt:i4>
      </vt:variant>
      <vt:variant>
        <vt:i4>5</vt:i4>
      </vt:variant>
      <vt:variant>
        <vt:lpwstr>lsgmech.doc</vt:lpwstr>
      </vt:variant>
      <vt:variant>
        <vt:lpwstr>m808</vt:lpwstr>
      </vt:variant>
      <vt:variant>
        <vt:i4>3735610</vt:i4>
      </vt:variant>
      <vt:variant>
        <vt:i4>1455</vt:i4>
      </vt:variant>
      <vt:variant>
        <vt:i4>0</vt:i4>
      </vt:variant>
      <vt:variant>
        <vt:i4>5</vt:i4>
      </vt:variant>
      <vt:variant>
        <vt:lpwstr>lsgmech.doc</vt:lpwstr>
      </vt:variant>
      <vt:variant>
        <vt:lpwstr>m752</vt:lpwstr>
      </vt:variant>
      <vt:variant>
        <vt:i4>3801146</vt:i4>
      </vt:variant>
      <vt:variant>
        <vt:i4>1452</vt:i4>
      </vt:variant>
      <vt:variant>
        <vt:i4>0</vt:i4>
      </vt:variant>
      <vt:variant>
        <vt:i4>5</vt:i4>
      </vt:variant>
      <vt:variant>
        <vt:lpwstr>lsgmech.doc</vt:lpwstr>
      </vt:variant>
      <vt:variant>
        <vt:lpwstr>m751</vt:lpwstr>
      </vt:variant>
      <vt:variant>
        <vt:i4>3342396</vt:i4>
      </vt:variant>
      <vt:variant>
        <vt:i4>1449</vt:i4>
      </vt:variant>
      <vt:variant>
        <vt:i4>0</vt:i4>
      </vt:variant>
      <vt:variant>
        <vt:i4>5</vt:i4>
      </vt:variant>
      <vt:variant>
        <vt:lpwstr>lsgmech.doc</vt:lpwstr>
      </vt:variant>
      <vt:variant>
        <vt:lpwstr>m738</vt:lpwstr>
      </vt:variant>
      <vt:variant>
        <vt:i4>3670076</vt:i4>
      </vt:variant>
      <vt:variant>
        <vt:i4>1446</vt:i4>
      </vt:variant>
      <vt:variant>
        <vt:i4>0</vt:i4>
      </vt:variant>
      <vt:variant>
        <vt:i4>5</vt:i4>
      </vt:variant>
      <vt:variant>
        <vt:lpwstr>lsgmech.doc</vt:lpwstr>
      </vt:variant>
      <vt:variant>
        <vt:lpwstr>m733</vt:lpwstr>
      </vt:variant>
      <vt:variant>
        <vt:i4>3735612</vt:i4>
      </vt:variant>
      <vt:variant>
        <vt:i4>1443</vt:i4>
      </vt:variant>
      <vt:variant>
        <vt:i4>0</vt:i4>
      </vt:variant>
      <vt:variant>
        <vt:i4>5</vt:i4>
      </vt:variant>
      <vt:variant>
        <vt:lpwstr>lsgmech.doc</vt:lpwstr>
      </vt:variant>
      <vt:variant>
        <vt:lpwstr>m732</vt:lpwstr>
      </vt:variant>
      <vt:variant>
        <vt:i4>4128827</vt:i4>
      </vt:variant>
      <vt:variant>
        <vt:i4>1440</vt:i4>
      </vt:variant>
      <vt:variant>
        <vt:i4>0</vt:i4>
      </vt:variant>
      <vt:variant>
        <vt:i4>5</vt:i4>
      </vt:variant>
      <vt:variant>
        <vt:lpwstr>lsgmech.doc</vt:lpwstr>
      </vt:variant>
      <vt:variant>
        <vt:lpwstr>m645</vt:lpwstr>
      </vt:variant>
      <vt:variant>
        <vt:i4>3276860</vt:i4>
      </vt:variant>
      <vt:variant>
        <vt:i4>1437</vt:i4>
      </vt:variant>
      <vt:variant>
        <vt:i4>0</vt:i4>
      </vt:variant>
      <vt:variant>
        <vt:i4>5</vt:i4>
      </vt:variant>
      <vt:variant>
        <vt:lpwstr>lsgmech.doc</vt:lpwstr>
      </vt:variant>
      <vt:variant>
        <vt:lpwstr>m638</vt:lpwstr>
      </vt:variant>
      <vt:variant>
        <vt:i4>3997758</vt:i4>
      </vt:variant>
      <vt:variant>
        <vt:i4>1431</vt:i4>
      </vt:variant>
      <vt:variant>
        <vt:i4>0</vt:i4>
      </vt:variant>
      <vt:variant>
        <vt:i4>5</vt:i4>
      </vt:variant>
      <vt:variant>
        <vt:lpwstr>lsgmech.doc</vt:lpwstr>
      </vt:variant>
      <vt:variant>
        <vt:lpwstr>m617</vt:lpwstr>
      </vt:variant>
      <vt:variant>
        <vt:i4>3997752</vt:i4>
      </vt:variant>
      <vt:variant>
        <vt:i4>1428</vt:i4>
      </vt:variant>
      <vt:variant>
        <vt:i4>0</vt:i4>
      </vt:variant>
      <vt:variant>
        <vt:i4>5</vt:i4>
      </vt:variant>
      <vt:variant>
        <vt:lpwstr>lsgmech.doc</vt:lpwstr>
      </vt:variant>
      <vt:variant>
        <vt:lpwstr>m574</vt:lpwstr>
      </vt:variant>
      <vt:variant>
        <vt:i4>3801144</vt:i4>
      </vt:variant>
      <vt:variant>
        <vt:i4>1425</vt:i4>
      </vt:variant>
      <vt:variant>
        <vt:i4>0</vt:i4>
      </vt:variant>
      <vt:variant>
        <vt:i4>5</vt:i4>
      </vt:variant>
      <vt:variant>
        <vt:lpwstr>lsgmech.doc</vt:lpwstr>
      </vt:variant>
      <vt:variant>
        <vt:lpwstr>m573</vt:lpwstr>
      </vt:variant>
      <vt:variant>
        <vt:i4>3866680</vt:i4>
      </vt:variant>
      <vt:variant>
        <vt:i4>1422</vt:i4>
      </vt:variant>
      <vt:variant>
        <vt:i4>0</vt:i4>
      </vt:variant>
      <vt:variant>
        <vt:i4>5</vt:i4>
      </vt:variant>
      <vt:variant>
        <vt:lpwstr>lsgmech.doc</vt:lpwstr>
      </vt:variant>
      <vt:variant>
        <vt:lpwstr>m572</vt:lpwstr>
      </vt:variant>
      <vt:variant>
        <vt:i4>3866682</vt:i4>
      </vt:variant>
      <vt:variant>
        <vt:i4>1419</vt:i4>
      </vt:variant>
      <vt:variant>
        <vt:i4>0</vt:i4>
      </vt:variant>
      <vt:variant>
        <vt:i4>5</vt:i4>
      </vt:variant>
      <vt:variant>
        <vt:lpwstr>lsgmech.doc</vt:lpwstr>
      </vt:variant>
      <vt:variant>
        <vt:lpwstr>m552</vt:lpwstr>
      </vt:variant>
      <vt:variant>
        <vt:i4>3735610</vt:i4>
      </vt:variant>
      <vt:variant>
        <vt:i4>1416</vt:i4>
      </vt:variant>
      <vt:variant>
        <vt:i4>0</vt:i4>
      </vt:variant>
      <vt:variant>
        <vt:i4>5</vt:i4>
      </vt:variant>
      <vt:variant>
        <vt:lpwstr>lsgmech.doc</vt:lpwstr>
      </vt:variant>
      <vt:variant>
        <vt:lpwstr>m550</vt:lpwstr>
      </vt:variant>
      <vt:variant>
        <vt:i4>3211323</vt:i4>
      </vt:variant>
      <vt:variant>
        <vt:i4>1413</vt:i4>
      </vt:variant>
      <vt:variant>
        <vt:i4>0</vt:i4>
      </vt:variant>
      <vt:variant>
        <vt:i4>5</vt:i4>
      </vt:variant>
      <vt:variant>
        <vt:lpwstr>lsgmech.doc</vt:lpwstr>
      </vt:variant>
      <vt:variant>
        <vt:lpwstr>m548</vt:lpwstr>
      </vt:variant>
      <vt:variant>
        <vt:i4>3932219</vt:i4>
      </vt:variant>
      <vt:variant>
        <vt:i4>1410</vt:i4>
      </vt:variant>
      <vt:variant>
        <vt:i4>0</vt:i4>
      </vt:variant>
      <vt:variant>
        <vt:i4>5</vt:i4>
      </vt:variant>
      <vt:variant>
        <vt:lpwstr>lsgmech.doc</vt:lpwstr>
      </vt:variant>
      <vt:variant>
        <vt:lpwstr>m545</vt:lpwstr>
      </vt:variant>
      <vt:variant>
        <vt:i4>3997755</vt:i4>
      </vt:variant>
      <vt:variant>
        <vt:i4>1407</vt:i4>
      </vt:variant>
      <vt:variant>
        <vt:i4>0</vt:i4>
      </vt:variant>
      <vt:variant>
        <vt:i4>5</vt:i4>
      </vt:variant>
      <vt:variant>
        <vt:lpwstr>lsgmech.doc</vt:lpwstr>
      </vt:variant>
      <vt:variant>
        <vt:lpwstr>m544</vt:lpwstr>
      </vt:variant>
      <vt:variant>
        <vt:i4>4063287</vt:i4>
      </vt:variant>
      <vt:variant>
        <vt:i4>1404</vt:i4>
      </vt:variant>
      <vt:variant>
        <vt:i4>0</vt:i4>
      </vt:variant>
      <vt:variant>
        <vt:i4>5</vt:i4>
      </vt:variant>
      <vt:variant>
        <vt:lpwstr>lsgmech.doc</vt:lpwstr>
      </vt:variant>
      <vt:variant>
        <vt:lpwstr>m486</vt:lpwstr>
      </vt:variant>
      <vt:variant>
        <vt:i4>3211320</vt:i4>
      </vt:variant>
      <vt:variant>
        <vt:i4>1401</vt:i4>
      </vt:variant>
      <vt:variant>
        <vt:i4>0</vt:i4>
      </vt:variant>
      <vt:variant>
        <vt:i4>5</vt:i4>
      </vt:variant>
      <vt:variant>
        <vt:lpwstr>lsgmech.doc</vt:lpwstr>
      </vt:variant>
      <vt:variant>
        <vt:lpwstr>m479</vt:lpwstr>
      </vt:variant>
      <vt:variant>
        <vt:i4>3145784</vt:i4>
      </vt:variant>
      <vt:variant>
        <vt:i4>1398</vt:i4>
      </vt:variant>
      <vt:variant>
        <vt:i4>0</vt:i4>
      </vt:variant>
      <vt:variant>
        <vt:i4>5</vt:i4>
      </vt:variant>
      <vt:variant>
        <vt:lpwstr>lsgmech.doc</vt:lpwstr>
      </vt:variant>
      <vt:variant>
        <vt:lpwstr>m478</vt:lpwstr>
      </vt:variant>
      <vt:variant>
        <vt:i4>4128824</vt:i4>
      </vt:variant>
      <vt:variant>
        <vt:i4>1395</vt:i4>
      </vt:variant>
      <vt:variant>
        <vt:i4>0</vt:i4>
      </vt:variant>
      <vt:variant>
        <vt:i4>5</vt:i4>
      </vt:variant>
      <vt:variant>
        <vt:lpwstr>lsgmech.doc</vt:lpwstr>
      </vt:variant>
      <vt:variant>
        <vt:lpwstr>m477</vt:lpwstr>
      </vt:variant>
      <vt:variant>
        <vt:i4>3801145</vt:i4>
      </vt:variant>
      <vt:variant>
        <vt:i4>1392</vt:i4>
      </vt:variant>
      <vt:variant>
        <vt:i4>0</vt:i4>
      </vt:variant>
      <vt:variant>
        <vt:i4>5</vt:i4>
      </vt:variant>
      <vt:variant>
        <vt:lpwstr>lsgmech.doc</vt:lpwstr>
      </vt:variant>
      <vt:variant>
        <vt:lpwstr>m462</vt:lpwstr>
      </vt:variant>
      <vt:variant>
        <vt:i4>3211323</vt:i4>
      </vt:variant>
      <vt:variant>
        <vt:i4>1389</vt:i4>
      </vt:variant>
      <vt:variant>
        <vt:i4>0</vt:i4>
      </vt:variant>
      <vt:variant>
        <vt:i4>5</vt:i4>
      </vt:variant>
      <vt:variant>
        <vt:lpwstr>lsgmech.doc</vt:lpwstr>
      </vt:variant>
      <vt:variant>
        <vt:lpwstr>m449</vt:lpwstr>
      </vt:variant>
      <vt:variant>
        <vt:i4>4128830</vt:i4>
      </vt:variant>
      <vt:variant>
        <vt:i4>1386</vt:i4>
      </vt:variant>
      <vt:variant>
        <vt:i4>0</vt:i4>
      </vt:variant>
      <vt:variant>
        <vt:i4>5</vt:i4>
      </vt:variant>
      <vt:variant>
        <vt:lpwstr>lsgmech.doc</vt:lpwstr>
      </vt:variant>
      <vt:variant>
        <vt:lpwstr>m417</vt:lpwstr>
      </vt:variant>
      <vt:variant>
        <vt:i4>4063294</vt:i4>
      </vt:variant>
      <vt:variant>
        <vt:i4>1383</vt:i4>
      </vt:variant>
      <vt:variant>
        <vt:i4>0</vt:i4>
      </vt:variant>
      <vt:variant>
        <vt:i4>5</vt:i4>
      </vt:variant>
      <vt:variant>
        <vt:lpwstr>lsgmech.doc</vt:lpwstr>
      </vt:variant>
      <vt:variant>
        <vt:lpwstr>m416</vt:lpwstr>
      </vt:variant>
      <vt:variant>
        <vt:i4>3997758</vt:i4>
      </vt:variant>
      <vt:variant>
        <vt:i4>1380</vt:i4>
      </vt:variant>
      <vt:variant>
        <vt:i4>0</vt:i4>
      </vt:variant>
      <vt:variant>
        <vt:i4>5</vt:i4>
      </vt:variant>
      <vt:variant>
        <vt:lpwstr>lsgmech.doc</vt:lpwstr>
      </vt:variant>
      <vt:variant>
        <vt:lpwstr>m415</vt:lpwstr>
      </vt:variant>
      <vt:variant>
        <vt:i4>3539003</vt:i4>
      </vt:variant>
      <vt:variant>
        <vt:i4>1377</vt:i4>
      </vt:variant>
      <vt:variant>
        <vt:i4>0</vt:i4>
      </vt:variant>
      <vt:variant>
        <vt:i4>5</vt:i4>
      </vt:variant>
      <vt:variant>
        <vt:lpwstr>lsgmech.doc</vt:lpwstr>
      </vt:variant>
      <vt:variant>
        <vt:lpwstr>m349</vt:lpwstr>
      </vt:variant>
      <vt:variant>
        <vt:i4>3997755</vt:i4>
      </vt:variant>
      <vt:variant>
        <vt:i4>1374</vt:i4>
      </vt:variant>
      <vt:variant>
        <vt:i4>0</vt:i4>
      </vt:variant>
      <vt:variant>
        <vt:i4>5</vt:i4>
      </vt:variant>
      <vt:variant>
        <vt:lpwstr>lsgmech.doc</vt:lpwstr>
      </vt:variant>
      <vt:variant>
        <vt:lpwstr>m342</vt:lpwstr>
      </vt:variant>
      <vt:variant>
        <vt:i4>3604541</vt:i4>
      </vt:variant>
      <vt:variant>
        <vt:i4>1371</vt:i4>
      </vt:variant>
      <vt:variant>
        <vt:i4>0</vt:i4>
      </vt:variant>
      <vt:variant>
        <vt:i4>5</vt:i4>
      </vt:variant>
      <vt:variant>
        <vt:lpwstr>lsgmech.doc</vt:lpwstr>
      </vt:variant>
      <vt:variant>
        <vt:lpwstr>m328</vt:lpwstr>
      </vt:variant>
      <vt:variant>
        <vt:i4>3866679</vt:i4>
      </vt:variant>
      <vt:variant>
        <vt:i4>1368</vt:i4>
      </vt:variant>
      <vt:variant>
        <vt:i4>0</vt:i4>
      </vt:variant>
      <vt:variant>
        <vt:i4>5</vt:i4>
      </vt:variant>
      <vt:variant>
        <vt:lpwstr>lsgmech.doc</vt:lpwstr>
      </vt:variant>
      <vt:variant>
        <vt:lpwstr>m285</vt:lpwstr>
      </vt:variant>
      <vt:variant>
        <vt:i4>4128824</vt:i4>
      </vt:variant>
      <vt:variant>
        <vt:i4>1365</vt:i4>
      </vt:variant>
      <vt:variant>
        <vt:i4>0</vt:i4>
      </vt:variant>
      <vt:variant>
        <vt:i4>5</vt:i4>
      </vt:variant>
      <vt:variant>
        <vt:lpwstr>lsgmech.doc</vt:lpwstr>
      </vt:variant>
      <vt:variant>
        <vt:lpwstr>m271</vt:lpwstr>
      </vt:variant>
      <vt:variant>
        <vt:i4>4128825</vt:i4>
      </vt:variant>
      <vt:variant>
        <vt:i4>1362</vt:i4>
      </vt:variant>
      <vt:variant>
        <vt:i4>0</vt:i4>
      </vt:variant>
      <vt:variant>
        <vt:i4>5</vt:i4>
      </vt:variant>
      <vt:variant>
        <vt:lpwstr>lsgmech.doc</vt:lpwstr>
      </vt:variant>
      <vt:variant>
        <vt:lpwstr>m261</vt:lpwstr>
      </vt:variant>
      <vt:variant>
        <vt:i4>3932221</vt:i4>
      </vt:variant>
      <vt:variant>
        <vt:i4>1356</vt:i4>
      </vt:variant>
      <vt:variant>
        <vt:i4>0</vt:i4>
      </vt:variant>
      <vt:variant>
        <vt:i4>5</vt:i4>
      </vt:variant>
      <vt:variant>
        <vt:lpwstr>lsgmech.doc</vt:lpwstr>
      </vt:variant>
      <vt:variant>
        <vt:lpwstr>m222</vt:lpwstr>
      </vt:variant>
      <vt:variant>
        <vt:i4>3735614</vt:i4>
      </vt:variant>
      <vt:variant>
        <vt:i4>1353</vt:i4>
      </vt:variant>
      <vt:variant>
        <vt:i4>0</vt:i4>
      </vt:variant>
      <vt:variant>
        <vt:i4>5</vt:i4>
      </vt:variant>
      <vt:variant>
        <vt:lpwstr>lsgmech.doc</vt:lpwstr>
      </vt:variant>
      <vt:variant>
        <vt:lpwstr>m217</vt:lpwstr>
      </vt:variant>
      <vt:variant>
        <vt:i4>3866686</vt:i4>
      </vt:variant>
      <vt:variant>
        <vt:i4>1350</vt:i4>
      </vt:variant>
      <vt:variant>
        <vt:i4>0</vt:i4>
      </vt:variant>
      <vt:variant>
        <vt:i4>5</vt:i4>
      </vt:variant>
      <vt:variant>
        <vt:lpwstr>lsgmech.doc</vt:lpwstr>
      </vt:variant>
      <vt:variant>
        <vt:lpwstr>m215</vt:lpwstr>
      </vt:variant>
      <vt:variant>
        <vt:i4>3866685</vt:i4>
      </vt:variant>
      <vt:variant>
        <vt:i4>1347</vt:i4>
      </vt:variant>
      <vt:variant>
        <vt:i4>0</vt:i4>
      </vt:variant>
      <vt:variant>
        <vt:i4>5</vt:i4>
      </vt:variant>
      <vt:variant>
        <vt:lpwstr>lsgmech.doc</vt:lpwstr>
      </vt:variant>
      <vt:variant>
        <vt:lpwstr>m126</vt:lpwstr>
      </vt:variant>
      <vt:variant>
        <vt:i4>4063293</vt:i4>
      </vt:variant>
      <vt:variant>
        <vt:i4>1344</vt:i4>
      </vt:variant>
      <vt:variant>
        <vt:i4>0</vt:i4>
      </vt:variant>
      <vt:variant>
        <vt:i4>5</vt:i4>
      </vt:variant>
      <vt:variant>
        <vt:lpwstr>lsgmech.doc</vt:lpwstr>
      </vt:variant>
      <vt:variant>
        <vt:lpwstr>m123</vt:lpwstr>
      </vt:variant>
      <vt:variant>
        <vt:i4>4128829</vt:i4>
      </vt:variant>
      <vt:variant>
        <vt:i4>1341</vt:i4>
      </vt:variant>
      <vt:variant>
        <vt:i4>0</vt:i4>
      </vt:variant>
      <vt:variant>
        <vt:i4>5</vt:i4>
      </vt:variant>
      <vt:variant>
        <vt:lpwstr>lsgmech.doc</vt:lpwstr>
      </vt:variant>
      <vt:variant>
        <vt:lpwstr>m122</vt:lpwstr>
      </vt:variant>
      <vt:variant>
        <vt:i4>851983</vt:i4>
      </vt:variant>
      <vt:variant>
        <vt:i4>1338</vt:i4>
      </vt:variant>
      <vt:variant>
        <vt:i4>0</vt:i4>
      </vt:variant>
      <vt:variant>
        <vt:i4>5</vt:i4>
      </vt:variant>
      <vt:variant>
        <vt:lpwstr>lsgmech.doc</vt:lpwstr>
      </vt:variant>
      <vt:variant>
        <vt:lpwstr>m17</vt:lpwstr>
      </vt:variant>
      <vt:variant>
        <vt:i4>851983</vt:i4>
      </vt:variant>
      <vt:variant>
        <vt:i4>1335</vt:i4>
      </vt:variant>
      <vt:variant>
        <vt:i4>0</vt:i4>
      </vt:variant>
      <vt:variant>
        <vt:i4>5</vt:i4>
      </vt:variant>
      <vt:variant>
        <vt:lpwstr>lsgmech.doc</vt:lpwstr>
      </vt:variant>
      <vt:variant>
        <vt:lpwstr>m15</vt:lpwstr>
      </vt:variant>
      <vt:variant>
        <vt:i4>851983</vt:i4>
      </vt:variant>
      <vt:variant>
        <vt:i4>1332</vt:i4>
      </vt:variant>
      <vt:variant>
        <vt:i4>0</vt:i4>
      </vt:variant>
      <vt:variant>
        <vt:i4>5</vt:i4>
      </vt:variant>
      <vt:variant>
        <vt:lpwstr>lsgmech.doc</vt:lpwstr>
      </vt:variant>
      <vt:variant>
        <vt:lpwstr>m14</vt:lpwstr>
      </vt:variant>
      <vt:variant>
        <vt:i4>851983</vt:i4>
      </vt:variant>
      <vt:variant>
        <vt:i4>1329</vt:i4>
      </vt:variant>
      <vt:variant>
        <vt:i4>0</vt:i4>
      </vt:variant>
      <vt:variant>
        <vt:i4>5</vt:i4>
      </vt:variant>
      <vt:variant>
        <vt:lpwstr>lsgmech.doc</vt:lpwstr>
      </vt:variant>
      <vt:variant>
        <vt:lpwstr>m11</vt:lpwstr>
      </vt:variant>
      <vt:variant>
        <vt:i4>11862142</vt:i4>
      </vt:variant>
      <vt:variant>
        <vt:i4>1326</vt:i4>
      </vt:variant>
      <vt:variant>
        <vt:i4>0</vt:i4>
      </vt:variant>
      <vt:variant>
        <vt:i4>5</vt:i4>
      </vt:variant>
      <vt:variant>
        <vt:lpwstr>formeln.doc</vt:lpwstr>
      </vt:variant>
      <vt:variant>
        <vt:lpwstr>würfe</vt:lpwstr>
      </vt:variant>
      <vt:variant>
        <vt:i4>3145844</vt:i4>
      </vt:variant>
      <vt:variant>
        <vt:i4>1323</vt:i4>
      </vt:variant>
      <vt:variant>
        <vt:i4>0</vt:i4>
      </vt:variant>
      <vt:variant>
        <vt:i4>5</vt:i4>
      </vt:variant>
      <vt:variant>
        <vt:lpwstr/>
      </vt:variant>
      <vt:variant>
        <vt:lpwstr>t0</vt:lpwstr>
      </vt:variant>
      <vt:variant>
        <vt:i4>3932220</vt:i4>
      </vt:variant>
      <vt:variant>
        <vt:i4>1317</vt:i4>
      </vt:variant>
      <vt:variant>
        <vt:i4>0</vt:i4>
      </vt:variant>
      <vt:variant>
        <vt:i4>5</vt:i4>
      </vt:variant>
      <vt:variant>
        <vt:lpwstr>lsgmech.doc</vt:lpwstr>
      </vt:variant>
      <vt:variant>
        <vt:lpwstr>m737</vt:lpwstr>
      </vt:variant>
      <vt:variant>
        <vt:i4>4128827</vt:i4>
      </vt:variant>
      <vt:variant>
        <vt:i4>1314</vt:i4>
      </vt:variant>
      <vt:variant>
        <vt:i4>0</vt:i4>
      </vt:variant>
      <vt:variant>
        <vt:i4>5</vt:i4>
      </vt:variant>
      <vt:variant>
        <vt:lpwstr>lsgmech.doc</vt:lpwstr>
      </vt:variant>
      <vt:variant>
        <vt:lpwstr>m645</vt:lpwstr>
      </vt:variant>
      <vt:variant>
        <vt:i4>3276863</vt:i4>
      </vt:variant>
      <vt:variant>
        <vt:i4>1311</vt:i4>
      </vt:variant>
      <vt:variant>
        <vt:i4>0</vt:i4>
      </vt:variant>
      <vt:variant>
        <vt:i4>5</vt:i4>
      </vt:variant>
      <vt:variant>
        <vt:lpwstr>lsgmech.doc</vt:lpwstr>
      </vt:variant>
      <vt:variant>
        <vt:lpwstr>m608</vt:lpwstr>
      </vt:variant>
      <vt:variant>
        <vt:i4>3801147</vt:i4>
      </vt:variant>
      <vt:variant>
        <vt:i4>1308</vt:i4>
      </vt:variant>
      <vt:variant>
        <vt:i4>0</vt:i4>
      </vt:variant>
      <vt:variant>
        <vt:i4>5</vt:i4>
      </vt:variant>
      <vt:variant>
        <vt:lpwstr>lsgmech.doc</vt:lpwstr>
      </vt:variant>
      <vt:variant>
        <vt:lpwstr>m543</vt:lpwstr>
      </vt:variant>
      <vt:variant>
        <vt:i4>3801151</vt:i4>
      </vt:variant>
      <vt:variant>
        <vt:i4>1305</vt:i4>
      </vt:variant>
      <vt:variant>
        <vt:i4>0</vt:i4>
      </vt:variant>
      <vt:variant>
        <vt:i4>5</vt:i4>
      </vt:variant>
      <vt:variant>
        <vt:lpwstr>lsgmech.doc</vt:lpwstr>
      </vt:variant>
      <vt:variant>
        <vt:lpwstr>m503</vt:lpwstr>
      </vt:variant>
      <vt:variant>
        <vt:i4>4128823</vt:i4>
      </vt:variant>
      <vt:variant>
        <vt:i4>1293</vt:i4>
      </vt:variant>
      <vt:variant>
        <vt:i4>0</vt:i4>
      </vt:variant>
      <vt:variant>
        <vt:i4>5</vt:i4>
      </vt:variant>
      <vt:variant>
        <vt:lpwstr>lsgmech.doc</vt:lpwstr>
      </vt:variant>
      <vt:variant>
        <vt:lpwstr>m487</vt:lpwstr>
      </vt:variant>
      <vt:variant>
        <vt:i4>4063293</vt:i4>
      </vt:variant>
      <vt:variant>
        <vt:i4>1290</vt:i4>
      </vt:variant>
      <vt:variant>
        <vt:i4>0</vt:i4>
      </vt:variant>
      <vt:variant>
        <vt:i4>5</vt:i4>
      </vt:variant>
      <vt:variant>
        <vt:lpwstr>lsgmech.doc</vt:lpwstr>
      </vt:variant>
      <vt:variant>
        <vt:lpwstr>m426</vt:lpwstr>
      </vt:variant>
      <vt:variant>
        <vt:i4>3997757</vt:i4>
      </vt:variant>
      <vt:variant>
        <vt:i4>1287</vt:i4>
      </vt:variant>
      <vt:variant>
        <vt:i4>0</vt:i4>
      </vt:variant>
      <vt:variant>
        <vt:i4>5</vt:i4>
      </vt:variant>
      <vt:variant>
        <vt:lpwstr>lsgmech.doc</vt:lpwstr>
      </vt:variant>
      <vt:variant>
        <vt:lpwstr>m425</vt:lpwstr>
      </vt:variant>
      <vt:variant>
        <vt:i4>3932221</vt:i4>
      </vt:variant>
      <vt:variant>
        <vt:i4>1284</vt:i4>
      </vt:variant>
      <vt:variant>
        <vt:i4>0</vt:i4>
      </vt:variant>
      <vt:variant>
        <vt:i4>5</vt:i4>
      </vt:variant>
      <vt:variant>
        <vt:lpwstr>lsgmech.doc</vt:lpwstr>
      </vt:variant>
      <vt:variant>
        <vt:lpwstr>m424</vt:lpwstr>
      </vt:variant>
      <vt:variant>
        <vt:i4>3866685</vt:i4>
      </vt:variant>
      <vt:variant>
        <vt:i4>1281</vt:i4>
      </vt:variant>
      <vt:variant>
        <vt:i4>0</vt:i4>
      </vt:variant>
      <vt:variant>
        <vt:i4>5</vt:i4>
      </vt:variant>
      <vt:variant>
        <vt:lpwstr>lsgmech.doc</vt:lpwstr>
      </vt:variant>
      <vt:variant>
        <vt:lpwstr>m423</vt:lpwstr>
      </vt:variant>
      <vt:variant>
        <vt:i4>3801149</vt:i4>
      </vt:variant>
      <vt:variant>
        <vt:i4>1278</vt:i4>
      </vt:variant>
      <vt:variant>
        <vt:i4>0</vt:i4>
      </vt:variant>
      <vt:variant>
        <vt:i4>5</vt:i4>
      </vt:variant>
      <vt:variant>
        <vt:lpwstr>lsgmech.doc</vt:lpwstr>
      </vt:variant>
      <vt:variant>
        <vt:lpwstr>m422</vt:lpwstr>
      </vt:variant>
      <vt:variant>
        <vt:i4>4128827</vt:i4>
      </vt:variant>
      <vt:variant>
        <vt:i4>1275</vt:i4>
      </vt:variant>
      <vt:variant>
        <vt:i4>0</vt:i4>
      </vt:variant>
      <vt:variant>
        <vt:i4>5</vt:i4>
      </vt:variant>
      <vt:variant>
        <vt:lpwstr>lsgmech.doc</vt:lpwstr>
      </vt:variant>
      <vt:variant>
        <vt:lpwstr>m340</vt:lpwstr>
      </vt:variant>
      <vt:variant>
        <vt:i4>3997751</vt:i4>
      </vt:variant>
      <vt:variant>
        <vt:i4>1272</vt:i4>
      </vt:variant>
      <vt:variant>
        <vt:i4>0</vt:i4>
      </vt:variant>
      <vt:variant>
        <vt:i4>5</vt:i4>
      </vt:variant>
      <vt:variant>
        <vt:lpwstr>lsgmech.doc</vt:lpwstr>
      </vt:variant>
      <vt:variant>
        <vt:lpwstr>m283</vt:lpwstr>
      </vt:variant>
      <vt:variant>
        <vt:i4>3801150</vt:i4>
      </vt:variant>
      <vt:variant>
        <vt:i4>1269</vt:i4>
      </vt:variant>
      <vt:variant>
        <vt:i4>0</vt:i4>
      </vt:variant>
      <vt:variant>
        <vt:i4>5</vt:i4>
      </vt:variant>
      <vt:variant>
        <vt:lpwstr>lsgmech.doc</vt:lpwstr>
      </vt:variant>
      <vt:variant>
        <vt:lpwstr>m214</vt:lpwstr>
      </vt:variant>
      <vt:variant>
        <vt:i4>3997758</vt:i4>
      </vt:variant>
      <vt:variant>
        <vt:i4>1266</vt:i4>
      </vt:variant>
      <vt:variant>
        <vt:i4>0</vt:i4>
      </vt:variant>
      <vt:variant>
        <vt:i4>5</vt:i4>
      </vt:variant>
      <vt:variant>
        <vt:lpwstr>lsgmech.doc</vt:lpwstr>
      </vt:variant>
      <vt:variant>
        <vt:lpwstr>m213</vt:lpwstr>
      </vt:variant>
      <vt:variant>
        <vt:i4>3932222</vt:i4>
      </vt:variant>
      <vt:variant>
        <vt:i4>1263</vt:i4>
      </vt:variant>
      <vt:variant>
        <vt:i4>0</vt:i4>
      </vt:variant>
      <vt:variant>
        <vt:i4>5</vt:i4>
      </vt:variant>
      <vt:variant>
        <vt:lpwstr>lsgmech.doc</vt:lpwstr>
      </vt:variant>
      <vt:variant>
        <vt:lpwstr>m212</vt:lpwstr>
      </vt:variant>
      <vt:variant>
        <vt:i4>3997751</vt:i4>
      </vt:variant>
      <vt:variant>
        <vt:i4>1260</vt:i4>
      </vt:variant>
      <vt:variant>
        <vt:i4>0</vt:i4>
      </vt:variant>
      <vt:variant>
        <vt:i4>5</vt:i4>
      </vt:variant>
      <vt:variant>
        <vt:lpwstr>lsgmech.doc</vt:lpwstr>
      </vt:variant>
      <vt:variant>
        <vt:lpwstr>m180</vt:lpwstr>
      </vt:variant>
      <vt:variant>
        <vt:i4>3670073</vt:i4>
      </vt:variant>
      <vt:variant>
        <vt:i4>1257</vt:i4>
      </vt:variant>
      <vt:variant>
        <vt:i4>0</vt:i4>
      </vt:variant>
      <vt:variant>
        <vt:i4>5</vt:i4>
      </vt:variant>
      <vt:variant>
        <vt:lpwstr>lsgmech.doc</vt:lpwstr>
      </vt:variant>
      <vt:variant>
        <vt:lpwstr>m165</vt:lpwstr>
      </vt:variant>
      <vt:variant>
        <vt:i4>851983</vt:i4>
      </vt:variant>
      <vt:variant>
        <vt:i4>1254</vt:i4>
      </vt:variant>
      <vt:variant>
        <vt:i4>0</vt:i4>
      </vt:variant>
      <vt:variant>
        <vt:i4>5</vt:i4>
      </vt:variant>
      <vt:variant>
        <vt:lpwstr>lsgmech.doc</vt:lpwstr>
      </vt:variant>
      <vt:variant>
        <vt:lpwstr>m16</vt:lpwstr>
      </vt:variant>
      <vt:variant>
        <vt:i4>851983</vt:i4>
      </vt:variant>
      <vt:variant>
        <vt:i4>1251</vt:i4>
      </vt:variant>
      <vt:variant>
        <vt:i4>0</vt:i4>
      </vt:variant>
      <vt:variant>
        <vt:i4>5</vt:i4>
      </vt:variant>
      <vt:variant>
        <vt:lpwstr>lsgmech.doc</vt:lpwstr>
      </vt:variant>
      <vt:variant>
        <vt:lpwstr>m10</vt:lpwstr>
      </vt:variant>
      <vt:variant>
        <vt:i4>327695</vt:i4>
      </vt:variant>
      <vt:variant>
        <vt:i4>1248</vt:i4>
      </vt:variant>
      <vt:variant>
        <vt:i4>0</vt:i4>
      </vt:variant>
      <vt:variant>
        <vt:i4>5</vt:i4>
      </vt:variant>
      <vt:variant>
        <vt:lpwstr>lsgmech.doc</vt:lpwstr>
      </vt:variant>
      <vt:variant>
        <vt:lpwstr>m9</vt:lpwstr>
      </vt:variant>
      <vt:variant>
        <vt:i4>262159</vt:i4>
      </vt:variant>
      <vt:variant>
        <vt:i4>1245</vt:i4>
      </vt:variant>
      <vt:variant>
        <vt:i4>0</vt:i4>
      </vt:variant>
      <vt:variant>
        <vt:i4>5</vt:i4>
      </vt:variant>
      <vt:variant>
        <vt:lpwstr>lsgmech.doc</vt:lpwstr>
      </vt:variant>
      <vt:variant>
        <vt:lpwstr>m8</vt:lpwstr>
      </vt:variant>
      <vt:variant>
        <vt:i4>6291479</vt:i4>
      </vt:variant>
      <vt:variant>
        <vt:i4>1242</vt:i4>
      </vt:variant>
      <vt:variant>
        <vt:i4>0</vt:i4>
      </vt:variant>
      <vt:variant>
        <vt:i4>5</vt:i4>
      </vt:variant>
      <vt:variant>
        <vt:lpwstr>formeln.doc</vt:lpwstr>
      </vt:variant>
      <vt:variant>
        <vt:lpwstr>beschleunigte_bewegung</vt:lpwstr>
      </vt:variant>
      <vt:variant>
        <vt:i4>3145844</vt:i4>
      </vt:variant>
      <vt:variant>
        <vt:i4>1239</vt:i4>
      </vt:variant>
      <vt:variant>
        <vt:i4>0</vt:i4>
      </vt:variant>
      <vt:variant>
        <vt:i4>5</vt:i4>
      </vt:variant>
      <vt:variant>
        <vt:lpwstr/>
      </vt:variant>
      <vt:variant>
        <vt:lpwstr>t0</vt:lpwstr>
      </vt:variant>
      <vt:variant>
        <vt:i4>6488077</vt:i4>
      </vt:variant>
      <vt:variant>
        <vt:i4>1236</vt:i4>
      </vt:variant>
      <vt:variant>
        <vt:i4>0</vt:i4>
      </vt:variant>
      <vt:variant>
        <vt:i4>5</vt:i4>
      </vt:variant>
      <vt:variant>
        <vt:lpwstr>lsgmech_2.doc</vt:lpwstr>
      </vt:variant>
      <vt:variant>
        <vt:lpwstr>m1018</vt:lpwstr>
      </vt:variant>
      <vt:variant>
        <vt:i4>6488077</vt:i4>
      </vt:variant>
      <vt:variant>
        <vt:i4>1233</vt:i4>
      </vt:variant>
      <vt:variant>
        <vt:i4>0</vt:i4>
      </vt:variant>
      <vt:variant>
        <vt:i4>5</vt:i4>
      </vt:variant>
      <vt:variant>
        <vt:lpwstr>lsgmech_2.doc</vt:lpwstr>
      </vt:variant>
      <vt:variant>
        <vt:lpwstr>m1017</vt:lpwstr>
      </vt:variant>
      <vt:variant>
        <vt:i4>6488077</vt:i4>
      </vt:variant>
      <vt:variant>
        <vt:i4>1230</vt:i4>
      </vt:variant>
      <vt:variant>
        <vt:i4>0</vt:i4>
      </vt:variant>
      <vt:variant>
        <vt:i4>5</vt:i4>
      </vt:variant>
      <vt:variant>
        <vt:lpwstr>lsgmech_2.doc</vt:lpwstr>
      </vt:variant>
      <vt:variant>
        <vt:lpwstr>m1015</vt:lpwstr>
      </vt:variant>
      <vt:variant>
        <vt:i4>6488077</vt:i4>
      </vt:variant>
      <vt:variant>
        <vt:i4>1212</vt:i4>
      </vt:variant>
      <vt:variant>
        <vt:i4>0</vt:i4>
      </vt:variant>
      <vt:variant>
        <vt:i4>5</vt:i4>
      </vt:variant>
      <vt:variant>
        <vt:lpwstr>lsgmech_2.doc</vt:lpwstr>
      </vt:variant>
      <vt:variant>
        <vt:lpwstr>m1012</vt:lpwstr>
      </vt:variant>
      <vt:variant>
        <vt:i4>3801191</vt:i4>
      </vt:variant>
      <vt:variant>
        <vt:i4>1209</vt:i4>
      </vt:variant>
      <vt:variant>
        <vt:i4>0</vt:i4>
      </vt:variant>
      <vt:variant>
        <vt:i4>5</vt:i4>
      </vt:variant>
      <vt:variant>
        <vt:lpwstr>m1011.xlsx</vt:lpwstr>
      </vt:variant>
      <vt:variant>
        <vt:lpwstr/>
      </vt:variant>
      <vt:variant>
        <vt:i4>6488077</vt:i4>
      </vt:variant>
      <vt:variant>
        <vt:i4>1206</vt:i4>
      </vt:variant>
      <vt:variant>
        <vt:i4>0</vt:i4>
      </vt:variant>
      <vt:variant>
        <vt:i4>5</vt:i4>
      </vt:variant>
      <vt:variant>
        <vt:lpwstr>lsgmech_2.doc</vt:lpwstr>
      </vt:variant>
      <vt:variant>
        <vt:lpwstr>m1011</vt:lpwstr>
      </vt:variant>
      <vt:variant>
        <vt:i4>6488077</vt:i4>
      </vt:variant>
      <vt:variant>
        <vt:i4>1203</vt:i4>
      </vt:variant>
      <vt:variant>
        <vt:i4>0</vt:i4>
      </vt:variant>
      <vt:variant>
        <vt:i4>5</vt:i4>
      </vt:variant>
      <vt:variant>
        <vt:lpwstr>lsgmech_2.doc</vt:lpwstr>
      </vt:variant>
      <vt:variant>
        <vt:lpwstr>m1010</vt:lpwstr>
      </vt:variant>
      <vt:variant>
        <vt:i4>6422541</vt:i4>
      </vt:variant>
      <vt:variant>
        <vt:i4>1200</vt:i4>
      </vt:variant>
      <vt:variant>
        <vt:i4>0</vt:i4>
      </vt:variant>
      <vt:variant>
        <vt:i4>5</vt:i4>
      </vt:variant>
      <vt:variant>
        <vt:lpwstr>lsgmech_2.doc</vt:lpwstr>
      </vt:variant>
      <vt:variant>
        <vt:lpwstr>m1009</vt:lpwstr>
      </vt:variant>
      <vt:variant>
        <vt:i4>6881290</vt:i4>
      </vt:variant>
      <vt:variant>
        <vt:i4>1197</vt:i4>
      </vt:variant>
      <vt:variant>
        <vt:i4>0</vt:i4>
      </vt:variant>
      <vt:variant>
        <vt:i4>5</vt:i4>
      </vt:variant>
      <vt:variant>
        <vt:lpwstr>lsgmech_2.doc</vt:lpwstr>
      </vt:variant>
      <vt:variant>
        <vt:lpwstr>m973</vt:lpwstr>
      </vt:variant>
      <vt:variant>
        <vt:i4>7143432</vt:i4>
      </vt:variant>
      <vt:variant>
        <vt:i4>1191</vt:i4>
      </vt:variant>
      <vt:variant>
        <vt:i4>0</vt:i4>
      </vt:variant>
      <vt:variant>
        <vt:i4>5</vt:i4>
      </vt:variant>
      <vt:variant>
        <vt:lpwstr>lsgmech_2.doc</vt:lpwstr>
      </vt:variant>
      <vt:variant>
        <vt:lpwstr>m957</vt:lpwstr>
      </vt:variant>
      <vt:variant>
        <vt:i4>6815752</vt:i4>
      </vt:variant>
      <vt:variant>
        <vt:i4>1188</vt:i4>
      </vt:variant>
      <vt:variant>
        <vt:i4>0</vt:i4>
      </vt:variant>
      <vt:variant>
        <vt:i4>5</vt:i4>
      </vt:variant>
      <vt:variant>
        <vt:lpwstr>lsgmech_2.doc</vt:lpwstr>
      </vt:variant>
      <vt:variant>
        <vt:lpwstr>m952</vt:lpwstr>
      </vt:variant>
      <vt:variant>
        <vt:i4>7143433</vt:i4>
      </vt:variant>
      <vt:variant>
        <vt:i4>1185</vt:i4>
      </vt:variant>
      <vt:variant>
        <vt:i4>0</vt:i4>
      </vt:variant>
      <vt:variant>
        <vt:i4>5</vt:i4>
      </vt:variant>
      <vt:variant>
        <vt:lpwstr>lsgmech_2.doc</vt:lpwstr>
      </vt:variant>
      <vt:variant>
        <vt:lpwstr>m947</vt:lpwstr>
      </vt:variant>
      <vt:variant>
        <vt:i4>7274505</vt:i4>
      </vt:variant>
      <vt:variant>
        <vt:i4>1182</vt:i4>
      </vt:variant>
      <vt:variant>
        <vt:i4>0</vt:i4>
      </vt:variant>
      <vt:variant>
        <vt:i4>5</vt:i4>
      </vt:variant>
      <vt:variant>
        <vt:lpwstr>lsgmech_2.doc</vt:lpwstr>
      </vt:variant>
      <vt:variant>
        <vt:lpwstr>m945</vt:lpwstr>
      </vt:variant>
      <vt:variant>
        <vt:i4>7143438</vt:i4>
      </vt:variant>
      <vt:variant>
        <vt:i4>1164</vt:i4>
      </vt:variant>
      <vt:variant>
        <vt:i4>0</vt:i4>
      </vt:variant>
      <vt:variant>
        <vt:i4>5</vt:i4>
      </vt:variant>
      <vt:variant>
        <vt:lpwstr>lsgmech_2.doc</vt:lpwstr>
      </vt:variant>
      <vt:variant>
        <vt:lpwstr>m937</vt:lpwstr>
      </vt:variant>
      <vt:variant>
        <vt:i4>3342397</vt:i4>
      </vt:variant>
      <vt:variant>
        <vt:i4>1161</vt:i4>
      </vt:variant>
      <vt:variant>
        <vt:i4>0</vt:i4>
      </vt:variant>
      <vt:variant>
        <vt:i4>5</vt:i4>
      </vt:variant>
      <vt:variant>
        <vt:lpwstr>lsgmech.doc</vt:lpwstr>
      </vt:variant>
      <vt:variant>
        <vt:lpwstr>m926</vt:lpwstr>
      </vt:variant>
      <vt:variant>
        <vt:i4>3997759</vt:i4>
      </vt:variant>
      <vt:variant>
        <vt:i4>1158</vt:i4>
      </vt:variant>
      <vt:variant>
        <vt:i4>0</vt:i4>
      </vt:variant>
      <vt:variant>
        <vt:i4>5</vt:i4>
      </vt:variant>
      <vt:variant>
        <vt:lpwstr>lsgmech.doc</vt:lpwstr>
      </vt:variant>
      <vt:variant>
        <vt:lpwstr>m908</vt:lpwstr>
      </vt:variant>
      <vt:variant>
        <vt:i4>3604534</vt:i4>
      </vt:variant>
      <vt:variant>
        <vt:i4>1149</vt:i4>
      </vt:variant>
      <vt:variant>
        <vt:i4>0</vt:i4>
      </vt:variant>
      <vt:variant>
        <vt:i4>5</vt:i4>
      </vt:variant>
      <vt:variant>
        <vt:lpwstr>lsgmech.doc</vt:lpwstr>
      </vt:variant>
      <vt:variant>
        <vt:lpwstr>m893</vt:lpwstr>
      </vt:variant>
      <vt:variant>
        <vt:i4>3473462</vt:i4>
      </vt:variant>
      <vt:variant>
        <vt:i4>1146</vt:i4>
      </vt:variant>
      <vt:variant>
        <vt:i4>0</vt:i4>
      </vt:variant>
      <vt:variant>
        <vt:i4>5</vt:i4>
      </vt:variant>
      <vt:variant>
        <vt:lpwstr>lsgmech.doc</vt:lpwstr>
      </vt:variant>
      <vt:variant>
        <vt:lpwstr>m891</vt:lpwstr>
      </vt:variant>
      <vt:variant>
        <vt:i4>3932214</vt:i4>
      </vt:variant>
      <vt:variant>
        <vt:i4>1143</vt:i4>
      </vt:variant>
      <vt:variant>
        <vt:i4>0</vt:i4>
      </vt:variant>
      <vt:variant>
        <vt:i4>5</vt:i4>
      </vt:variant>
      <vt:variant>
        <vt:lpwstr>lsgmech.doc</vt:lpwstr>
      </vt:variant>
      <vt:variant>
        <vt:lpwstr>m898</vt:lpwstr>
      </vt:variant>
      <vt:variant>
        <vt:i4>3342391</vt:i4>
      </vt:variant>
      <vt:variant>
        <vt:i4>1140</vt:i4>
      </vt:variant>
      <vt:variant>
        <vt:i4>0</vt:i4>
      </vt:variant>
      <vt:variant>
        <vt:i4>5</vt:i4>
      </vt:variant>
      <vt:variant>
        <vt:lpwstr>lsgmech.doc</vt:lpwstr>
      </vt:variant>
      <vt:variant>
        <vt:lpwstr>m887</vt:lpwstr>
      </vt:variant>
      <vt:variant>
        <vt:i4>3473464</vt:i4>
      </vt:variant>
      <vt:variant>
        <vt:i4>1137</vt:i4>
      </vt:variant>
      <vt:variant>
        <vt:i4>0</vt:i4>
      </vt:variant>
      <vt:variant>
        <vt:i4>5</vt:i4>
      </vt:variant>
      <vt:variant>
        <vt:lpwstr>lsgmech.doc</vt:lpwstr>
      </vt:variant>
      <vt:variant>
        <vt:lpwstr>m871</vt:lpwstr>
      </vt:variant>
      <vt:variant>
        <vt:i4>3145786</vt:i4>
      </vt:variant>
      <vt:variant>
        <vt:i4>1134</vt:i4>
      </vt:variant>
      <vt:variant>
        <vt:i4>0</vt:i4>
      </vt:variant>
      <vt:variant>
        <vt:i4>5</vt:i4>
      </vt:variant>
      <vt:variant>
        <vt:lpwstr>lsgmech.doc</vt:lpwstr>
      </vt:variant>
      <vt:variant>
        <vt:lpwstr>m854</vt:lpwstr>
      </vt:variant>
      <vt:variant>
        <vt:i4>3932220</vt:i4>
      </vt:variant>
      <vt:variant>
        <vt:i4>1131</vt:i4>
      </vt:variant>
      <vt:variant>
        <vt:i4>0</vt:i4>
      </vt:variant>
      <vt:variant>
        <vt:i4>5</vt:i4>
      </vt:variant>
      <vt:variant>
        <vt:lpwstr>lsgmech.doc</vt:lpwstr>
      </vt:variant>
      <vt:variant>
        <vt:lpwstr>m838</vt:lpwstr>
      </vt:variant>
      <vt:variant>
        <vt:i4>3342396</vt:i4>
      </vt:variant>
      <vt:variant>
        <vt:i4>1128</vt:i4>
      </vt:variant>
      <vt:variant>
        <vt:i4>0</vt:i4>
      </vt:variant>
      <vt:variant>
        <vt:i4>5</vt:i4>
      </vt:variant>
      <vt:variant>
        <vt:lpwstr>lsgmech.doc</vt:lpwstr>
      </vt:variant>
      <vt:variant>
        <vt:lpwstr>m837</vt:lpwstr>
      </vt:variant>
      <vt:variant>
        <vt:i4>3276860</vt:i4>
      </vt:variant>
      <vt:variant>
        <vt:i4>1125</vt:i4>
      </vt:variant>
      <vt:variant>
        <vt:i4>0</vt:i4>
      </vt:variant>
      <vt:variant>
        <vt:i4>5</vt:i4>
      </vt:variant>
      <vt:variant>
        <vt:lpwstr>lsgmech.doc</vt:lpwstr>
      </vt:variant>
      <vt:variant>
        <vt:lpwstr>m836</vt:lpwstr>
      </vt:variant>
      <vt:variant>
        <vt:i4>3211327</vt:i4>
      </vt:variant>
      <vt:variant>
        <vt:i4>1122</vt:i4>
      </vt:variant>
      <vt:variant>
        <vt:i4>0</vt:i4>
      </vt:variant>
      <vt:variant>
        <vt:i4>5</vt:i4>
      </vt:variant>
      <vt:variant>
        <vt:lpwstr>lsgmech.doc</vt:lpwstr>
      </vt:variant>
      <vt:variant>
        <vt:lpwstr>m805</vt:lpwstr>
      </vt:variant>
      <vt:variant>
        <vt:i4>3866678</vt:i4>
      </vt:variant>
      <vt:variant>
        <vt:i4>1116</vt:i4>
      </vt:variant>
      <vt:variant>
        <vt:i4>0</vt:i4>
      </vt:variant>
      <vt:variant>
        <vt:i4>5</vt:i4>
      </vt:variant>
      <vt:variant>
        <vt:lpwstr>lsgmech.doc</vt:lpwstr>
      </vt:variant>
      <vt:variant>
        <vt:lpwstr>m790</vt:lpwstr>
      </vt:variant>
      <vt:variant>
        <vt:i4>3342394</vt:i4>
      </vt:variant>
      <vt:variant>
        <vt:i4>1113</vt:i4>
      </vt:variant>
      <vt:variant>
        <vt:i4>0</vt:i4>
      </vt:variant>
      <vt:variant>
        <vt:i4>5</vt:i4>
      </vt:variant>
      <vt:variant>
        <vt:lpwstr>lsgmech.doc</vt:lpwstr>
      </vt:variant>
      <vt:variant>
        <vt:lpwstr>m758</vt:lpwstr>
      </vt:variant>
      <vt:variant>
        <vt:i4>3932218</vt:i4>
      </vt:variant>
      <vt:variant>
        <vt:i4>1110</vt:i4>
      </vt:variant>
      <vt:variant>
        <vt:i4>0</vt:i4>
      </vt:variant>
      <vt:variant>
        <vt:i4>5</vt:i4>
      </vt:variant>
      <vt:variant>
        <vt:lpwstr>lsgmech.doc</vt:lpwstr>
      </vt:variant>
      <vt:variant>
        <vt:lpwstr>m757</vt:lpwstr>
      </vt:variant>
      <vt:variant>
        <vt:i4>3997754</vt:i4>
      </vt:variant>
      <vt:variant>
        <vt:i4>1107</vt:i4>
      </vt:variant>
      <vt:variant>
        <vt:i4>0</vt:i4>
      </vt:variant>
      <vt:variant>
        <vt:i4>5</vt:i4>
      </vt:variant>
      <vt:variant>
        <vt:lpwstr>lsgmech.doc</vt:lpwstr>
      </vt:variant>
      <vt:variant>
        <vt:lpwstr>m756</vt:lpwstr>
      </vt:variant>
      <vt:variant>
        <vt:i4>3997755</vt:i4>
      </vt:variant>
      <vt:variant>
        <vt:i4>1104</vt:i4>
      </vt:variant>
      <vt:variant>
        <vt:i4>0</vt:i4>
      </vt:variant>
      <vt:variant>
        <vt:i4>5</vt:i4>
      </vt:variant>
      <vt:variant>
        <vt:lpwstr>lsgmech.doc</vt:lpwstr>
      </vt:variant>
      <vt:variant>
        <vt:lpwstr>m746</vt:lpwstr>
      </vt:variant>
      <vt:variant>
        <vt:i4>3670075</vt:i4>
      </vt:variant>
      <vt:variant>
        <vt:i4>1098</vt:i4>
      </vt:variant>
      <vt:variant>
        <vt:i4>0</vt:i4>
      </vt:variant>
      <vt:variant>
        <vt:i4>5</vt:i4>
      </vt:variant>
      <vt:variant>
        <vt:lpwstr>lsgmech.doc</vt:lpwstr>
      </vt:variant>
      <vt:variant>
        <vt:lpwstr>m743</vt:lpwstr>
      </vt:variant>
      <vt:variant>
        <vt:i4>3801148</vt:i4>
      </vt:variant>
      <vt:variant>
        <vt:i4>1095</vt:i4>
      </vt:variant>
      <vt:variant>
        <vt:i4>0</vt:i4>
      </vt:variant>
      <vt:variant>
        <vt:i4>5</vt:i4>
      </vt:variant>
      <vt:variant>
        <vt:lpwstr>lsgmech.doc</vt:lpwstr>
      </vt:variant>
      <vt:variant>
        <vt:lpwstr>m731</vt:lpwstr>
      </vt:variant>
      <vt:variant>
        <vt:i4>3932221</vt:i4>
      </vt:variant>
      <vt:variant>
        <vt:i4>1092</vt:i4>
      </vt:variant>
      <vt:variant>
        <vt:i4>0</vt:i4>
      </vt:variant>
      <vt:variant>
        <vt:i4>5</vt:i4>
      </vt:variant>
      <vt:variant>
        <vt:lpwstr>lsgmech.doc</vt:lpwstr>
      </vt:variant>
      <vt:variant>
        <vt:lpwstr>m727</vt:lpwstr>
      </vt:variant>
      <vt:variant>
        <vt:i4>4063294</vt:i4>
      </vt:variant>
      <vt:variant>
        <vt:i4>1089</vt:i4>
      </vt:variant>
      <vt:variant>
        <vt:i4>0</vt:i4>
      </vt:variant>
      <vt:variant>
        <vt:i4>5</vt:i4>
      </vt:variant>
      <vt:variant>
        <vt:lpwstr>lsgmech.doc</vt:lpwstr>
      </vt:variant>
      <vt:variant>
        <vt:lpwstr>m715</vt:lpwstr>
      </vt:variant>
      <vt:variant>
        <vt:i4>3866680</vt:i4>
      </vt:variant>
      <vt:variant>
        <vt:i4>1086</vt:i4>
      </vt:variant>
      <vt:variant>
        <vt:i4>0</vt:i4>
      </vt:variant>
      <vt:variant>
        <vt:i4>5</vt:i4>
      </vt:variant>
      <vt:variant>
        <vt:lpwstr>lsgmech.doc</vt:lpwstr>
      </vt:variant>
      <vt:variant>
        <vt:lpwstr>m671</vt:lpwstr>
      </vt:variant>
      <vt:variant>
        <vt:i4>3932220</vt:i4>
      </vt:variant>
      <vt:variant>
        <vt:i4>1077</vt:i4>
      </vt:variant>
      <vt:variant>
        <vt:i4>0</vt:i4>
      </vt:variant>
      <vt:variant>
        <vt:i4>5</vt:i4>
      </vt:variant>
      <vt:variant>
        <vt:lpwstr>lsgmech.doc</vt:lpwstr>
      </vt:variant>
      <vt:variant>
        <vt:lpwstr>m636</vt:lpwstr>
      </vt:variant>
      <vt:variant>
        <vt:i4>3276861</vt:i4>
      </vt:variant>
      <vt:variant>
        <vt:i4>1071</vt:i4>
      </vt:variant>
      <vt:variant>
        <vt:i4>0</vt:i4>
      </vt:variant>
      <vt:variant>
        <vt:i4>5</vt:i4>
      </vt:variant>
      <vt:variant>
        <vt:lpwstr>lsgmech.doc</vt:lpwstr>
      </vt:variant>
      <vt:variant>
        <vt:lpwstr>m628</vt:lpwstr>
      </vt:variant>
      <vt:variant>
        <vt:i4>4063293</vt:i4>
      </vt:variant>
      <vt:variant>
        <vt:i4>1068</vt:i4>
      </vt:variant>
      <vt:variant>
        <vt:i4>0</vt:i4>
      </vt:variant>
      <vt:variant>
        <vt:i4>5</vt:i4>
      </vt:variant>
      <vt:variant>
        <vt:lpwstr>lsgmech.doc</vt:lpwstr>
      </vt:variant>
      <vt:variant>
        <vt:lpwstr>m624</vt:lpwstr>
      </vt:variant>
      <vt:variant>
        <vt:i4>3932222</vt:i4>
      </vt:variant>
      <vt:variant>
        <vt:i4>1065</vt:i4>
      </vt:variant>
      <vt:variant>
        <vt:i4>0</vt:i4>
      </vt:variant>
      <vt:variant>
        <vt:i4>5</vt:i4>
      </vt:variant>
      <vt:variant>
        <vt:lpwstr>lsgmech.doc</vt:lpwstr>
      </vt:variant>
      <vt:variant>
        <vt:lpwstr>m616</vt:lpwstr>
      </vt:variant>
      <vt:variant>
        <vt:i4>3801150</vt:i4>
      </vt:variant>
      <vt:variant>
        <vt:i4>1062</vt:i4>
      </vt:variant>
      <vt:variant>
        <vt:i4>0</vt:i4>
      </vt:variant>
      <vt:variant>
        <vt:i4>5</vt:i4>
      </vt:variant>
      <vt:variant>
        <vt:lpwstr>lsgmech.doc</vt:lpwstr>
      </vt:variant>
      <vt:variant>
        <vt:lpwstr>m610</vt:lpwstr>
      </vt:variant>
      <vt:variant>
        <vt:i4>3670072</vt:i4>
      </vt:variant>
      <vt:variant>
        <vt:i4>1059</vt:i4>
      </vt:variant>
      <vt:variant>
        <vt:i4>0</vt:i4>
      </vt:variant>
      <vt:variant>
        <vt:i4>5</vt:i4>
      </vt:variant>
      <vt:variant>
        <vt:lpwstr>lsgmech.doc</vt:lpwstr>
      </vt:variant>
      <vt:variant>
        <vt:lpwstr>m571</vt:lpwstr>
      </vt:variant>
      <vt:variant>
        <vt:i4>4128825</vt:i4>
      </vt:variant>
      <vt:variant>
        <vt:i4>1056</vt:i4>
      </vt:variant>
      <vt:variant>
        <vt:i4>0</vt:i4>
      </vt:variant>
      <vt:variant>
        <vt:i4>5</vt:i4>
      </vt:variant>
      <vt:variant>
        <vt:lpwstr>lsgmech.doc</vt:lpwstr>
      </vt:variant>
      <vt:variant>
        <vt:lpwstr>m566</vt:lpwstr>
      </vt:variant>
      <vt:variant>
        <vt:i4>3932217</vt:i4>
      </vt:variant>
      <vt:variant>
        <vt:i4>1050</vt:i4>
      </vt:variant>
      <vt:variant>
        <vt:i4>0</vt:i4>
      </vt:variant>
      <vt:variant>
        <vt:i4>5</vt:i4>
      </vt:variant>
      <vt:variant>
        <vt:lpwstr>lsgmech.doc</vt:lpwstr>
      </vt:variant>
      <vt:variant>
        <vt:lpwstr>m565</vt:lpwstr>
      </vt:variant>
      <vt:variant>
        <vt:i4>3997753</vt:i4>
      </vt:variant>
      <vt:variant>
        <vt:i4>1047</vt:i4>
      </vt:variant>
      <vt:variant>
        <vt:i4>0</vt:i4>
      </vt:variant>
      <vt:variant>
        <vt:i4>5</vt:i4>
      </vt:variant>
      <vt:variant>
        <vt:lpwstr>lsgmech.doc</vt:lpwstr>
      </vt:variant>
      <vt:variant>
        <vt:lpwstr>m564</vt:lpwstr>
      </vt:variant>
      <vt:variant>
        <vt:i4>3932218</vt:i4>
      </vt:variant>
      <vt:variant>
        <vt:i4>1044</vt:i4>
      </vt:variant>
      <vt:variant>
        <vt:i4>0</vt:i4>
      </vt:variant>
      <vt:variant>
        <vt:i4>5</vt:i4>
      </vt:variant>
      <vt:variant>
        <vt:lpwstr>lsgmech.doc</vt:lpwstr>
      </vt:variant>
      <vt:variant>
        <vt:lpwstr>m555</vt:lpwstr>
      </vt:variant>
      <vt:variant>
        <vt:i4>3670074</vt:i4>
      </vt:variant>
      <vt:variant>
        <vt:i4>1041</vt:i4>
      </vt:variant>
      <vt:variant>
        <vt:i4>0</vt:i4>
      </vt:variant>
      <vt:variant>
        <vt:i4>5</vt:i4>
      </vt:variant>
      <vt:variant>
        <vt:lpwstr>lsgmech.doc</vt:lpwstr>
      </vt:variant>
      <vt:variant>
        <vt:lpwstr>m551</vt:lpwstr>
      </vt:variant>
      <vt:variant>
        <vt:i4>4063294</vt:i4>
      </vt:variant>
      <vt:variant>
        <vt:i4>1038</vt:i4>
      </vt:variant>
      <vt:variant>
        <vt:i4>0</vt:i4>
      </vt:variant>
      <vt:variant>
        <vt:i4>5</vt:i4>
      </vt:variant>
      <vt:variant>
        <vt:lpwstr>lsgmech.doc</vt:lpwstr>
      </vt:variant>
      <vt:variant>
        <vt:lpwstr>m517</vt:lpwstr>
      </vt:variant>
      <vt:variant>
        <vt:i4>3670078</vt:i4>
      </vt:variant>
      <vt:variant>
        <vt:i4>1032</vt:i4>
      </vt:variant>
      <vt:variant>
        <vt:i4>0</vt:i4>
      </vt:variant>
      <vt:variant>
        <vt:i4>5</vt:i4>
      </vt:variant>
      <vt:variant>
        <vt:lpwstr>lsgmech.doc</vt:lpwstr>
      </vt:variant>
      <vt:variant>
        <vt:lpwstr>m511</vt:lpwstr>
      </vt:variant>
      <vt:variant>
        <vt:i4>4063295</vt:i4>
      </vt:variant>
      <vt:variant>
        <vt:i4>1029</vt:i4>
      </vt:variant>
      <vt:variant>
        <vt:i4>0</vt:i4>
      </vt:variant>
      <vt:variant>
        <vt:i4>5</vt:i4>
      </vt:variant>
      <vt:variant>
        <vt:lpwstr>lsgmech.doc</vt:lpwstr>
      </vt:variant>
      <vt:variant>
        <vt:lpwstr>m507</vt:lpwstr>
      </vt:variant>
      <vt:variant>
        <vt:i4>4128831</vt:i4>
      </vt:variant>
      <vt:variant>
        <vt:i4>1026</vt:i4>
      </vt:variant>
      <vt:variant>
        <vt:i4>0</vt:i4>
      </vt:variant>
      <vt:variant>
        <vt:i4>5</vt:i4>
      </vt:variant>
      <vt:variant>
        <vt:lpwstr>lsgmech.doc</vt:lpwstr>
      </vt:variant>
      <vt:variant>
        <vt:lpwstr>m506</vt:lpwstr>
      </vt:variant>
      <vt:variant>
        <vt:i4>3932223</vt:i4>
      </vt:variant>
      <vt:variant>
        <vt:i4>1023</vt:i4>
      </vt:variant>
      <vt:variant>
        <vt:i4>0</vt:i4>
      </vt:variant>
      <vt:variant>
        <vt:i4>5</vt:i4>
      </vt:variant>
      <vt:variant>
        <vt:lpwstr>lsgmech.doc</vt:lpwstr>
      </vt:variant>
      <vt:variant>
        <vt:lpwstr>m505</vt:lpwstr>
      </vt:variant>
      <vt:variant>
        <vt:i4>3866679</vt:i4>
      </vt:variant>
      <vt:variant>
        <vt:i4>1020</vt:i4>
      </vt:variant>
      <vt:variant>
        <vt:i4>0</vt:i4>
      </vt:variant>
      <vt:variant>
        <vt:i4>5</vt:i4>
      </vt:variant>
      <vt:variant>
        <vt:lpwstr>lsgmech.doc</vt:lpwstr>
      </vt:variant>
      <vt:variant>
        <vt:lpwstr>m483</vt:lpwstr>
      </vt:variant>
      <vt:variant>
        <vt:i4>4063288</vt:i4>
      </vt:variant>
      <vt:variant>
        <vt:i4>1017</vt:i4>
      </vt:variant>
      <vt:variant>
        <vt:i4>0</vt:i4>
      </vt:variant>
      <vt:variant>
        <vt:i4>5</vt:i4>
      </vt:variant>
      <vt:variant>
        <vt:lpwstr>lsgmech.doc</vt:lpwstr>
      </vt:variant>
      <vt:variant>
        <vt:lpwstr>m476</vt:lpwstr>
      </vt:variant>
      <vt:variant>
        <vt:i4>3932216</vt:i4>
      </vt:variant>
      <vt:variant>
        <vt:i4>1014</vt:i4>
      </vt:variant>
      <vt:variant>
        <vt:i4>0</vt:i4>
      </vt:variant>
      <vt:variant>
        <vt:i4>5</vt:i4>
      </vt:variant>
      <vt:variant>
        <vt:lpwstr>lsgmech.doc</vt:lpwstr>
      </vt:variant>
      <vt:variant>
        <vt:lpwstr>m474</vt:lpwstr>
      </vt:variant>
      <vt:variant>
        <vt:i4>4128827</vt:i4>
      </vt:variant>
      <vt:variant>
        <vt:i4>1011</vt:i4>
      </vt:variant>
      <vt:variant>
        <vt:i4>0</vt:i4>
      </vt:variant>
      <vt:variant>
        <vt:i4>5</vt:i4>
      </vt:variant>
      <vt:variant>
        <vt:lpwstr>lsgmech.doc</vt:lpwstr>
      </vt:variant>
      <vt:variant>
        <vt:lpwstr>m447</vt:lpwstr>
      </vt:variant>
      <vt:variant>
        <vt:i4>3735613</vt:i4>
      </vt:variant>
      <vt:variant>
        <vt:i4>1008</vt:i4>
      </vt:variant>
      <vt:variant>
        <vt:i4>0</vt:i4>
      </vt:variant>
      <vt:variant>
        <vt:i4>5</vt:i4>
      </vt:variant>
      <vt:variant>
        <vt:lpwstr>lsgmech.doc</vt:lpwstr>
      </vt:variant>
      <vt:variant>
        <vt:lpwstr>m421</vt:lpwstr>
      </vt:variant>
      <vt:variant>
        <vt:i4>3670077</vt:i4>
      </vt:variant>
      <vt:variant>
        <vt:i4>1005</vt:i4>
      </vt:variant>
      <vt:variant>
        <vt:i4>0</vt:i4>
      </vt:variant>
      <vt:variant>
        <vt:i4>5</vt:i4>
      </vt:variant>
      <vt:variant>
        <vt:lpwstr>lsgmech.doc</vt:lpwstr>
      </vt:variant>
      <vt:variant>
        <vt:lpwstr>m420</vt:lpwstr>
      </vt:variant>
      <vt:variant>
        <vt:i4>3211326</vt:i4>
      </vt:variant>
      <vt:variant>
        <vt:i4>1002</vt:i4>
      </vt:variant>
      <vt:variant>
        <vt:i4>0</vt:i4>
      </vt:variant>
      <vt:variant>
        <vt:i4>5</vt:i4>
      </vt:variant>
      <vt:variant>
        <vt:lpwstr>lsgmech.doc</vt:lpwstr>
      </vt:variant>
      <vt:variant>
        <vt:lpwstr>m419</vt:lpwstr>
      </vt:variant>
      <vt:variant>
        <vt:i4>3145790</vt:i4>
      </vt:variant>
      <vt:variant>
        <vt:i4>999</vt:i4>
      </vt:variant>
      <vt:variant>
        <vt:i4>0</vt:i4>
      </vt:variant>
      <vt:variant>
        <vt:i4>5</vt:i4>
      </vt:variant>
      <vt:variant>
        <vt:lpwstr>lsgmech.doc</vt:lpwstr>
      </vt:variant>
      <vt:variant>
        <vt:lpwstr>m418</vt:lpwstr>
      </vt:variant>
      <vt:variant>
        <vt:i4>3866686</vt:i4>
      </vt:variant>
      <vt:variant>
        <vt:i4>996</vt:i4>
      </vt:variant>
      <vt:variant>
        <vt:i4>0</vt:i4>
      </vt:variant>
      <vt:variant>
        <vt:i4>5</vt:i4>
      </vt:variant>
      <vt:variant>
        <vt:lpwstr>lsgmech.doc</vt:lpwstr>
      </vt:variant>
      <vt:variant>
        <vt:lpwstr>m413</vt:lpwstr>
      </vt:variant>
      <vt:variant>
        <vt:i4>3932214</vt:i4>
      </vt:variant>
      <vt:variant>
        <vt:i4>993</vt:i4>
      </vt:variant>
      <vt:variant>
        <vt:i4>0</vt:i4>
      </vt:variant>
      <vt:variant>
        <vt:i4>5</vt:i4>
      </vt:variant>
      <vt:variant>
        <vt:lpwstr>lsgmech.doc</vt:lpwstr>
      </vt:variant>
      <vt:variant>
        <vt:lpwstr>m393</vt:lpwstr>
      </vt:variant>
      <vt:variant>
        <vt:i4>3604539</vt:i4>
      </vt:variant>
      <vt:variant>
        <vt:i4>990</vt:i4>
      </vt:variant>
      <vt:variant>
        <vt:i4>0</vt:i4>
      </vt:variant>
      <vt:variant>
        <vt:i4>5</vt:i4>
      </vt:variant>
      <vt:variant>
        <vt:lpwstr>lsgmech.doc</vt:lpwstr>
      </vt:variant>
      <vt:variant>
        <vt:lpwstr>m348</vt:lpwstr>
      </vt:variant>
      <vt:variant>
        <vt:i4>3801147</vt:i4>
      </vt:variant>
      <vt:variant>
        <vt:i4>987</vt:i4>
      </vt:variant>
      <vt:variant>
        <vt:i4>0</vt:i4>
      </vt:variant>
      <vt:variant>
        <vt:i4>5</vt:i4>
      </vt:variant>
      <vt:variant>
        <vt:lpwstr>lsgmech.doc</vt:lpwstr>
      </vt:variant>
      <vt:variant>
        <vt:lpwstr>m345</vt:lpwstr>
      </vt:variant>
      <vt:variant>
        <vt:i4>3539004</vt:i4>
      </vt:variant>
      <vt:variant>
        <vt:i4>984</vt:i4>
      </vt:variant>
      <vt:variant>
        <vt:i4>0</vt:i4>
      </vt:variant>
      <vt:variant>
        <vt:i4>5</vt:i4>
      </vt:variant>
      <vt:variant>
        <vt:lpwstr>lsgmech.doc</vt:lpwstr>
      </vt:variant>
      <vt:variant>
        <vt:lpwstr>m339</vt:lpwstr>
      </vt:variant>
      <vt:variant>
        <vt:i4>3670076</vt:i4>
      </vt:variant>
      <vt:variant>
        <vt:i4>981</vt:i4>
      </vt:variant>
      <vt:variant>
        <vt:i4>0</vt:i4>
      </vt:variant>
      <vt:variant>
        <vt:i4>5</vt:i4>
      </vt:variant>
      <vt:variant>
        <vt:lpwstr>lsgmech.doc</vt:lpwstr>
      </vt:variant>
      <vt:variant>
        <vt:lpwstr>m337</vt:lpwstr>
      </vt:variant>
      <vt:variant>
        <vt:i4>3801149</vt:i4>
      </vt:variant>
      <vt:variant>
        <vt:i4>978</vt:i4>
      </vt:variant>
      <vt:variant>
        <vt:i4>0</vt:i4>
      </vt:variant>
      <vt:variant>
        <vt:i4>5</vt:i4>
      </vt:variant>
      <vt:variant>
        <vt:lpwstr>lsgmech.doc</vt:lpwstr>
      </vt:variant>
      <vt:variant>
        <vt:lpwstr>m325</vt:lpwstr>
      </vt:variant>
      <vt:variant>
        <vt:i4>3932215</vt:i4>
      </vt:variant>
      <vt:variant>
        <vt:i4>975</vt:i4>
      </vt:variant>
      <vt:variant>
        <vt:i4>0</vt:i4>
      </vt:variant>
      <vt:variant>
        <vt:i4>5</vt:i4>
      </vt:variant>
      <vt:variant>
        <vt:lpwstr>lsgmech.doc</vt:lpwstr>
      </vt:variant>
      <vt:variant>
        <vt:lpwstr>m282</vt:lpwstr>
      </vt:variant>
      <vt:variant>
        <vt:i4>4063288</vt:i4>
      </vt:variant>
      <vt:variant>
        <vt:i4>972</vt:i4>
      </vt:variant>
      <vt:variant>
        <vt:i4>0</vt:i4>
      </vt:variant>
      <vt:variant>
        <vt:i4>5</vt:i4>
      </vt:variant>
      <vt:variant>
        <vt:lpwstr>lsgmech.doc</vt:lpwstr>
      </vt:variant>
      <vt:variant>
        <vt:lpwstr>m270</vt:lpwstr>
      </vt:variant>
      <vt:variant>
        <vt:i4>3801149</vt:i4>
      </vt:variant>
      <vt:variant>
        <vt:i4>969</vt:i4>
      </vt:variant>
      <vt:variant>
        <vt:i4>0</vt:i4>
      </vt:variant>
      <vt:variant>
        <vt:i4>5</vt:i4>
      </vt:variant>
      <vt:variant>
        <vt:lpwstr>lsgmech.doc</vt:lpwstr>
      </vt:variant>
      <vt:variant>
        <vt:lpwstr>m224</vt:lpwstr>
      </vt:variant>
      <vt:variant>
        <vt:i4>3670078</vt:i4>
      </vt:variant>
      <vt:variant>
        <vt:i4>966</vt:i4>
      </vt:variant>
      <vt:variant>
        <vt:i4>0</vt:i4>
      </vt:variant>
      <vt:variant>
        <vt:i4>5</vt:i4>
      </vt:variant>
      <vt:variant>
        <vt:lpwstr>lsgmech.doc</vt:lpwstr>
      </vt:variant>
      <vt:variant>
        <vt:lpwstr>m216</vt:lpwstr>
      </vt:variant>
      <vt:variant>
        <vt:i4>4128830</vt:i4>
      </vt:variant>
      <vt:variant>
        <vt:i4>963</vt:i4>
      </vt:variant>
      <vt:variant>
        <vt:i4>0</vt:i4>
      </vt:variant>
      <vt:variant>
        <vt:i4>5</vt:i4>
      </vt:variant>
      <vt:variant>
        <vt:lpwstr>lsgmech.doc</vt:lpwstr>
      </vt:variant>
      <vt:variant>
        <vt:lpwstr>m211</vt:lpwstr>
      </vt:variant>
      <vt:variant>
        <vt:i4>4063294</vt:i4>
      </vt:variant>
      <vt:variant>
        <vt:i4>960</vt:i4>
      </vt:variant>
      <vt:variant>
        <vt:i4>0</vt:i4>
      </vt:variant>
      <vt:variant>
        <vt:i4>5</vt:i4>
      </vt:variant>
      <vt:variant>
        <vt:lpwstr>lsgmech.doc</vt:lpwstr>
      </vt:variant>
      <vt:variant>
        <vt:lpwstr>m210</vt:lpwstr>
      </vt:variant>
      <vt:variant>
        <vt:i4>4063286</vt:i4>
      </vt:variant>
      <vt:variant>
        <vt:i4>957</vt:i4>
      </vt:variant>
      <vt:variant>
        <vt:i4>0</vt:i4>
      </vt:variant>
      <vt:variant>
        <vt:i4>5</vt:i4>
      </vt:variant>
      <vt:variant>
        <vt:lpwstr>lsgmech.doc</vt:lpwstr>
      </vt:variant>
      <vt:variant>
        <vt:lpwstr>m193</vt:lpwstr>
      </vt:variant>
      <vt:variant>
        <vt:i4>3866680</vt:i4>
      </vt:variant>
      <vt:variant>
        <vt:i4>954</vt:i4>
      </vt:variant>
      <vt:variant>
        <vt:i4>0</vt:i4>
      </vt:variant>
      <vt:variant>
        <vt:i4>5</vt:i4>
      </vt:variant>
      <vt:variant>
        <vt:lpwstr>lsgmech.doc</vt:lpwstr>
      </vt:variant>
      <vt:variant>
        <vt:lpwstr>m176</vt:lpwstr>
      </vt:variant>
      <vt:variant>
        <vt:i4>3473465</vt:i4>
      </vt:variant>
      <vt:variant>
        <vt:i4>951</vt:i4>
      </vt:variant>
      <vt:variant>
        <vt:i4>0</vt:i4>
      </vt:variant>
      <vt:variant>
        <vt:i4>5</vt:i4>
      </vt:variant>
      <vt:variant>
        <vt:lpwstr>lsgmech.doc</vt:lpwstr>
      </vt:variant>
      <vt:variant>
        <vt:lpwstr>m168</vt:lpwstr>
      </vt:variant>
      <vt:variant>
        <vt:i4>655375</vt:i4>
      </vt:variant>
      <vt:variant>
        <vt:i4>948</vt:i4>
      </vt:variant>
      <vt:variant>
        <vt:i4>0</vt:i4>
      </vt:variant>
      <vt:variant>
        <vt:i4>5</vt:i4>
      </vt:variant>
      <vt:variant>
        <vt:lpwstr>lsgmech.doc</vt:lpwstr>
      </vt:variant>
      <vt:variant>
        <vt:lpwstr>m61</vt:lpwstr>
      </vt:variant>
      <vt:variant>
        <vt:i4>655375</vt:i4>
      </vt:variant>
      <vt:variant>
        <vt:i4>945</vt:i4>
      </vt:variant>
      <vt:variant>
        <vt:i4>0</vt:i4>
      </vt:variant>
      <vt:variant>
        <vt:i4>5</vt:i4>
      </vt:variant>
      <vt:variant>
        <vt:lpwstr>lsgmech.doc</vt:lpwstr>
      </vt:variant>
      <vt:variant>
        <vt:lpwstr>m60</vt:lpwstr>
      </vt:variant>
      <vt:variant>
        <vt:i4>589839</vt:i4>
      </vt:variant>
      <vt:variant>
        <vt:i4>942</vt:i4>
      </vt:variant>
      <vt:variant>
        <vt:i4>0</vt:i4>
      </vt:variant>
      <vt:variant>
        <vt:i4>5</vt:i4>
      </vt:variant>
      <vt:variant>
        <vt:lpwstr>lsgmech.doc</vt:lpwstr>
      </vt:variant>
      <vt:variant>
        <vt:lpwstr>m59</vt:lpwstr>
      </vt:variant>
      <vt:variant>
        <vt:i4>589839</vt:i4>
      </vt:variant>
      <vt:variant>
        <vt:i4>939</vt:i4>
      </vt:variant>
      <vt:variant>
        <vt:i4>0</vt:i4>
      </vt:variant>
      <vt:variant>
        <vt:i4>5</vt:i4>
      </vt:variant>
      <vt:variant>
        <vt:lpwstr>lsgmech.doc</vt:lpwstr>
      </vt:variant>
      <vt:variant>
        <vt:lpwstr>m58</vt:lpwstr>
      </vt:variant>
      <vt:variant>
        <vt:i4>589839</vt:i4>
      </vt:variant>
      <vt:variant>
        <vt:i4>936</vt:i4>
      </vt:variant>
      <vt:variant>
        <vt:i4>0</vt:i4>
      </vt:variant>
      <vt:variant>
        <vt:i4>5</vt:i4>
      </vt:variant>
      <vt:variant>
        <vt:lpwstr>lsgmech.doc</vt:lpwstr>
      </vt:variant>
      <vt:variant>
        <vt:lpwstr>m57</vt:lpwstr>
      </vt:variant>
      <vt:variant>
        <vt:i4>589839</vt:i4>
      </vt:variant>
      <vt:variant>
        <vt:i4>933</vt:i4>
      </vt:variant>
      <vt:variant>
        <vt:i4>0</vt:i4>
      </vt:variant>
      <vt:variant>
        <vt:i4>5</vt:i4>
      </vt:variant>
      <vt:variant>
        <vt:lpwstr>lsgmech.doc</vt:lpwstr>
      </vt:variant>
      <vt:variant>
        <vt:lpwstr>m56</vt:lpwstr>
      </vt:variant>
      <vt:variant>
        <vt:i4>589839</vt:i4>
      </vt:variant>
      <vt:variant>
        <vt:i4>930</vt:i4>
      </vt:variant>
      <vt:variant>
        <vt:i4>0</vt:i4>
      </vt:variant>
      <vt:variant>
        <vt:i4>5</vt:i4>
      </vt:variant>
      <vt:variant>
        <vt:lpwstr>lsgmech.doc</vt:lpwstr>
      </vt:variant>
      <vt:variant>
        <vt:lpwstr>m55</vt:lpwstr>
      </vt:variant>
      <vt:variant>
        <vt:i4>589839</vt:i4>
      </vt:variant>
      <vt:variant>
        <vt:i4>927</vt:i4>
      </vt:variant>
      <vt:variant>
        <vt:i4>0</vt:i4>
      </vt:variant>
      <vt:variant>
        <vt:i4>5</vt:i4>
      </vt:variant>
      <vt:variant>
        <vt:lpwstr>lsgmech.doc</vt:lpwstr>
      </vt:variant>
      <vt:variant>
        <vt:lpwstr>m52</vt:lpwstr>
      </vt:variant>
      <vt:variant>
        <vt:i4>589839</vt:i4>
      </vt:variant>
      <vt:variant>
        <vt:i4>924</vt:i4>
      </vt:variant>
      <vt:variant>
        <vt:i4>0</vt:i4>
      </vt:variant>
      <vt:variant>
        <vt:i4>5</vt:i4>
      </vt:variant>
      <vt:variant>
        <vt:lpwstr>lsgmech.doc</vt:lpwstr>
      </vt:variant>
      <vt:variant>
        <vt:lpwstr>m51</vt:lpwstr>
      </vt:variant>
      <vt:variant>
        <vt:i4>851983</vt:i4>
      </vt:variant>
      <vt:variant>
        <vt:i4>921</vt:i4>
      </vt:variant>
      <vt:variant>
        <vt:i4>0</vt:i4>
      </vt:variant>
      <vt:variant>
        <vt:i4>5</vt:i4>
      </vt:variant>
      <vt:variant>
        <vt:lpwstr>lsgmech.doc</vt:lpwstr>
      </vt:variant>
      <vt:variant>
        <vt:lpwstr>m19</vt:lpwstr>
      </vt:variant>
      <vt:variant>
        <vt:i4>851983</vt:i4>
      </vt:variant>
      <vt:variant>
        <vt:i4>918</vt:i4>
      </vt:variant>
      <vt:variant>
        <vt:i4>0</vt:i4>
      </vt:variant>
      <vt:variant>
        <vt:i4>5</vt:i4>
      </vt:variant>
      <vt:variant>
        <vt:lpwstr>lsgmech.doc</vt:lpwstr>
      </vt:variant>
      <vt:variant>
        <vt:lpwstr>m18</vt:lpwstr>
      </vt:variant>
      <vt:variant>
        <vt:i4>851983</vt:i4>
      </vt:variant>
      <vt:variant>
        <vt:i4>915</vt:i4>
      </vt:variant>
      <vt:variant>
        <vt:i4>0</vt:i4>
      </vt:variant>
      <vt:variant>
        <vt:i4>5</vt:i4>
      </vt:variant>
      <vt:variant>
        <vt:lpwstr>lsgmech.doc</vt:lpwstr>
      </vt:variant>
      <vt:variant>
        <vt:lpwstr>m13</vt:lpwstr>
      </vt:variant>
      <vt:variant>
        <vt:i4>851983</vt:i4>
      </vt:variant>
      <vt:variant>
        <vt:i4>912</vt:i4>
      </vt:variant>
      <vt:variant>
        <vt:i4>0</vt:i4>
      </vt:variant>
      <vt:variant>
        <vt:i4>5</vt:i4>
      </vt:variant>
      <vt:variant>
        <vt:lpwstr>lsgmech.doc</vt:lpwstr>
      </vt:variant>
      <vt:variant>
        <vt:lpwstr>m12</vt:lpwstr>
      </vt:variant>
      <vt:variant>
        <vt:i4>720911</vt:i4>
      </vt:variant>
      <vt:variant>
        <vt:i4>909</vt:i4>
      </vt:variant>
      <vt:variant>
        <vt:i4>0</vt:i4>
      </vt:variant>
      <vt:variant>
        <vt:i4>5</vt:i4>
      </vt:variant>
      <vt:variant>
        <vt:lpwstr>lsgmech.doc</vt:lpwstr>
      </vt:variant>
      <vt:variant>
        <vt:lpwstr>m7</vt:lpwstr>
      </vt:variant>
      <vt:variant>
        <vt:i4>655375</vt:i4>
      </vt:variant>
      <vt:variant>
        <vt:i4>906</vt:i4>
      </vt:variant>
      <vt:variant>
        <vt:i4>0</vt:i4>
      </vt:variant>
      <vt:variant>
        <vt:i4>5</vt:i4>
      </vt:variant>
      <vt:variant>
        <vt:lpwstr>lsgmech.doc</vt:lpwstr>
      </vt:variant>
      <vt:variant>
        <vt:lpwstr>m6</vt:lpwstr>
      </vt:variant>
      <vt:variant>
        <vt:i4>589839</vt:i4>
      </vt:variant>
      <vt:variant>
        <vt:i4>903</vt:i4>
      </vt:variant>
      <vt:variant>
        <vt:i4>0</vt:i4>
      </vt:variant>
      <vt:variant>
        <vt:i4>5</vt:i4>
      </vt:variant>
      <vt:variant>
        <vt:lpwstr>lsgmech.doc</vt:lpwstr>
      </vt:variant>
      <vt:variant>
        <vt:lpwstr>m5</vt:lpwstr>
      </vt:variant>
      <vt:variant>
        <vt:i4>524303</vt:i4>
      </vt:variant>
      <vt:variant>
        <vt:i4>900</vt:i4>
      </vt:variant>
      <vt:variant>
        <vt:i4>0</vt:i4>
      </vt:variant>
      <vt:variant>
        <vt:i4>5</vt:i4>
      </vt:variant>
      <vt:variant>
        <vt:lpwstr>lsgmech.doc</vt:lpwstr>
      </vt:variant>
      <vt:variant>
        <vt:lpwstr>m4</vt:lpwstr>
      </vt:variant>
      <vt:variant>
        <vt:i4>983055</vt:i4>
      </vt:variant>
      <vt:variant>
        <vt:i4>897</vt:i4>
      </vt:variant>
      <vt:variant>
        <vt:i4>0</vt:i4>
      </vt:variant>
      <vt:variant>
        <vt:i4>5</vt:i4>
      </vt:variant>
      <vt:variant>
        <vt:lpwstr>lsgmech.doc</vt:lpwstr>
      </vt:variant>
      <vt:variant>
        <vt:lpwstr>m3</vt:lpwstr>
      </vt:variant>
      <vt:variant>
        <vt:i4>917519</vt:i4>
      </vt:variant>
      <vt:variant>
        <vt:i4>894</vt:i4>
      </vt:variant>
      <vt:variant>
        <vt:i4>0</vt:i4>
      </vt:variant>
      <vt:variant>
        <vt:i4>5</vt:i4>
      </vt:variant>
      <vt:variant>
        <vt:lpwstr>lsgmech.doc</vt:lpwstr>
      </vt:variant>
      <vt:variant>
        <vt:lpwstr>m2</vt:lpwstr>
      </vt:variant>
      <vt:variant>
        <vt:i4>851983</vt:i4>
      </vt:variant>
      <vt:variant>
        <vt:i4>891</vt:i4>
      </vt:variant>
      <vt:variant>
        <vt:i4>0</vt:i4>
      </vt:variant>
      <vt:variant>
        <vt:i4>5</vt:i4>
      </vt:variant>
      <vt:variant>
        <vt:lpwstr>lsgmech.doc</vt:lpwstr>
      </vt:variant>
      <vt:variant>
        <vt:lpwstr>m1</vt:lpwstr>
      </vt:variant>
      <vt:variant>
        <vt:i4>6291479</vt:i4>
      </vt:variant>
      <vt:variant>
        <vt:i4>888</vt:i4>
      </vt:variant>
      <vt:variant>
        <vt:i4>0</vt:i4>
      </vt:variant>
      <vt:variant>
        <vt:i4>5</vt:i4>
      </vt:variant>
      <vt:variant>
        <vt:lpwstr>formeln.doc</vt:lpwstr>
      </vt:variant>
      <vt:variant>
        <vt:lpwstr>beschleunigte_bewegung</vt:lpwstr>
      </vt:variant>
      <vt:variant>
        <vt:i4>3145844</vt:i4>
      </vt:variant>
      <vt:variant>
        <vt:i4>885</vt:i4>
      </vt:variant>
      <vt:variant>
        <vt:i4>0</vt:i4>
      </vt:variant>
      <vt:variant>
        <vt:i4>5</vt:i4>
      </vt:variant>
      <vt:variant>
        <vt:lpwstr/>
      </vt:variant>
      <vt:variant>
        <vt:lpwstr>t0</vt:lpwstr>
      </vt:variant>
      <vt:variant>
        <vt:i4>7274500</vt:i4>
      </vt:variant>
      <vt:variant>
        <vt:i4>882</vt:i4>
      </vt:variant>
      <vt:variant>
        <vt:i4>0</vt:i4>
      </vt:variant>
      <vt:variant>
        <vt:i4>5</vt:i4>
      </vt:variant>
      <vt:variant>
        <vt:lpwstr>lsgmech_2.doc</vt:lpwstr>
      </vt:variant>
      <vt:variant>
        <vt:lpwstr>m995</vt:lpwstr>
      </vt:variant>
      <vt:variant>
        <vt:i4>7208964</vt:i4>
      </vt:variant>
      <vt:variant>
        <vt:i4>879</vt:i4>
      </vt:variant>
      <vt:variant>
        <vt:i4>0</vt:i4>
      </vt:variant>
      <vt:variant>
        <vt:i4>5</vt:i4>
      </vt:variant>
      <vt:variant>
        <vt:lpwstr>lsgmech_2.doc</vt:lpwstr>
      </vt:variant>
      <vt:variant>
        <vt:lpwstr>m994</vt:lpwstr>
      </vt:variant>
      <vt:variant>
        <vt:i4>6881284</vt:i4>
      </vt:variant>
      <vt:variant>
        <vt:i4>876</vt:i4>
      </vt:variant>
      <vt:variant>
        <vt:i4>0</vt:i4>
      </vt:variant>
      <vt:variant>
        <vt:i4>5</vt:i4>
      </vt:variant>
      <vt:variant>
        <vt:lpwstr>lsgmech_2.doc</vt:lpwstr>
      </vt:variant>
      <vt:variant>
        <vt:lpwstr>m993</vt:lpwstr>
      </vt:variant>
      <vt:variant>
        <vt:i4>6946820</vt:i4>
      </vt:variant>
      <vt:variant>
        <vt:i4>873</vt:i4>
      </vt:variant>
      <vt:variant>
        <vt:i4>0</vt:i4>
      </vt:variant>
      <vt:variant>
        <vt:i4>5</vt:i4>
      </vt:variant>
      <vt:variant>
        <vt:lpwstr>lsgmech_2.doc</vt:lpwstr>
      </vt:variant>
      <vt:variant>
        <vt:lpwstr>m990</vt:lpwstr>
      </vt:variant>
      <vt:variant>
        <vt:i4>7077893</vt:i4>
      </vt:variant>
      <vt:variant>
        <vt:i4>870</vt:i4>
      </vt:variant>
      <vt:variant>
        <vt:i4>0</vt:i4>
      </vt:variant>
      <vt:variant>
        <vt:i4>5</vt:i4>
      </vt:variant>
      <vt:variant>
        <vt:lpwstr>lsgmech_2.doc</vt:lpwstr>
      </vt:variant>
      <vt:variant>
        <vt:lpwstr>m986</vt:lpwstr>
      </vt:variant>
      <vt:variant>
        <vt:i4>7274501</vt:i4>
      </vt:variant>
      <vt:variant>
        <vt:i4>867</vt:i4>
      </vt:variant>
      <vt:variant>
        <vt:i4>0</vt:i4>
      </vt:variant>
      <vt:variant>
        <vt:i4>5</vt:i4>
      </vt:variant>
      <vt:variant>
        <vt:lpwstr>lsgmech_2.doc</vt:lpwstr>
      </vt:variant>
      <vt:variant>
        <vt:lpwstr>m985</vt:lpwstr>
      </vt:variant>
      <vt:variant>
        <vt:i4>6815749</vt:i4>
      </vt:variant>
      <vt:variant>
        <vt:i4>864</vt:i4>
      </vt:variant>
      <vt:variant>
        <vt:i4>0</vt:i4>
      </vt:variant>
      <vt:variant>
        <vt:i4>5</vt:i4>
      </vt:variant>
      <vt:variant>
        <vt:lpwstr>lsgmech_2.doc</vt:lpwstr>
      </vt:variant>
      <vt:variant>
        <vt:lpwstr>m982</vt:lpwstr>
      </vt:variant>
      <vt:variant>
        <vt:i4>7012357</vt:i4>
      </vt:variant>
      <vt:variant>
        <vt:i4>861</vt:i4>
      </vt:variant>
      <vt:variant>
        <vt:i4>0</vt:i4>
      </vt:variant>
      <vt:variant>
        <vt:i4>5</vt:i4>
      </vt:variant>
      <vt:variant>
        <vt:lpwstr>lsgmech_2.doc</vt:lpwstr>
      </vt:variant>
      <vt:variant>
        <vt:lpwstr>m981</vt:lpwstr>
      </vt:variant>
      <vt:variant>
        <vt:i4>6488074</vt:i4>
      </vt:variant>
      <vt:variant>
        <vt:i4>858</vt:i4>
      </vt:variant>
      <vt:variant>
        <vt:i4>0</vt:i4>
      </vt:variant>
      <vt:variant>
        <vt:i4>5</vt:i4>
      </vt:variant>
      <vt:variant>
        <vt:lpwstr>lsgmech_2.doc</vt:lpwstr>
      </vt:variant>
      <vt:variant>
        <vt:lpwstr>m979</vt:lpwstr>
      </vt:variant>
      <vt:variant>
        <vt:i4>7143435</vt:i4>
      </vt:variant>
      <vt:variant>
        <vt:i4>855</vt:i4>
      </vt:variant>
      <vt:variant>
        <vt:i4>0</vt:i4>
      </vt:variant>
      <vt:variant>
        <vt:i4>5</vt:i4>
      </vt:variant>
      <vt:variant>
        <vt:lpwstr>lsgmech_2.doc</vt:lpwstr>
      </vt:variant>
      <vt:variant>
        <vt:lpwstr>m967</vt:lpwstr>
      </vt:variant>
      <vt:variant>
        <vt:i4>6422536</vt:i4>
      </vt:variant>
      <vt:variant>
        <vt:i4>852</vt:i4>
      </vt:variant>
      <vt:variant>
        <vt:i4>0</vt:i4>
      </vt:variant>
      <vt:variant>
        <vt:i4>5</vt:i4>
      </vt:variant>
      <vt:variant>
        <vt:lpwstr>lsgmech_2.doc</vt:lpwstr>
      </vt:variant>
      <vt:variant>
        <vt:lpwstr>m958</vt:lpwstr>
      </vt:variant>
      <vt:variant>
        <vt:i4>7077897</vt:i4>
      </vt:variant>
      <vt:variant>
        <vt:i4>849</vt:i4>
      </vt:variant>
      <vt:variant>
        <vt:i4>0</vt:i4>
      </vt:variant>
      <vt:variant>
        <vt:i4>5</vt:i4>
      </vt:variant>
      <vt:variant>
        <vt:lpwstr>lsgmech_2.doc</vt:lpwstr>
      </vt:variant>
      <vt:variant>
        <vt:lpwstr>m946</vt:lpwstr>
      </vt:variant>
      <vt:variant>
        <vt:i4>3145790</vt:i4>
      </vt:variant>
      <vt:variant>
        <vt:i4>846</vt:i4>
      </vt:variant>
      <vt:variant>
        <vt:i4>0</vt:i4>
      </vt:variant>
      <vt:variant>
        <vt:i4>5</vt:i4>
      </vt:variant>
      <vt:variant>
        <vt:lpwstr>lsgmech.doc</vt:lpwstr>
      </vt:variant>
      <vt:variant>
        <vt:lpwstr>m915</vt:lpwstr>
      </vt:variant>
      <vt:variant>
        <vt:i4>3211326</vt:i4>
      </vt:variant>
      <vt:variant>
        <vt:i4>843</vt:i4>
      </vt:variant>
      <vt:variant>
        <vt:i4>0</vt:i4>
      </vt:variant>
      <vt:variant>
        <vt:i4>5</vt:i4>
      </vt:variant>
      <vt:variant>
        <vt:lpwstr>lsgmech.doc</vt:lpwstr>
      </vt:variant>
      <vt:variant>
        <vt:lpwstr>m914</vt:lpwstr>
      </vt:variant>
      <vt:variant>
        <vt:i4>3407934</vt:i4>
      </vt:variant>
      <vt:variant>
        <vt:i4>840</vt:i4>
      </vt:variant>
      <vt:variant>
        <vt:i4>0</vt:i4>
      </vt:variant>
      <vt:variant>
        <vt:i4>5</vt:i4>
      </vt:variant>
      <vt:variant>
        <vt:lpwstr>lsgmech.doc</vt:lpwstr>
      </vt:variant>
      <vt:variant>
        <vt:lpwstr>m911</vt:lpwstr>
      </vt:variant>
      <vt:variant>
        <vt:i4>3276863</vt:i4>
      </vt:variant>
      <vt:variant>
        <vt:i4>837</vt:i4>
      </vt:variant>
      <vt:variant>
        <vt:i4>0</vt:i4>
      </vt:variant>
      <vt:variant>
        <vt:i4>5</vt:i4>
      </vt:variant>
      <vt:variant>
        <vt:lpwstr>lsgmech.doc</vt:lpwstr>
      </vt:variant>
      <vt:variant>
        <vt:lpwstr>m907</vt:lpwstr>
      </vt:variant>
      <vt:variant>
        <vt:i4>3604543</vt:i4>
      </vt:variant>
      <vt:variant>
        <vt:i4>834</vt:i4>
      </vt:variant>
      <vt:variant>
        <vt:i4>0</vt:i4>
      </vt:variant>
      <vt:variant>
        <vt:i4>5</vt:i4>
      </vt:variant>
      <vt:variant>
        <vt:lpwstr>lsgmech.doc</vt:lpwstr>
      </vt:variant>
      <vt:variant>
        <vt:lpwstr>m902</vt:lpwstr>
      </vt:variant>
      <vt:variant>
        <vt:i4>3538998</vt:i4>
      </vt:variant>
      <vt:variant>
        <vt:i4>828</vt:i4>
      </vt:variant>
      <vt:variant>
        <vt:i4>0</vt:i4>
      </vt:variant>
      <vt:variant>
        <vt:i4>5</vt:i4>
      </vt:variant>
      <vt:variant>
        <vt:lpwstr>lsgmech.doc</vt:lpwstr>
      </vt:variant>
      <vt:variant>
        <vt:lpwstr>m892</vt:lpwstr>
      </vt:variant>
      <vt:variant>
        <vt:i4>3932215</vt:i4>
      </vt:variant>
      <vt:variant>
        <vt:i4>825</vt:i4>
      </vt:variant>
      <vt:variant>
        <vt:i4>0</vt:i4>
      </vt:variant>
      <vt:variant>
        <vt:i4>5</vt:i4>
      </vt:variant>
      <vt:variant>
        <vt:lpwstr>lsgmech.doc</vt:lpwstr>
      </vt:variant>
      <vt:variant>
        <vt:lpwstr>m888</vt:lpwstr>
      </vt:variant>
      <vt:variant>
        <vt:i4>4849665</vt:i4>
      </vt:variant>
      <vt:variant>
        <vt:i4>822</vt:i4>
      </vt:variant>
      <vt:variant>
        <vt:i4>0</vt:i4>
      </vt:variant>
      <vt:variant>
        <vt:i4>5</vt:i4>
      </vt:variant>
      <vt:variant>
        <vt:lpwstr>T:\sammlung\lsgmech.doc</vt:lpwstr>
      </vt:variant>
      <vt:variant>
        <vt:lpwstr>m884</vt:lpwstr>
      </vt:variant>
      <vt:variant>
        <vt:i4>3932216</vt:i4>
      </vt:variant>
      <vt:variant>
        <vt:i4>819</vt:i4>
      </vt:variant>
      <vt:variant>
        <vt:i4>0</vt:i4>
      </vt:variant>
      <vt:variant>
        <vt:i4>5</vt:i4>
      </vt:variant>
      <vt:variant>
        <vt:lpwstr>lsgmech.doc</vt:lpwstr>
      </vt:variant>
      <vt:variant>
        <vt:lpwstr>m878</vt:lpwstr>
      </vt:variant>
      <vt:variant>
        <vt:i4>3604536</vt:i4>
      </vt:variant>
      <vt:variant>
        <vt:i4>816</vt:i4>
      </vt:variant>
      <vt:variant>
        <vt:i4>0</vt:i4>
      </vt:variant>
      <vt:variant>
        <vt:i4>5</vt:i4>
      </vt:variant>
      <vt:variant>
        <vt:lpwstr>lsgmech.doc</vt:lpwstr>
      </vt:variant>
      <vt:variant>
        <vt:lpwstr>m873</vt:lpwstr>
      </vt:variant>
      <vt:variant>
        <vt:i4>3604537</vt:i4>
      </vt:variant>
      <vt:variant>
        <vt:i4>813</vt:i4>
      </vt:variant>
      <vt:variant>
        <vt:i4>0</vt:i4>
      </vt:variant>
      <vt:variant>
        <vt:i4>5</vt:i4>
      </vt:variant>
      <vt:variant>
        <vt:lpwstr>lsgmech.doc</vt:lpwstr>
      </vt:variant>
      <vt:variant>
        <vt:lpwstr>m863</vt:lpwstr>
      </vt:variant>
      <vt:variant>
        <vt:i4>3407929</vt:i4>
      </vt:variant>
      <vt:variant>
        <vt:i4>810</vt:i4>
      </vt:variant>
      <vt:variant>
        <vt:i4>0</vt:i4>
      </vt:variant>
      <vt:variant>
        <vt:i4>5</vt:i4>
      </vt:variant>
      <vt:variant>
        <vt:lpwstr>lsgmech.doc</vt:lpwstr>
      </vt:variant>
      <vt:variant>
        <vt:lpwstr>m860</vt:lpwstr>
      </vt:variant>
      <vt:variant>
        <vt:i4>3997754</vt:i4>
      </vt:variant>
      <vt:variant>
        <vt:i4>807</vt:i4>
      </vt:variant>
      <vt:variant>
        <vt:i4>0</vt:i4>
      </vt:variant>
      <vt:variant>
        <vt:i4>5</vt:i4>
      </vt:variant>
      <vt:variant>
        <vt:lpwstr>lsgmech.doc</vt:lpwstr>
      </vt:variant>
      <vt:variant>
        <vt:lpwstr>m859</vt:lpwstr>
      </vt:variant>
      <vt:variant>
        <vt:i4>3211324</vt:i4>
      </vt:variant>
      <vt:variant>
        <vt:i4>804</vt:i4>
      </vt:variant>
      <vt:variant>
        <vt:i4>0</vt:i4>
      </vt:variant>
      <vt:variant>
        <vt:i4>5</vt:i4>
      </vt:variant>
      <vt:variant>
        <vt:lpwstr>lsgmech.doc</vt:lpwstr>
      </vt:variant>
      <vt:variant>
        <vt:lpwstr>m835</vt:lpwstr>
      </vt:variant>
      <vt:variant>
        <vt:i4>3997757</vt:i4>
      </vt:variant>
      <vt:variant>
        <vt:i4>801</vt:i4>
      </vt:variant>
      <vt:variant>
        <vt:i4>0</vt:i4>
      </vt:variant>
      <vt:variant>
        <vt:i4>5</vt:i4>
      </vt:variant>
      <vt:variant>
        <vt:lpwstr>lsgmech.doc</vt:lpwstr>
      </vt:variant>
      <vt:variant>
        <vt:lpwstr>m829</vt:lpwstr>
      </vt:variant>
      <vt:variant>
        <vt:i4>3473469</vt:i4>
      </vt:variant>
      <vt:variant>
        <vt:i4>798</vt:i4>
      </vt:variant>
      <vt:variant>
        <vt:i4>0</vt:i4>
      </vt:variant>
      <vt:variant>
        <vt:i4>5</vt:i4>
      </vt:variant>
      <vt:variant>
        <vt:lpwstr>lsgmech.doc</vt:lpwstr>
      </vt:variant>
      <vt:variant>
        <vt:lpwstr>m821</vt:lpwstr>
      </vt:variant>
      <vt:variant>
        <vt:i4>3407933</vt:i4>
      </vt:variant>
      <vt:variant>
        <vt:i4>795</vt:i4>
      </vt:variant>
      <vt:variant>
        <vt:i4>0</vt:i4>
      </vt:variant>
      <vt:variant>
        <vt:i4>5</vt:i4>
      </vt:variant>
      <vt:variant>
        <vt:lpwstr>lsgmech.doc</vt:lpwstr>
      </vt:variant>
      <vt:variant>
        <vt:lpwstr>m820</vt:lpwstr>
      </vt:variant>
      <vt:variant>
        <vt:i4>3997758</vt:i4>
      </vt:variant>
      <vt:variant>
        <vt:i4>792</vt:i4>
      </vt:variant>
      <vt:variant>
        <vt:i4>0</vt:i4>
      </vt:variant>
      <vt:variant>
        <vt:i4>5</vt:i4>
      </vt:variant>
      <vt:variant>
        <vt:lpwstr>lsgmech.doc</vt:lpwstr>
      </vt:variant>
      <vt:variant>
        <vt:lpwstr>m819</vt:lpwstr>
      </vt:variant>
      <vt:variant>
        <vt:i4>3211326</vt:i4>
      </vt:variant>
      <vt:variant>
        <vt:i4>789</vt:i4>
      </vt:variant>
      <vt:variant>
        <vt:i4>0</vt:i4>
      </vt:variant>
      <vt:variant>
        <vt:i4>5</vt:i4>
      </vt:variant>
      <vt:variant>
        <vt:lpwstr>lsgmech.doc</vt:lpwstr>
      </vt:variant>
      <vt:variant>
        <vt:lpwstr>m815</vt:lpwstr>
      </vt:variant>
      <vt:variant>
        <vt:i4>3276863</vt:i4>
      </vt:variant>
      <vt:variant>
        <vt:i4>786</vt:i4>
      </vt:variant>
      <vt:variant>
        <vt:i4>0</vt:i4>
      </vt:variant>
      <vt:variant>
        <vt:i4>5</vt:i4>
      </vt:variant>
      <vt:variant>
        <vt:lpwstr>lsgmech.doc</vt:lpwstr>
      </vt:variant>
      <vt:variant>
        <vt:lpwstr>m806</vt:lpwstr>
      </vt:variant>
      <vt:variant>
        <vt:i4>3604543</vt:i4>
      </vt:variant>
      <vt:variant>
        <vt:i4>783</vt:i4>
      </vt:variant>
      <vt:variant>
        <vt:i4>0</vt:i4>
      </vt:variant>
      <vt:variant>
        <vt:i4>5</vt:i4>
      </vt:variant>
      <vt:variant>
        <vt:lpwstr>lsgmech.doc</vt:lpwstr>
      </vt:variant>
      <vt:variant>
        <vt:lpwstr>m803</vt:lpwstr>
      </vt:variant>
      <vt:variant>
        <vt:i4>3473471</vt:i4>
      </vt:variant>
      <vt:variant>
        <vt:i4>780</vt:i4>
      </vt:variant>
      <vt:variant>
        <vt:i4>0</vt:i4>
      </vt:variant>
      <vt:variant>
        <vt:i4>5</vt:i4>
      </vt:variant>
      <vt:variant>
        <vt:lpwstr>lsgmech.doc</vt:lpwstr>
      </vt:variant>
      <vt:variant>
        <vt:lpwstr>m801</vt:lpwstr>
      </vt:variant>
      <vt:variant>
        <vt:i4>3932214</vt:i4>
      </vt:variant>
      <vt:variant>
        <vt:i4>777</vt:i4>
      </vt:variant>
      <vt:variant>
        <vt:i4>0</vt:i4>
      </vt:variant>
      <vt:variant>
        <vt:i4>5</vt:i4>
      </vt:variant>
      <vt:variant>
        <vt:lpwstr>lsgmech.doc</vt:lpwstr>
      </vt:variant>
      <vt:variant>
        <vt:lpwstr>m797</vt:lpwstr>
      </vt:variant>
      <vt:variant>
        <vt:i4>4128822</vt:i4>
      </vt:variant>
      <vt:variant>
        <vt:i4>774</vt:i4>
      </vt:variant>
      <vt:variant>
        <vt:i4>0</vt:i4>
      </vt:variant>
      <vt:variant>
        <vt:i4>5</vt:i4>
      </vt:variant>
      <vt:variant>
        <vt:lpwstr>lsgmech.doc</vt:lpwstr>
      </vt:variant>
      <vt:variant>
        <vt:lpwstr>m794</vt:lpwstr>
      </vt:variant>
      <vt:variant>
        <vt:i4>3276855</vt:i4>
      </vt:variant>
      <vt:variant>
        <vt:i4>771</vt:i4>
      </vt:variant>
      <vt:variant>
        <vt:i4>0</vt:i4>
      </vt:variant>
      <vt:variant>
        <vt:i4>5</vt:i4>
      </vt:variant>
      <vt:variant>
        <vt:lpwstr>lsgmech.doc</vt:lpwstr>
      </vt:variant>
      <vt:variant>
        <vt:lpwstr>m789</vt:lpwstr>
      </vt:variant>
      <vt:variant>
        <vt:i4>3342391</vt:i4>
      </vt:variant>
      <vt:variant>
        <vt:i4>768</vt:i4>
      </vt:variant>
      <vt:variant>
        <vt:i4>0</vt:i4>
      </vt:variant>
      <vt:variant>
        <vt:i4>5</vt:i4>
      </vt:variant>
      <vt:variant>
        <vt:lpwstr>lsgmech.doc</vt:lpwstr>
      </vt:variant>
      <vt:variant>
        <vt:lpwstr>m788</vt:lpwstr>
      </vt:variant>
      <vt:variant>
        <vt:i4>3932215</vt:i4>
      </vt:variant>
      <vt:variant>
        <vt:i4>765</vt:i4>
      </vt:variant>
      <vt:variant>
        <vt:i4>0</vt:i4>
      </vt:variant>
      <vt:variant>
        <vt:i4>5</vt:i4>
      </vt:variant>
      <vt:variant>
        <vt:lpwstr>lsgmech.doc</vt:lpwstr>
      </vt:variant>
      <vt:variant>
        <vt:lpwstr>m787</vt:lpwstr>
      </vt:variant>
      <vt:variant>
        <vt:i4>4063287</vt:i4>
      </vt:variant>
      <vt:variant>
        <vt:i4>762</vt:i4>
      </vt:variant>
      <vt:variant>
        <vt:i4>0</vt:i4>
      </vt:variant>
      <vt:variant>
        <vt:i4>5</vt:i4>
      </vt:variant>
      <vt:variant>
        <vt:lpwstr>lsgmech.doc</vt:lpwstr>
      </vt:variant>
      <vt:variant>
        <vt:lpwstr>m785</vt:lpwstr>
      </vt:variant>
      <vt:variant>
        <vt:i4>3670073</vt:i4>
      </vt:variant>
      <vt:variant>
        <vt:i4>759</vt:i4>
      </vt:variant>
      <vt:variant>
        <vt:i4>0</vt:i4>
      </vt:variant>
      <vt:variant>
        <vt:i4>5</vt:i4>
      </vt:variant>
      <vt:variant>
        <vt:lpwstr>lsgmech.doc</vt:lpwstr>
      </vt:variant>
      <vt:variant>
        <vt:lpwstr>m763</vt:lpwstr>
      </vt:variant>
      <vt:variant>
        <vt:i4>3801145</vt:i4>
      </vt:variant>
      <vt:variant>
        <vt:i4>756</vt:i4>
      </vt:variant>
      <vt:variant>
        <vt:i4>0</vt:i4>
      </vt:variant>
      <vt:variant>
        <vt:i4>5</vt:i4>
      </vt:variant>
      <vt:variant>
        <vt:lpwstr>lsgmech.doc</vt:lpwstr>
      </vt:variant>
      <vt:variant>
        <vt:lpwstr>m761</vt:lpwstr>
      </vt:variant>
      <vt:variant>
        <vt:i4>3276858</vt:i4>
      </vt:variant>
      <vt:variant>
        <vt:i4>753</vt:i4>
      </vt:variant>
      <vt:variant>
        <vt:i4>0</vt:i4>
      </vt:variant>
      <vt:variant>
        <vt:i4>5</vt:i4>
      </vt:variant>
      <vt:variant>
        <vt:lpwstr>lsgmech.doc</vt:lpwstr>
      </vt:variant>
      <vt:variant>
        <vt:lpwstr>m759</vt:lpwstr>
      </vt:variant>
      <vt:variant>
        <vt:i4>3866682</vt:i4>
      </vt:variant>
      <vt:variant>
        <vt:i4>750</vt:i4>
      </vt:variant>
      <vt:variant>
        <vt:i4>0</vt:i4>
      </vt:variant>
      <vt:variant>
        <vt:i4>5</vt:i4>
      </vt:variant>
      <vt:variant>
        <vt:lpwstr>lsgmech.doc</vt:lpwstr>
      </vt:variant>
      <vt:variant>
        <vt:lpwstr>m750</vt:lpwstr>
      </vt:variant>
      <vt:variant>
        <vt:i4>3276859</vt:i4>
      </vt:variant>
      <vt:variant>
        <vt:i4>747</vt:i4>
      </vt:variant>
      <vt:variant>
        <vt:i4>0</vt:i4>
      </vt:variant>
      <vt:variant>
        <vt:i4>5</vt:i4>
      </vt:variant>
      <vt:variant>
        <vt:lpwstr>lsgmech.doc</vt:lpwstr>
      </vt:variant>
      <vt:variant>
        <vt:lpwstr>m749</vt:lpwstr>
      </vt:variant>
      <vt:variant>
        <vt:i4>3342395</vt:i4>
      </vt:variant>
      <vt:variant>
        <vt:i4>744</vt:i4>
      </vt:variant>
      <vt:variant>
        <vt:i4>0</vt:i4>
      </vt:variant>
      <vt:variant>
        <vt:i4>5</vt:i4>
      </vt:variant>
      <vt:variant>
        <vt:lpwstr>lsgmech.doc</vt:lpwstr>
      </vt:variant>
      <vt:variant>
        <vt:lpwstr>m748</vt:lpwstr>
      </vt:variant>
      <vt:variant>
        <vt:i4>3932219</vt:i4>
      </vt:variant>
      <vt:variant>
        <vt:i4>741</vt:i4>
      </vt:variant>
      <vt:variant>
        <vt:i4>0</vt:i4>
      </vt:variant>
      <vt:variant>
        <vt:i4>5</vt:i4>
      </vt:variant>
      <vt:variant>
        <vt:lpwstr>lsgmech.doc</vt:lpwstr>
      </vt:variant>
      <vt:variant>
        <vt:lpwstr>m747</vt:lpwstr>
      </vt:variant>
      <vt:variant>
        <vt:i4>3276860</vt:i4>
      </vt:variant>
      <vt:variant>
        <vt:i4>738</vt:i4>
      </vt:variant>
      <vt:variant>
        <vt:i4>0</vt:i4>
      </vt:variant>
      <vt:variant>
        <vt:i4>5</vt:i4>
      </vt:variant>
      <vt:variant>
        <vt:lpwstr>lsgmech.doc</vt:lpwstr>
      </vt:variant>
      <vt:variant>
        <vt:lpwstr>m739</vt:lpwstr>
      </vt:variant>
      <vt:variant>
        <vt:i4>3866684</vt:i4>
      </vt:variant>
      <vt:variant>
        <vt:i4>735</vt:i4>
      </vt:variant>
      <vt:variant>
        <vt:i4>0</vt:i4>
      </vt:variant>
      <vt:variant>
        <vt:i4>5</vt:i4>
      </vt:variant>
      <vt:variant>
        <vt:lpwstr>lsgmech.doc</vt:lpwstr>
      </vt:variant>
      <vt:variant>
        <vt:lpwstr>m730</vt:lpwstr>
      </vt:variant>
      <vt:variant>
        <vt:i4>3276861</vt:i4>
      </vt:variant>
      <vt:variant>
        <vt:i4>732</vt:i4>
      </vt:variant>
      <vt:variant>
        <vt:i4>0</vt:i4>
      </vt:variant>
      <vt:variant>
        <vt:i4>5</vt:i4>
      </vt:variant>
      <vt:variant>
        <vt:lpwstr>lsgmech.doc</vt:lpwstr>
      </vt:variant>
      <vt:variant>
        <vt:lpwstr>m729</vt:lpwstr>
      </vt:variant>
      <vt:variant>
        <vt:i4>3342397</vt:i4>
      </vt:variant>
      <vt:variant>
        <vt:i4>729</vt:i4>
      </vt:variant>
      <vt:variant>
        <vt:i4>0</vt:i4>
      </vt:variant>
      <vt:variant>
        <vt:i4>5</vt:i4>
      </vt:variant>
      <vt:variant>
        <vt:lpwstr>lsgmech.doc</vt:lpwstr>
      </vt:variant>
      <vt:variant>
        <vt:lpwstr>m728</vt:lpwstr>
      </vt:variant>
      <vt:variant>
        <vt:i4>3997757</vt:i4>
      </vt:variant>
      <vt:variant>
        <vt:i4>726</vt:i4>
      </vt:variant>
      <vt:variant>
        <vt:i4>0</vt:i4>
      </vt:variant>
      <vt:variant>
        <vt:i4>5</vt:i4>
      </vt:variant>
      <vt:variant>
        <vt:lpwstr>lsgmech.doc</vt:lpwstr>
      </vt:variant>
      <vt:variant>
        <vt:lpwstr>m726</vt:lpwstr>
      </vt:variant>
      <vt:variant>
        <vt:i4>3801149</vt:i4>
      </vt:variant>
      <vt:variant>
        <vt:i4>720</vt:i4>
      </vt:variant>
      <vt:variant>
        <vt:i4>0</vt:i4>
      </vt:variant>
      <vt:variant>
        <vt:i4>5</vt:i4>
      </vt:variant>
      <vt:variant>
        <vt:lpwstr>lsgmech.doc</vt:lpwstr>
      </vt:variant>
      <vt:variant>
        <vt:lpwstr>m721</vt:lpwstr>
      </vt:variant>
      <vt:variant>
        <vt:i4>3866685</vt:i4>
      </vt:variant>
      <vt:variant>
        <vt:i4>717</vt:i4>
      </vt:variant>
      <vt:variant>
        <vt:i4>0</vt:i4>
      </vt:variant>
      <vt:variant>
        <vt:i4>5</vt:i4>
      </vt:variant>
      <vt:variant>
        <vt:lpwstr>lsgmech.doc</vt:lpwstr>
      </vt:variant>
      <vt:variant>
        <vt:lpwstr>m720</vt:lpwstr>
      </vt:variant>
      <vt:variant>
        <vt:i4>3866687</vt:i4>
      </vt:variant>
      <vt:variant>
        <vt:i4>714</vt:i4>
      </vt:variant>
      <vt:variant>
        <vt:i4>0</vt:i4>
      </vt:variant>
      <vt:variant>
        <vt:i4>5</vt:i4>
      </vt:variant>
      <vt:variant>
        <vt:lpwstr>lsgmech.doc</vt:lpwstr>
      </vt:variant>
      <vt:variant>
        <vt:lpwstr>m700</vt:lpwstr>
      </vt:variant>
      <vt:variant>
        <vt:i4>3342391</vt:i4>
      </vt:variant>
      <vt:variant>
        <vt:i4>711</vt:i4>
      </vt:variant>
      <vt:variant>
        <vt:i4>0</vt:i4>
      </vt:variant>
      <vt:variant>
        <vt:i4>5</vt:i4>
      </vt:variant>
      <vt:variant>
        <vt:lpwstr>lsgmech.doc</vt:lpwstr>
      </vt:variant>
      <vt:variant>
        <vt:lpwstr>m689</vt:lpwstr>
      </vt:variant>
      <vt:variant>
        <vt:i4>3670071</vt:i4>
      </vt:variant>
      <vt:variant>
        <vt:i4>708</vt:i4>
      </vt:variant>
      <vt:variant>
        <vt:i4>0</vt:i4>
      </vt:variant>
      <vt:variant>
        <vt:i4>5</vt:i4>
      </vt:variant>
      <vt:variant>
        <vt:lpwstr>lsgmech.doc</vt:lpwstr>
      </vt:variant>
      <vt:variant>
        <vt:lpwstr>m682</vt:lpwstr>
      </vt:variant>
      <vt:variant>
        <vt:i4>3342392</vt:i4>
      </vt:variant>
      <vt:variant>
        <vt:i4>705</vt:i4>
      </vt:variant>
      <vt:variant>
        <vt:i4>0</vt:i4>
      </vt:variant>
      <vt:variant>
        <vt:i4>5</vt:i4>
      </vt:variant>
      <vt:variant>
        <vt:lpwstr>lsgmech.doc</vt:lpwstr>
      </vt:variant>
      <vt:variant>
        <vt:lpwstr>m679</vt:lpwstr>
      </vt:variant>
      <vt:variant>
        <vt:i4>3801145</vt:i4>
      </vt:variant>
      <vt:variant>
        <vt:i4>702</vt:i4>
      </vt:variant>
      <vt:variant>
        <vt:i4>0</vt:i4>
      </vt:variant>
      <vt:variant>
        <vt:i4>5</vt:i4>
      </vt:variant>
      <vt:variant>
        <vt:lpwstr>lsgmech.doc</vt:lpwstr>
      </vt:variant>
      <vt:variant>
        <vt:lpwstr>m660</vt:lpwstr>
      </vt:variant>
      <vt:variant>
        <vt:i4>3997756</vt:i4>
      </vt:variant>
      <vt:variant>
        <vt:i4>690</vt:i4>
      </vt:variant>
      <vt:variant>
        <vt:i4>0</vt:i4>
      </vt:variant>
      <vt:variant>
        <vt:i4>5</vt:i4>
      </vt:variant>
      <vt:variant>
        <vt:lpwstr>lsgmech.doc</vt:lpwstr>
      </vt:variant>
      <vt:variant>
        <vt:lpwstr>m637</vt:lpwstr>
      </vt:variant>
      <vt:variant>
        <vt:i4>4063292</vt:i4>
      </vt:variant>
      <vt:variant>
        <vt:i4>687</vt:i4>
      </vt:variant>
      <vt:variant>
        <vt:i4>0</vt:i4>
      </vt:variant>
      <vt:variant>
        <vt:i4>5</vt:i4>
      </vt:variant>
      <vt:variant>
        <vt:lpwstr>lsgmech.doc</vt:lpwstr>
      </vt:variant>
      <vt:variant>
        <vt:lpwstr>m634</vt:lpwstr>
      </vt:variant>
      <vt:variant>
        <vt:i4>3866685</vt:i4>
      </vt:variant>
      <vt:variant>
        <vt:i4>684</vt:i4>
      </vt:variant>
      <vt:variant>
        <vt:i4>0</vt:i4>
      </vt:variant>
      <vt:variant>
        <vt:i4>5</vt:i4>
      </vt:variant>
      <vt:variant>
        <vt:lpwstr>lsgmech.doc</vt:lpwstr>
      </vt:variant>
      <vt:variant>
        <vt:lpwstr>m621</vt:lpwstr>
      </vt:variant>
      <vt:variant>
        <vt:i4>3342398</vt:i4>
      </vt:variant>
      <vt:variant>
        <vt:i4>681</vt:i4>
      </vt:variant>
      <vt:variant>
        <vt:i4>0</vt:i4>
      </vt:variant>
      <vt:variant>
        <vt:i4>5</vt:i4>
      </vt:variant>
      <vt:variant>
        <vt:lpwstr>lsgmech.doc</vt:lpwstr>
      </vt:variant>
      <vt:variant>
        <vt:lpwstr>m619</vt:lpwstr>
      </vt:variant>
      <vt:variant>
        <vt:i4>3735614</vt:i4>
      </vt:variant>
      <vt:variant>
        <vt:i4>678</vt:i4>
      </vt:variant>
      <vt:variant>
        <vt:i4>0</vt:i4>
      </vt:variant>
      <vt:variant>
        <vt:i4>5</vt:i4>
      </vt:variant>
      <vt:variant>
        <vt:lpwstr>lsgmech.doc</vt:lpwstr>
      </vt:variant>
      <vt:variant>
        <vt:lpwstr>m613</vt:lpwstr>
      </vt:variant>
      <vt:variant>
        <vt:i4>3670079</vt:i4>
      </vt:variant>
      <vt:variant>
        <vt:i4>675</vt:i4>
      </vt:variant>
      <vt:variant>
        <vt:i4>0</vt:i4>
      </vt:variant>
      <vt:variant>
        <vt:i4>5</vt:i4>
      </vt:variant>
      <vt:variant>
        <vt:lpwstr>lsgmech.doc</vt:lpwstr>
      </vt:variant>
      <vt:variant>
        <vt:lpwstr>m602</vt:lpwstr>
      </vt:variant>
      <vt:variant>
        <vt:i4>3145783</vt:i4>
      </vt:variant>
      <vt:variant>
        <vt:i4>672</vt:i4>
      </vt:variant>
      <vt:variant>
        <vt:i4>0</vt:i4>
      </vt:variant>
      <vt:variant>
        <vt:i4>5</vt:i4>
      </vt:variant>
      <vt:variant>
        <vt:lpwstr>lsgmech.doc</vt:lpwstr>
      </vt:variant>
      <vt:variant>
        <vt:lpwstr>m589</vt:lpwstr>
      </vt:variant>
      <vt:variant>
        <vt:i4>3801145</vt:i4>
      </vt:variant>
      <vt:variant>
        <vt:i4>663</vt:i4>
      </vt:variant>
      <vt:variant>
        <vt:i4>0</vt:i4>
      </vt:variant>
      <vt:variant>
        <vt:i4>5</vt:i4>
      </vt:variant>
      <vt:variant>
        <vt:lpwstr>lsgmech.doc</vt:lpwstr>
      </vt:variant>
      <vt:variant>
        <vt:lpwstr>m563</vt:lpwstr>
      </vt:variant>
      <vt:variant>
        <vt:i4>3866681</vt:i4>
      </vt:variant>
      <vt:variant>
        <vt:i4>660</vt:i4>
      </vt:variant>
      <vt:variant>
        <vt:i4>0</vt:i4>
      </vt:variant>
      <vt:variant>
        <vt:i4>5</vt:i4>
      </vt:variant>
      <vt:variant>
        <vt:lpwstr>lsgmech.doc</vt:lpwstr>
      </vt:variant>
      <vt:variant>
        <vt:lpwstr>m562</vt:lpwstr>
      </vt:variant>
      <vt:variant>
        <vt:i4>3670073</vt:i4>
      </vt:variant>
      <vt:variant>
        <vt:i4>651</vt:i4>
      </vt:variant>
      <vt:variant>
        <vt:i4>0</vt:i4>
      </vt:variant>
      <vt:variant>
        <vt:i4>5</vt:i4>
      </vt:variant>
      <vt:variant>
        <vt:lpwstr>lsgmech.doc</vt:lpwstr>
      </vt:variant>
      <vt:variant>
        <vt:lpwstr>m561</vt:lpwstr>
      </vt:variant>
      <vt:variant>
        <vt:i4>3735609</vt:i4>
      </vt:variant>
      <vt:variant>
        <vt:i4>648</vt:i4>
      </vt:variant>
      <vt:variant>
        <vt:i4>0</vt:i4>
      </vt:variant>
      <vt:variant>
        <vt:i4>5</vt:i4>
      </vt:variant>
      <vt:variant>
        <vt:lpwstr>lsgmech.doc</vt:lpwstr>
      </vt:variant>
      <vt:variant>
        <vt:lpwstr>m560</vt:lpwstr>
      </vt:variant>
      <vt:variant>
        <vt:i4>3997754</vt:i4>
      </vt:variant>
      <vt:variant>
        <vt:i4>645</vt:i4>
      </vt:variant>
      <vt:variant>
        <vt:i4>0</vt:i4>
      </vt:variant>
      <vt:variant>
        <vt:i4>5</vt:i4>
      </vt:variant>
      <vt:variant>
        <vt:lpwstr>lsgmech.doc</vt:lpwstr>
      </vt:variant>
      <vt:variant>
        <vt:lpwstr>m554</vt:lpwstr>
      </vt:variant>
      <vt:variant>
        <vt:i4>3145787</vt:i4>
      </vt:variant>
      <vt:variant>
        <vt:i4>642</vt:i4>
      </vt:variant>
      <vt:variant>
        <vt:i4>0</vt:i4>
      </vt:variant>
      <vt:variant>
        <vt:i4>5</vt:i4>
      </vt:variant>
      <vt:variant>
        <vt:lpwstr>lsgmech.doc</vt:lpwstr>
      </vt:variant>
      <vt:variant>
        <vt:lpwstr>m549</vt:lpwstr>
      </vt:variant>
      <vt:variant>
        <vt:i4>3735611</vt:i4>
      </vt:variant>
      <vt:variant>
        <vt:i4>639</vt:i4>
      </vt:variant>
      <vt:variant>
        <vt:i4>0</vt:i4>
      </vt:variant>
      <vt:variant>
        <vt:i4>5</vt:i4>
      </vt:variant>
      <vt:variant>
        <vt:lpwstr>lsgmech.doc</vt:lpwstr>
      </vt:variant>
      <vt:variant>
        <vt:lpwstr>m540</vt:lpwstr>
      </vt:variant>
      <vt:variant>
        <vt:i4>3145788</vt:i4>
      </vt:variant>
      <vt:variant>
        <vt:i4>636</vt:i4>
      </vt:variant>
      <vt:variant>
        <vt:i4>0</vt:i4>
      </vt:variant>
      <vt:variant>
        <vt:i4>5</vt:i4>
      </vt:variant>
      <vt:variant>
        <vt:lpwstr>lsgmech.doc</vt:lpwstr>
      </vt:variant>
      <vt:variant>
        <vt:lpwstr>m539</vt:lpwstr>
      </vt:variant>
      <vt:variant>
        <vt:i4>3211324</vt:i4>
      </vt:variant>
      <vt:variant>
        <vt:i4>633</vt:i4>
      </vt:variant>
      <vt:variant>
        <vt:i4>0</vt:i4>
      </vt:variant>
      <vt:variant>
        <vt:i4>5</vt:i4>
      </vt:variant>
      <vt:variant>
        <vt:lpwstr>lsgmech.doc</vt:lpwstr>
      </vt:variant>
      <vt:variant>
        <vt:lpwstr>m538</vt:lpwstr>
      </vt:variant>
      <vt:variant>
        <vt:i4>4063292</vt:i4>
      </vt:variant>
      <vt:variant>
        <vt:i4>630</vt:i4>
      </vt:variant>
      <vt:variant>
        <vt:i4>0</vt:i4>
      </vt:variant>
      <vt:variant>
        <vt:i4>5</vt:i4>
      </vt:variant>
      <vt:variant>
        <vt:lpwstr>lsgmech.doc</vt:lpwstr>
      </vt:variant>
      <vt:variant>
        <vt:lpwstr>m537</vt:lpwstr>
      </vt:variant>
      <vt:variant>
        <vt:i4>4128828</vt:i4>
      </vt:variant>
      <vt:variant>
        <vt:i4>627</vt:i4>
      </vt:variant>
      <vt:variant>
        <vt:i4>0</vt:i4>
      </vt:variant>
      <vt:variant>
        <vt:i4>5</vt:i4>
      </vt:variant>
      <vt:variant>
        <vt:lpwstr>lsgmech.doc</vt:lpwstr>
      </vt:variant>
      <vt:variant>
        <vt:lpwstr>m536</vt:lpwstr>
      </vt:variant>
      <vt:variant>
        <vt:i4>3932220</vt:i4>
      </vt:variant>
      <vt:variant>
        <vt:i4>624</vt:i4>
      </vt:variant>
      <vt:variant>
        <vt:i4>0</vt:i4>
      </vt:variant>
      <vt:variant>
        <vt:i4>5</vt:i4>
      </vt:variant>
      <vt:variant>
        <vt:lpwstr>lsgmech.doc</vt:lpwstr>
      </vt:variant>
      <vt:variant>
        <vt:lpwstr>m535</vt:lpwstr>
      </vt:variant>
      <vt:variant>
        <vt:i4>3997756</vt:i4>
      </vt:variant>
      <vt:variant>
        <vt:i4>621</vt:i4>
      </vt:variant>
      <vt:variant>
        <vt:i4>0</vt:i4>
      </vt:variant>
      <vt:variant>
        <vt:i4>5</vt:i4>
      </vt:variant>
      <vt:variant>
        <vt:lpwstr>lsgmech.doc</vt:lpwstr>
      </vt:variant>
      <vt:variant>
        <vt:lpwstr>m534</vt:lpwstr>
      </vt:variant>
      <vt:variant>
        <vt:i4>3801148</vt:i4>
      </vt:variant>
      <vt:variant>
        <vt:i4>618</vt:i4>
      </vt:variant>
      <vt:variant>
        <vt:i4>0</vt:i4>
      </vt:variant>
      <vt:variant>
        <vt:i4>5</vt:i4>
      </vt:variant>
      <vt:variant>
        <vt:lpwstr>lsgmech.doc</vt:lpwstr>
      </vt:variant>
      <vt:variant>
        <vt:lpwstr>m533</vt:lpwstr>
      </vt:variant>
      <vt:variant>
        <vt:i4>3145789</vt:i4>
      </vt:variant>
      <vt:variant>
        <vt:i4>615</vt:i4>
      </vt:variant>
      <vt:variant>
        <vt:i4>0</vt:i4>
      </vt:variant>
      <vt:variant>
        <vt:i4>5</vt:i4>
      </vt:variant>
      <vt:variant>
        <vt:lpwstr>lsgmech.doc</vt:lpwstr>
      </vt:variant>
      <vt:variant>
        <vt:lpwstr>m529</vt:lpwstr>
      </vt:variant>
      <vt:variant>
        <vt:i4>3735613</vt:i4>
      </vt:variant>
      <vt:variant>
        <vt:i4>612</vt:i4>
      </vt:variant>
      <vt:variant>
        <vt:i4>0</vt:i4>
      </vt:variant>
      <vt:variant>
        <vt:i4>5</vt:i4>
      </vt:variant>
      <vt:variant>
        <vt:lpwstr>lsgmech.doc</vt:lpwstr>
      </vt:variant>
      <vt:variant>
        <vt:lpwstr>m520</vt:lpwstr>
      </vt:variant>
      <vt:variant>
        <vt:i4>3145790</vt:i4>
      </vt:variant>
      <vt:variant>
        <vt:i4>609</vt:i4>
      </vt:variant>
      <vt:variant>
        <vt:i4>0</vt:i4>
      </vt:variant>
      <vt:variant>
        <vt:i4>5</vt:i4>
      </vt:variant>
      <vt:variant>
        <vt:lpwstr>lsgmech.doc</vt:lpwstr>
      </vt:variant>
      <vt:variant>
        <vt:lpwstr>m519</vt:lpwstr>
      </vt:variant>
      <vt:variant>
        <vt:i4>3211326</vt:i4>
      </vt:variant>
      <vt:variant>
        <vt:i4>606</vt:i4>
      </vt:variant>
      <vt:variant>
        <vt:i4>0</vt:i4>
      </vt:variant>
      <vt:variant>
        <vt:i4>5</vt:i4>
      </vt:variant>
      <vt:variant>
        <vt:lpwstr>lsgmech.doc</vt:lpwstr>
      </vt:variant>
      <vt:variant>
        <vt:lpwstr>m518</vt:lpwstr>
      </vt:variant>
      <vt:variant>
        <vt:i4>3866686</vt:i4>
      </vt:variant>
      <vt:variant>
        <vt:i4>603</vt:i4>
      </vt:variant>
      <vt:variant>
        <vt:i4>0</vt:i4>
      </vt:variant>
      <vt:variant>
        <vt:i4>5</vt:i4>
      </vt:variant>
      <vt:variant>
        <vt:lpwstr>lsgmech.doc</vt:lpwstr>
      </vt:variant>
      <vt:variant>
        <vt:lpwstr>m512</vt:lpwstr>
      </vt:variant>
      <vt:variant>
        <vt:i4>3735607</vt:i4>
      </vt:variant>
      <vt:variant>
        <vt:i4>600</vt:i4>
      </vt:variant>
      <vt:variant>
        <vt:i4>0</vt:i4>
      </vt:variant>
      <vt:variant>
        <vt:i4>5</vt:i4>
      </vt:variant>
      <vt:variant>
        <vt:lpwstr>lsgmech.doc</vt:lpwstr>
      </vt:variant>
      <vt:variant>
        <vt:lpwstr>m481</vt:lpwstr>
      </vt:variant>
      <vt:variant>
        <vt:i4>3997752</vt:i4>
      </vt:variant>
      <vt:variant>
        <vt:i4>597</vt:i4>
      </vt:variant>
      <vt:variant>
        <vt:i4>0</vt:i4>
      </vt:variant>
      <vt:variant>
        <vt:i4>5</vt:i4>
      </vt:variant>
      <vt:variant>
        <vt:lpwstr>lsgmech.doc</vt:lpwstr>
      </vt:variant>
      <vt:variant>
        <vt:lpwstr>m475</vt:lpwstr>
      </vt:variant>
      <vt:variant>
        <vt:i4>3670073</vt:i4>
      </vt:variant>
      <vt:variant>
        <vt:i4>594</vt:i4>
      </vt:variant>
      <vt:variant>
        <vt:i4>0</vt:i4>
      </vt:variant>
      <vt:variant>
        <vt:i4>5</vt:i4>
      </vt:variant>
      <vt:variant>
        <vt:lpwstr>lsgmech.doc</vt:lpwstr>
      </vt:variant>
      <vt:variant>
        <vt:lpwstr>m460</vt:lpwstr>
      </vt:variant>
      <vt:variant>
        <vt:i4>3211322</vt:i4>
      </vt:variant>
      <vt:variant>
        <vt:i4>591</vt:i4>
      </vt:variant>
      <vt:variant>
        <vt:i4>0</vt:i4>
      </vt:variant>
      <vt:variant>
        <vt:i4>5</vt:i4>
      </vt:variant>
      <vt:variant>
        <vt:lpwstr>lsgmech.doc</vt:lpwstr>
      </vt:variant>
      <vt:variant>
        <vt:lpwstr>m459</vt:lpwstr>
      </vt:variant>
      <vt:variant>
        <vt:i4>3145786</vt:i4>
      </vt:variant>
      <vt:variant>
        <vt:i4>588</vt:i4>
      </vt:variant>
      <vt:variant>
        <vt:i4>0</vt:i4>
      </vt:variant>
      <vt:variant>
        <vt:i4>5</vt:i4>
      </vt:variant>
      <vt:variant>
        <vt:lpwstr>lsgmech.doc</vt:lpwstr>
      </vt:variant>
      <vt:variant>
        <vt:lpwstr>m458</vt:lpwstr>
      </vt:variant>
      <vt:variant>
        <vt:i4>3997756</vt:i4>
      </vt:variant>
      <vt:variant>
        <vt:i4>585</vt:i4>
      </vt:variant>
      <vt:variant>
        <vt:i4>0</vt:i4>
      </vt:variant>
      <vt:variant>
        <vt:i4>5</vt:i4>
      </vt:variant>
      <vt:variant>
        <vt:lpwstr>lsgmech.doc</vt:lpwstr>
      </vt:variant>
      <vt:variant>
        <vt:lpwstr>m435</vt:lpwstr>
      </vt:variant>
      <vt:variant>
        <vt:i4>3211325</vt:i4>
      </vt:variant>
      <vt:variant>
        <vt:i4>582</vt:i4>
      </vt:variant>
      <vt:variant>
        <vt:i4>0</vt:i4>
      </vt:variant>
      <vt:variant>
        <vt:i4>5</vt:i4>
      </vt:variant>
      <vt:variant>
        <vt:lpwstr>lsgmech.doc</vt:lpwstr>
      </vt:variant>
      <vt:variant>
        <vt:lpwstr>m429</vt:lpwstr>
      </vt:variant>
      <vt:variant>
        <vt:i4>4063288</vt:i4>
      </vt:variant>
      <vt:variant>
        <vt:i4>579</vt:i4>
      </vt:variant>
      <vt:variant>
        <vt:i4>0</vt:i4>
      </vt:variant>
      <vt:variant>
        <vt:i4>5</vt:i4>
      </vt:variant>
      <vt:variant>
        <vt:lpwstr>lsgmech.doc</vt:lpwstr>
      </vt:variant>
      <vt:variant>
        <vt:lpwstr>m371</vt:lpwstr>
      </vt:variant>
      <vt:variant>
        <vt:i4>4128824</vt:i4>
      </vt:variant>
      <vt:variant>
        <vt:i4>576</vt:i4>
      </vt:variant>
      <vt:variant>
        <vt:i4>0</vt:i4>
      </vt:variant>
      <vt:variant>
        <vt:i4>5</vt:i4>
      </vt:variant>
      <vt:variant>
        <vt:lpwstr>lsgmech.doc</vt:lpwstr>
      </vt:variant>
      <vt:variant>
        <vt:lpwstr>m370</vt:lpwstr>
      </vt:variant>
      <vt:variant>
        <vt:i4>3539001</vt:i4>
      </vt:variant>
      <vt:variant>
        <vt:i4>573</vt:i4>
      </vt:variant>
      <vt:variant>
        <vt:i4>0</vt:i4>
      </vt:variant>
      <vt:variant>
        <vt:i4>5</vt:i4>
      </vt:variant>
      <vt:variant>
        <vt:lpwstr>lsgmech.doc</vt:lpwstr>
      </vt:variant>
      <vt:variant>
        <vt:lpwstr>m369</vt:lpwstr>
      </vt:variant>
      <vt:variant>
        <vt:i4>3604537</vt:i4>
      </vt:variant>
      <vt:variant>
        <vt:i4>570</vt:i4>
      </vt:variant>
      <vt:variant>
        <vt:i4>0</vt:i4>
      </vt:variant>
      <vt:variant>
        <vt:i4>5</vt:i4>
      </vt:variant>
      <vt:variant>
        <vt:lpwstr>lsgmech.doc</vt:lpwstr>
      </vt:variant>
      <vt:variant>
        <vt:lpwstr>m368</vt:lpwstr>
      </vt:variant>
      <vt:variant>
        <vt:i4>3604538</vt:i4>
      </vt:variant>
      <vt:variant>
        <vt:i4>567</vt:i4>
      </vt:variant>
      <vt:variant>
        <vt:i4>0</vt:i4>
      </vt:variant>
      <vt:variant>
        <vt:i4>5</vt:i4>
      </vt:variant>
      <vt:variant>
        <vt:lpwstr>lsgmech.doc</vt:lpwstr>
      </vt:variant>
      <vt:variant>
        <vt:lpwstr>m358</vt:lpwstr>
      </vt:variant>
      <vt:variant>
        <vt:i4>3932219</vt:i4>
      </vt:variant>
      <vt:variant>
        <vt:i4>564</vt:i4>
      </vt:variant>
      <vt:variant>
        <vt:i4>0</vt:i4>
      </vt:variant>
      <vt:variant>
        <vt:i4>5</vt:i4>
      </vt:variant>
      <vt:variant>
        <vt:lpwstr>lsgmech.doc</vt:lpwstr>
      </vt:variant>
      <vt:variant>
        <vt:lpwstr>m343</vt:lpwstr>
      </vt:variant>
      <vt:variant>
        <vt:i4>3932220</vt:i4>
      </vt:variant>
      <vt:variant>
        <vt:i4>561</vt:i4>
      </vt:variant>
      <vt:variant>
        <vt:i4>0</vt:i4>
      </vt:variant>
      <vt:variant>
        <vt:i4>5</vt:i4>
      </vt:variant>
      <vt:variant>
        <vt:lpwstr>lsgmech.doc</vt:lpwstr>
      </vt:variant>
      <vt:variant>
        <vt:lpwstr>m333</vt:lpwstr>
      </vt:variant>
      <vt:variant>
        <vt:i4>3997756</vt:i4>
      </vt:variant>
      <vt:variant>
        <vt:i4>558</vt:i4>
      </vt:variant>
      <vt:variant>
        <vt:i4>0</vt:i4>
      </vt:variant>
      <vt:variant>
        <vt:i4>5</vt:i4>
      </vt:variant>
      <vt:variant>
        <vt:lpwstr>lsgmech.doc</vt:lpwstr>
      </vt:variant>
      <vt:variant>
        <vt:lpwstr>m332</vt:lpwstr>
      </vt:variant>
      <vt:variant>
        <vt:i4>3670077</vt:i4>
      </vt:variant>
      <vt:variant>
        <vt:i4>555</vt:i4>
      </vt:variant>
      <vt:variant>
        <vt:i4>0</vt:i4>
      </vt:variant>
      <vt:variant>
        <vt:i4>5</vt:i4>
      </vt:variant>
      <vt:variant>
        <vt:lpwstr>lsgmech.doc</vt:lpwstr>
      </vt:variant>
      <vt:variant>
        <vt:lpwstr>m327</vt:lpwstr>
      </vt:variant>
      <vt:variant>
        <vt:i4>3735613</vt:i4>
      </vt:variant>
      <vt:variant>
        <vt:i4>552</vt:i4>
      </vt:variant>
      <vt:variant>
        <vt:i4>0</vt:i4>
      </vt:variant>
      <vt:variant>
        <vt:i4>5</vt:i4>
      </vt:variant>
      <vt:variant>
        <vt:lpwstr>lsgmech.doc</vt:lpwstr>
      </vt:variant>
      <vt:variant>
        <vt:lpwstr>m326</vt:lpwstr>
      </vt:variant>
      <vt:variant>
        <vt:i4>3866685</vt:i4>
      </vt:variant>
      <vt:variant>
        <vt:i4>549</vt:i4>
      </vt:variant>
      <vt:variant>
        <vt:i4>0</vt:i4>
      </vt:variant>
      <vt:variant>
        <vt:i4>5</vt:i4>
      </vt:variant>
      <vt:variant>
        <vt:lpwstr>lsgmech.doc</vt:lpwstr>
      </vt:variant>
      <vt:variant>
        <vt:lpwstr>m324</vt:lpwstr>
      </vt:variant>
      <vt:variant>
        <vt:i4>3866685</vt:i4>
      </vt:variant>
      <vt:variant>
        <vt:i4>546</vt:i4>
      </vt:variant>
      <vt:variant>
        <vt:i4>0</vt:i4>
      </vt:variant>
      <vt:variant>
        <vt:i4>5</vt:i4>
      </vt:variant>
      <vt:variant>
        <vt:lpwstr>lsgmech.doc</vt:lpwstr>
      </vt:variant>
      <vt:variant>
        <vt:lpwstr>m225</vt:lpwstr>
      </vt:variant>
      <vt:variant>
        <vt:i4>4063287</vt:i4>
      </vt:variant>
      <vt:variant>
        <vt:i4>543</vt:i4>
      </vt:variant>
      <vt:variant>
        <vt:i4>0</vt:i4>
      </vt:variant>
      <vt:variant>
        <vt:i4>5</vt:i4>
      </vt:variant>
      <vt:variant>
        <vt:lpwstr>lsgmech.doc</vt:lpwstr>
      </vt:variant>
      <vt:variant>
        <vt:lpwstr>m183</vt:lpwstr>
      </vt:variant>
      <vt:variant>
        <vt:i4>589839</vt:i4>
      </vt:variant>
      <vt:variant>
        <vt:i4>540</vt:i4>
      </vt:variant>
      <vt:variant>
        <vt:i4>0</vt:i4>
      </vt:variant>
      <vt:variant>
        <vt:i4>5</vt:i4>
      </vt:variant>
      <vt:variant>
        <vt:lpwstr>lsgmech.doc</vt:lpwstr>
      </vt:variant>
      <vt:variant>
        <vt:lpwstr>m54</vt:lpwstr>
      </vt:variant>
      <vt:variant>
        <vt:i4>589839</vt:i4>
      </vt:variant>
      <vt:variant>
        <vt:i4>537</vt:i4>
      </vt:variant>
      <vt:variant>
        <vt:i4>0</vt:i4>
      </vt:variant>
      <vt:variant>
        <vt:i4>5</vt:i4>
      </vt:variant>
      <vt:variant>
        <vt:lpwstr>lsgmech.doc</vt:lpwstr>
      </vt:variant>
      <vt:variant>
        <vt:lpwstr>m53</vt:lpwstr>
      </vt:variant>
      <vt:variant>
        <vt:i4>589839</vt:i4>
      </vt:variant>
      <vt:variant>
        <vt:i4>534</vt:i4>
      </vt:variant>
      <vt:variant>
        <vt:i4>0</vt:i4>
      </vt:variant>
      <vt:variant>
        <vt:i4>5</vt:i4>
      </vt:variant>
      <vt:variant>
        <vt:lpwstr>lsgmech.doc</vt:lpwstr>
      </vt:variant>
      <vt:variant>
        <vt:lpwstr>m50</vt:lpwstr>
      </vt:variant>
      <vt:variant>
        <vt:i4>524303</vt:i4>
      </vt:variant>
      <vt:variant>
        <vt:i4>531</vt:i4>
      </vt:variant>
      <vt:variant>
        <vt:i4>0</vt:i4>
      </vt:variant>
      <vt:variant>
        <vt:i4>5</vt:i4>
      </vt:variant>
      <vt:variant>
        <vt:lpwstr>lsgmech.doc</vt:lpwstr>
      </vt:variant>
      <vt:variant>
        <vt:lpwstr>m49</vt:lpwstr>
      </vt:variant>
      <vt:variant>
        <vt:i4>524303</vt:i4>
      </vt:variant>
      <vt:variant>
        <vt:i4>528</vt:i4>
      </vt:variant>
      <vt:variant>
        <vt:i4>0</vt:i4>
      </vt:variant>
      <vt:variant>
        <vt:i4>5</vt:i4>
      </vt:variant>
      <vt:variant>
        <vt:lpwstr>lsgmech.doc</vt:lpwstr>
      </vt:variant>
      <vt:variant>
        <vt:lpwstr>m48</vt:lpwstr>
      </vt:variant>
      <vt:variant>
        <vt:i4>524303</vt:i4>
      </vt:variant>
      <vt:variant>
        <vt:i4>525</vt:i4>
      </vt:variant>
      <vt:variant>
        <vt:i4>0</vt:i4>
      </vt:variant>
      <vt:variant>
        <vt:i4>5</vt:i4>
      </vt:variant>
      <vt:variant>
        <vt:lpwstr>lsgmech.doc</vt:lpwstr>
      </vt:variant>
      <vt:variant>
        <vt:lpwstr>m47</vt:lpwstr>
      </vt:variant>
      <vt:variant>
        <vt:i4>524303</vt:i4>
      </vt:variant>
      <vt:variant>
        <vt:i4>522</vt:i4>
      </vt:variant>
      <vt:variant>
        <vt:i4>0</vt:i4>
      </vt:variant>
      <vt:variant>
        <vt:i4>5</vt:i4>
      </vt:variant>
      <vt:variant>
        <vt:lpwstr>lsgmech.doc</vt:lpwstr>
      </vt:variant>
      <vt:variant>
        <vt:lpwstr>m46</vt:lpwstr>
      </vt:variant>
      <vt:variant>
        <vt:i4>524303</vt:i4>
      </vt:variant>
      <vt:variant>
        <vt:i4>519</vt:i4>
      </vt:variant>
      <vt:variant>
        <vt:i4>0</vt:i4>
      </vt:variant>
      <vt:variant>
        <vt:i4>5</vt:i4>
      </vt:variant>
      <vt:variant>
        <vt:lpwstr>lsgmech.doc</vt:lpwstr>
      </vt:variant>
      <vt:variant>
        <vt:lpwstr>m42</vt:lpwstr>
      </vt:variant>
      <vt:variant>
        <vt:i4>524303</vt:i4>
      </vt:variant>
      <vt:variant>
        <vt:i4>516</vt:i4>
      </vt:variant>
      <vt:variant>
        <vt:i4>0</vt:i4>
      </vt:variant>
      <vt:variant>
        <vt:i4>5</vt:i4>
      </vt:variant>
      <vt:variant>
        <vt:lpwstr>lsgmech.doc</vt:lpwstr>
      </vt:variant>
      <vt:variant>
        <vt:lpwstr>m41</vt:lpwstr>
      </vt:variant>
      <vt:variant>
        <vt:i4>524303</vt:i4>
      </vt:variant>
      <vt:variant>
        <vt:i4>513</vt:i4>
      </vt:variant>
      <vt:variant>
        <vt:i4>0</vt:i4>
      </vt:variant>
      <vt:variant>
        <vt:i4>5</vt:i4>
      </vt:variant>
      <vt:variant>
        <vt:lpwstr>lsgmech.doc</vt:lpwstr>
      </vt:variant>
      <vt:variant>
        <vt:lpwstr>m40</vt:lpwstr>
      </vt:variant>
      <vt:variant>
        <vt:i4>983055</vt:i4>
      </vt:variant>
      <vt:variant>
        <vt:i4>510</vt:i4>
      </vt:variant>
      <vt:variant>
        <vt:i4>0</vt:i4>
      </vt:variant>
      <vt:variant>
        <vt:i4>5</vt:i4>
      </vt:variant>
      <vt:variant>
        <vt:lpwstr>lsgmech.doc</vt:lpwstr>
      </vt:variant>
      <vt:variant>
        <vt:lpwstr>m39</vt:lpwstr>
      </vt:variant>
      <vt:variant>
        <vt:i4>983055</vt:i4>
      </vt:variant>
      <vt:variant>
        <vt:i4>507</vt:i4>
      </vt:variant>
      <vt:variant>
        <vt:i4>0</vt:i4>
      </vt:variant>
      <vt:variant>
        <vt:i4>5</vt:i4>
      </vt:variant>
      <vt:variant>
        <vt:lpwstr>lsgmech.doc</vt:lpwstr>
      </vt:variant>
      <vt:variant>
        <vt:lpwstr>m38</vt:lpwstr>
      </vt:variant>
      <vt:variant>
        <vt:i4>983055</vt:i4>
      </vt:variant>
      <vt:variant>
        <vt:i4>504</vt:i4>
      </vt:variant>
      <vt:variant>
        <vt:i4>0</vt:i4>
      </vt:variant>
      <vt:variant>
        <vt:i4>5</vt:i4>
      </vt:variant>
      <vt:variant>
        <vt:lpwstr>lsgmech.doc</vt:lpwstr>
      </vt:variant>
      <vt:variant>
        <vt:lpwstr>m37</vt:lpwstr>
      </vt:variant>
      <vt:variant>
        <vt:i4>15925278</vt:i4>
      </vt:variant>
      <vt:variant>
        <vt:i4>501</vt:i4>
      </vt:variant>
      <vt:variant>
        <vt:i4>0</vt:i4>
      </vt:variant>
      <vt:variant>
        <vt:i4>5</vt:i4>
      </vt:variant>
      <vt:variant>
        <vt:lpwstr>formeln.doc</vt:lpwstr>
      </vt:variant>
      <vt:variant>
        <vt:lpwstr>gleichförmige_bewegung</vt:lpwstr>
      </vt:variant>
      <vt:variant>
        <vt:i4>3145844</vt:i4>
      </vt:variant>
      <vt:variant>
        <vt:i4>498</vt:i4>
      </vt:variant>
      <vt:variant>
        <vt:i4>0</vt:i4>
      </vt:variant>
      <vt:variant>
        <vt:i4>5</vt:i4>
      </vt:variant>
      <vt:variant>
        <vt:lpwstr/>
      </vt:variant>
      <vt:variant>
        <vt:lpwstr>t0</vt:lpwstr>
      </vt:variant>
      <vt:variant>
        <vt:i4>6422541</vt:i4>
      </vt:variant>
      <vt:variant>
        <vt:i4>492</vt:i4>
      </vt:variant>
      <vt:variant>
        <vt:i4>0</vt:i4>
      </vt:variant>
      <vt:variant>
        <vt:i4>5</vt:i4>
      </vt:variant>
      <vt:variant>
        <vt:lpwstr>lsgmech_2.doc</vt:lpwstr>
      </vt:variant>
      <vt:variant>
        <vt:lpwstr>m1008</vt:lpwstr>
      </vt:variant>
      <vt:variant>
        <vt:i4>1572923</vt:i4>
      </vt:variant>
      <vt:variant>
        <vt:i4>483</vt:i4>
      </vt:variant>
      <vt:variant>
        <vt:i4>0</vt:i4>
      </vt:variant>
      <vt:variant>
        <vt:i4>5</vt:i4>
      </vt:variant>
      <vt:variant>
        <vt:lpwstr>T:\sammlung\lsgmech_2.doc</vt:lpwstr>
      </vt:variant>
      <vt:variant>
        <vt:lpwstr>m1005</vt:lpwstr>
      </vt:variant>
      <vt:variant>
        <vt:i4>6422537</vt:i4>
      </vt:variant>
      <vt:variant>
        <vt:i4>480</vt:i4>
      </vt:variant>
      <vt:variant>
        <vt:i4>0</vt:i4>
      </vt:variant>
      <vt:variant>
        <vt:i4>5</vt:i4>
      </vt:variant>
      <vt:variant>
        <vt:lpwstr>lsgmech_2.doc</vt:lpwstr>
      </vt:variant>
      <vt:variant>
        <vt:lpwstr>m948</vt:lpwstr>
      </vt:variant>
      <vt:variant>
        <vt:i4>3604540</vt:i4>
      </vt:variant>
      <vt:variant>
        <vt:i4>477</vt:i4>
      </vt:variant>
      <vt:variant>
        <vt:i4>0</vt:i4>
      </vt:variant>
      <vt:variant>
        <vt:i4>5</vt:i4>
      </vt:variant>
      <vt:variant>
        <vt:lpwstr>lsgmech.doc</vt:lpwstr>
      </vt:variant>
      <vt:variant>
        <vt:lpwstr>m932</vt:lpwstr>
      </vt:variant>
      <vt:variant>
        <vt:i4>3473468</vt:i4>
      </vt:variant>
      <vt:variant>
        <vt:i4>465</vt:i4>
      </vt:variant>
      <vt:variant>
        <vt:i4>0</vt:i4>
      </vt:variant>
      <vt:variant>
        <vt:i4>5</vt:i4>
      </vt:variant>
      <vt:variant>
        <vt:lpwstr>lsgmech.doc</vt:lpwstr>
      </vt:variant>
      <vt:variant>
        <vt:lpwstr>m930</vt:lpwstr>
      </vt:variant>
      <vt:variant>
        <vt:i4>3932221</vt:i4>
      </vt:variant>
      <vt:variant>
        <vt:i4>462</vt:i4>
      </vt:variant>
      <vt:variant>
        <vt:i4>0</vt:i4>
      </vt:variant>
      <vt:variant>
        <vt:i4>5</vt:i4>
      </vt:variant>
      <vt:variant>
        <vt:lpwstr>lsgmech.doc</vt:lpwstr>
      </vt:variant>
      <vt:variant>
        <vt:lpwstr>m828</vt:lpwstr>
      </vt:variant>
      <vt:variant>
        <vt:i4>3342398</vt:i4>
      </vt:variant>
      <vt:variant>
        <vt:i4>459</vt:i4>
      </vt:variant>
      <vt:variant>
        <vt:i4>0</vt:i4>
      </vt:variant>
      <vt:variant>
        <vt:i4>5</vt:i4>
      </vt:variant>
      <vt:variant>
        <vt:lpwstr>lsgmech.doc</vt:lpwstr>
      </vt:variant>
      <vt:variant>
        <vt:lpwstr>m817</vt:lpwstr>
      </vt:variant>
      <vt:variant>
        <vt:i4>3735609</vt:i4>
      </vt:variant>
      <vt:variant>
        <vt:i4>456</vt:i4>
      </vt:variant>
      <vt:variant>
        <vt:i4>0</vt:i4>
      </vt:variant>
      <vt:variant>
        <vt:i4>5</vt:i4>
      </vt:variant>
      <vt:variant>
        <vt:lpwstr>lsgmech.doc</vt:lpwstr>
      </vt:variant>
      <vt:variant>
        <vt:lpwstr>m762</vt:lpwstr>
      </vt:variant>
      <vt:variant>
        <vt:i4>3801142</vt:i4>
      </vt:variant>
      <vt:variant>
        <vt:i4>453</vt:i4>
      </vt:variant>
      <vt:variant>
        <vt:i4>0</vt:i4>
      </vt:variant>
      <vt:variant>
        <vt:i4>5</vt:i4>
      </vt:variant>
      <vt:variant>
        <vt:lpwstr>lsgmech.doc</vt:lpwstr>
      </vt:variant>
      <vt:variant>
        <vt:lpwstr>m690</vt:lpwstr>
      </vt:variant>
      <vt:variant>
        <vt:i4>3932217</vt:i4>
      </vt:variant>
      <vt:variant>
        <vt:i4>450</vt:i4>
      </vt:variant>
      <vt:variant>
        <vt:i4>0</vt:i4>
      </vt:variant>
      <vt:variant>
        <vt:i4>5</vt:i4>
      </vt:variant>
      <vt:variant>
        <vt:lpwstr>lsgmech.doc</vt:lpwstr>
      </vt:variant>
      <vt:variant>
        <vt:lpwstr>m666</vt:lpwstr>
      </vt:variant>
      <vt:variant>
        <vt:i4>3735609</vt:i4>
      </vt:variant>
      <vt:variant>
        <vt:i4>447</vt:i4>
      </vt:variant>
      <vt:variant>
        <vt:i4>0</vt:i4>
      </vt:variant>
      <vt:variant>
        <vt:i4>5</vt:i4>
      </vt:variant>
      <vt:variant>
        <vt:lpwstr>lsgmech.doc</vt:lpwstr>
      </vt:variant>
      <vt:variant>
        <vt:lpwstr>m663</vt:lpwstr>
      </vt:variant>
      <vt:variant>
        <vt:i4>3866684</vt:i4>
      </vt:variant>
      <vt:variant>
        <vt:i4>444</vt:i4>
      </vt:variant>
      <vt:variant>
        <vt:i4>0</vt:i4>
      </vt:variant>
      <vt:variant>
        <vt:i4>5</vt:i4>
      </vt:variant>
      <vt:variant>
        <vt:lpwstr>lsgmech.doc</vt:lpwstr>
      </vt:variant>
      <vt:variant>
        <vt:lpwstr>m631</vt:lpwstr>
      </vt:variant>
      <vt:variant>
        <vt:i4>3866686</vt:i4>
      </vt:variant>
      <vt:variant>
        <vt:i4>441</vt:i4>
      </vt:variant>
      <vt:variant>
        <vt:i4>0</vt:i4>
      </vt:variant>
      <vt:variant>
        <vt:i4>5</vt:i4>
      </vt:variant>
      <vt:variant>
        <vt:lpwstr>lsgmech.doc</vt:lpwstr>
      </vt:variant>
      <vt:variant>
        <vt:lpwstr>m611</vt:lpwstr>
      </vt:variant>
      <vt:variant>
        <vt:i4>3866687</vt:i4>
      </vt:variant>
      <vt:variant>
        <vt:i4>438</vt:i4>
      </vt:variant>
      <vt:variant>
        <vt:i4>0</vt:i4>
      </vt:variant>
      <vt:variant>
        <vt:i4>5</vt:i4>
      </vt:variant>
      <vt:variant>
        <vt:lpwstr>lsgmech.doc</vt:lpwstr>
      </vt:variant>
      <vt:variant>
        <vt:lpwstr>m601</vt:lpwstr>
      </vt:variant>
      <vt:variant>
        <vt:i4>3801151</vt:i4>
      </vt:variant>
      <vt:variant>
        <vt:i4>435</vt:i4>
      </vt:variant>
      <vt:variant>
        <vt:i4>0</vt:i4>
      </vt:variant>
      <vt:variant>
        <vt:i4>5</vt:i4>
      </vt:variant>
      <vt:variant>
        <vt:lpwstr>lsgmech.doc</vt:lpwstr>
      </vt:variant>
      <vt:variant>
        <vt:lpwstr>m600</vt:lpwstr>
      </vt:variant>
      <vt:variant>
        <vt:i4>3932221</vt:i4>
      </vt:variant>
      <vt:variant>
        <vt:i4>432</vt:i4>
      </vt:variant>
      <vt:variant>
        <vt:i4>0</vt:i4>
      </vt:variant>
      <vt:variant>
        <vt:i4>5</vt:i4>
      </vt:variant>
      <vt:variant>
        <vt:lpwstr>lsgmech.doc</vt:lpwstr>
      </vt:variant>
      <vt:variant>
        <vt:lpwstr>m525</vt:lpwstr>
      </vt:variant>
      <vt:variant>
        <vt:i4>3145782</vt:i4>
      </vt:variant>
      <vt:variant>
        <vt:i4>429</vt:i4>
      </vt:variant>
      <vt:variant>
        <vt:i4>0</vt:i4>
      </vt:variant>
      <vt:variant>
        <vt:i4>5</vt:i4>
      </vt:variant>
      <vt:variant>
        <vt:lpwstr>lsgmech.doc</vt:lpwstr>
      </vt:variant>
      <vt:variant>
        <vt:lpwstr>m498</vt:lpwstr>
      </vt:variant>
      <vt:variant>
        <vt:i4>4128822</vt:i4>
      </vt:variant>
      <vt:variant>
        <vt:i4>426</vt:i4>
      </vt:variant>
      <vt:variant>
        <vt:i4>0</vt:i4>
      </vt:variant>
      <vt:variant>
        <vt:i4>5</vt:i4>
      </vt:variant>
      <vt:variant>
        <vt:lpwstr>lsgmech.doc</vt:lpwstr>
      </vt:variant>
      <vt:variant>
        <vt:lpwstr>m497</vt:lpwstr>
      </vt:variant>
      <vt:variant>
        <vt:i4>4063286</vt:i4>
      </vt:variant>
      <vt:variant>
        <vt:i4>423</vt:i4>
      </vt:variant>
      <vt:variant>
        <vt:i4>0</vt:i4>
      </vt:variant>
      <vt:variant>
        <vt:i4>5</vt:i4>
      </vt:variant>
      <vt:variant>
        <vt:lpwstr>lsgmech.doc</vt:lpwstr>
      </vt:variant>
      <vt:variant>
        <vt:lpwstr>m496</vt:lpwstr>
      </vt:variant>
      <vt:variant>
        <vt:i4>3997750</vt:i4>
      </vt:variant>
      <vt:variant>
        <vt:i4>420</vt:i4>
      </vt:variant>
      <vt:variant>
        <vt:i4>0</vt:i4>
      </vt:variant>
      <vt:variant>
        <vt:i4>5</vt:i4>
      </vt:variant>
      <vt:variant>
        <vt:lpwstr>lsgmech.doc</vt:lpwstr>
      </vt:variant>
      <vt:variant>
        <vt:lpwstr>m495</vt:lpwstr>
      </vt:variant>
      <vt:variant>
        <vt:i4>3932214</vt:i4>
      </vt:variant>
      <vt:variant>
        <vt:i4>417</vt:i4>
      </vt:variant>
      <vt:variant>
        <vt:i4>0</vt:i4>
      </vt:variant>
      <vt:variant>
        <vt:i4>5</vt:i4>
      </vt:variant>
      <vt:variant>
        <vt:lpwstr>lsgmech.doc</vt:lpwstr>
      </vt:variant>
      <vt:variant>
        <vt:lpwstr>m494</vt:lpwstr>
      </vt:variant>
      <vt:variant>
        <vt:i4>3211319</vt:i4>
      </vt:variant>
      <vt:variant>
        <vt:i4>414</vt:i4>
      </vt:variant>
      <vt:variant>
        <vt:i4>0</vt:i4>
      </vt:variant>
      <vt:variant>
        <vt:i4>5</vt:i4>
      </vt:variant>
      <vt:variant>
        <vt:lpwstr>lsgmech.doc</vt:lpwstr>
      </vt:variant>
      <vt:variant>
        <vt:lpwstr>m489</vt:lpwstr>
      </vt:variant>
      <vt:variant>
        <vt:i4>3145789</vt:i4>
      </vt:variant>
      <vt:variant>
        <vt:i4>411</vt:i4>
      </vt:variant>
      <vt:variant>
        <vt:i4>0</vt:i4>
      </vt:variant>
      <vt:variant>
        <vt:i4>5</vt:i4>
      </vt:variant>
      <vt:variant>
        <vt:lpwstr>lsgmech.doc</vt:lpwstr>
      </vt:variant>
      <vt:variant>
        <vt:lpwstr>m428</vt:lpwstr>
      </vt:variant>
      <vt:variant>
        <vt:i4>3997753</vt:i4>
      </vt:variant>
      <vt:variant>
        <vt:i4>408</vt:i4>
      </vt:variant>
      <vt:variant>
        <vt:i4>0</vt:i4>
      </vt:variant>
      <vt:variant>
        <vt:i4>5</vt:i4>
      </vt:variant>
      <vt:variant>
        <vt:lpwstr>lsgmech.doc</vt:lpwstr>
      </vt:variant>
      <vt:variant>
        <vt:lpwstr>m362</vt:lpwstr>
      </vt:variant>
      <vt:variant>
        <vt:i4>3539002</vt:i4>
      </vt:variant>
      <vt:variant>
        <vt:i4>405</vt:i4>
      </vt:variant>
      <vt:variant>
        <vt:i4>0</vt:i4>
      </vt:variant>
      <vt:variant>
        <vt:i4>5</vt:i4>
      </vt:variant>
      <vt:variant>
        <vt:lpwstr>lsgmech.doc</vt:lpwstr>
      </vt:variant>
      <vt:variant>
        <vt:lpwstr>m359</vt:lpwstr>
      </vt:variant>
      <vt:variant>
        <vt:i4>3997750</vt:i4>
      </vt:variant>
      <vt:variant>
        <vt:i4>402</vt:i4>
      </vt:variant>
      <vt:variant>
        <vt:i4>0</vt:i4>
      </vt:variant>
      <vt:variant>
        <vt:i4>5</vt:i4>
      </vt:variant>
      <vt:variant>
        <vt:lpwstr>lsgmech.doc</vt:lpwstr>
      </vt:variant>
      <vt:variant>
        <vt:lpwstr>m293</vt:lpwstr>
      </vt:variant>
      <vt:variant>
        <vt:i4>4587541</vt:i4>
      </vt:variant>
      <vt:variant>
        <vt:i4>399</vt:i4>
      </vt:variant>
      <vt:variant>
        <vt:i4>0</vt:i4>
      </vt:variant>
      <vt:variant>
        <vt:i4>5</vt:i4>
      </vt:variant>
      <vt:variant>
        <vt:lpwstr>formeln.doc</vt:lpwstr>
      </vt:variant>
      <vt:variant>
        <vt:lpwstr>reibung</vt:lpwstr>
      </vt:variant>
      <vt:variant>
        <vt:i4>3145844</vt:i4>
      </vt:variant>
      <vt:variant>
        <vt:i4>396</vt:i4>
      </vt:variant>
      <vt:variant>
        <vt:i4>0</vt:i4>
      </vt:variant>
      <vt:variant>
        <vt:i4>5</vt:i4>
      </vt:variant>
      <vt:variant>
        <vt:lpwstr/>
      </vt:variant>
      <vt:variant>
        <vt:lpwstr>t0</vt:lpwstr>
      </vt:variant>
      <vt:variant>
        <vt:i4>3407932</vt:i4>
      </vt:variant>
      <vt:variant>
        <vt:i4>393</vt:i4>
      </vt:variant>
      <vt:variant>
        <vt:i4>0</vt:i4>
      </vt:variant>
      <vt:variant>
        <vt:i4>5</vt:i4>
      </vt:variant>
      <vt:variant>
        <vt:lpwstr>lsgmech.doc</vt:lpwstr>
      </vt:variant>
      <vt:variant>
        <vt:lpwstr>m931</vt:lpwstr>
      </vt:variant>
      <vt:variant>
        <vt:i4>3145789</vt:i4>
      </vt:variant>
      <vt:variant>
        <vt:i4>390</vt:i4>
      </vt:variant>
      <vt:variant>
        <vt:i4>0</vt:i4>
      </vt:variant>
      <vt:variant>
        <vt:i4>5</vt:i4>
      </vt:variant>
      <vt:variant>
        <vt:lpwstr>lsgmech.doc</vt:lpwstr>
      </vt:variant>
      <vt:variant>
        <vt:lpwstr>m925</vt:lpwstr>
      </vt:variant>
      <vt:variant>
        <vt:i4>3538999</vt:i4>
      </vt:variant>
      <vt:variant>
        <vt:i4>387</vt:i4>
      </vt:variant>
      <vt:variant>
        <vt:i4>0</vt:i4>
      </vt:variant>
      <vt:variant>
        <vt:i4>5</vt:i4>
      </vt:variant>
      <vt:variant>
        <vt:lpwstr>lsgmech.doc</vt:lpwstr>
      </vt:variant>
      <vt:variant>
        <vt:lpwstr>m882</vt:lpwstr>
      </vt:variant>
      <vt:variant>
        <vt:i4>3407928</vt:i4>
      </vt:variant>
      <vt:variant>
        <vt:i4>384</vt:i4>
      </vt:variant>
      <vt:variant>
        <vt:i4>0</vt:i4>
      </vt:variant>
      <vt:variant>
        <vt:i4>5</vt:i4>
      </vt:variant>
      <vt:variant>
        <vt:lpwstr>lsgmech.doc</vt:lpwstr>
      </vt:variant>
      <vt:variant>
        <vt:lpwstr>m870</vt:lpwstr>
      </vt:variant>
      <vt:variant>
        <vt:i4>3407930</vt:i4>
      </vt:variant>
      <vt:variant>
        <vt:i4>381</vt:i4>
      </vt:variant>
      <vt:variant>
        <vt:i4>0</vt:i4>
      </vt:variant>
      <vt:variant>
        <vt:i4>5</vt:i4>
      </vt:variant>
      <vt:variant>
        <vt:lpwstr>lsgmech.doc</vt:lpwstr>
      </vt:variant>
      <vt:variant>
        <vt:lpwstr>m850</vt:lpwstr>
      </vt:variant>
      <vt:variant>
        <vt:i4>3932219</vt:i4>
      </vt:variant>
      <vt:variant>
        <vt:i4>378</vt:i4>
      </vt:variant>
      <vt:variant>
        <vt:i4>0</vt:i4>
      </vt:variant>
      <vt:variant>
        <vt:i4>5</vt:i4>
      </vt:variant>
      <vt:variant>
        <vt:lpwstr>lsgmech.doc</vt:lpwstr>
      </vt:variant>
      <vt:variant>
        <vt:lpwstr>m848</vt:lpwstr>
      </vt:variant>
      <vt:variant>
        <vt:i4>3407932</vt:i4>
      </vt:variant>
      <vt:variant>
        <vt:i4>375</vt:i4>
      </vt:variant>
      <vt:variant>
        <vt:i4>0</vt:i4>
      </vt:variant>
      <vt:variant>
        <vt:i4>5</vt:i4>
      </vt:variant>
      <vt:variant>
        <vt:lpwstr>lsgmech.doc</vt:lpwstr>
      </vt:variant>
      <vt:variant>
        <vt:lpwstr>m830</vt:lpwstr>
      </vt:variant>
      <vt:variant>
        <vt:i4>3276861</vt:i4>
      </vt:variant>
      <vt:variant>
        <vt:i4>372</vt:i4>
      </vt:variant>
      <vt:variant>
        <vt:i4>0</vt:i4>
      </vt:variant>
      <vt:variant>
        <vt:i4>5</vt:i4>
      </vt:variant>
      <vt:variant>
        <vt:lpwstr>lsgmech.doc</vt:lpwstr>
      </vt:variant>
      <vt:variant>
        <vt:lpwstr>m826</vt:lpwstr>
      </vt:variant>
      <vt:variant>
        <vt:i4>3539007</vt:i4>
      </vt:variant>
      <vt:variant>
        <vt:i4>369</vt:i4>
      </vt:variant>
      <vt:variant>
        <vt:i4>0</vt:i4>
      </vt:variant>
      <vt:variant>
        <vt:i4>5</vt:i4>
      </vt:variant>
      <vt:variant>
        <vt:lpwstr>lsgmech.doc</vt:lpwstr>
      </vt:variant>
      <vt:variant>
        <vt:lpwstr>m802</vt:lpwstr>
      </vt:variant>
      <vt:variant>
        <vt:i4>3997751</vt:i4>
      </vt:variant>
      <vt:variant>
        <vt:i4>366</vt:i4>
      </vt:variant>
      <vt:variant>
        <vt:i4>0</vt:i4>
      </vt:variant>
      <vt:variant>
        <vt:i4>5</vt:i4>
      </vt:variant>
      <vt:variant>
        <vt:lpwstr>lsgmech.doc</vt:lpwstr>
      </vt:variant>
      <vt:variant>
        <vt:lpwstr>m687</vt:lpwstr>
      </vt:variant>
      <vt:variant>
        <vt:i4>3801143</vt:i4>
      </vt:variant>
      <vt:variant>
        <vt:i4>363</vt:i4>
      </vt:variant>
      <vt:variant>
        <vt:i4>0</vt:i4>
      </vt:variant>
      <vt:variant>
        <vt:i4>5</vt:i4>
      </vt:variant>
      <vt:variant>
        <vt:lpwstr>lsgmech.doc</vt:lpwstr>
      </vt:variant>
      <vt:variant>
        <vt:lpwstr>m680</vt:lpwstr>
      </vt:variant>
      <vt:variant>
        <vt:i4>3997752</vt:i4>
      </vt:variant>
      <vt:variant>
        <vt:i4>360</vt:i4>
      </vt:variant>
      <vt:variant>
        <vt:i4>0</vt:i4>
      </vt:variant>
      <vt:variant>
        <vt:i4>5</vt:i4>
      </vt:variant>
      <vt:variant>
        <vt:lpwstr>lsgmech.doc</vt:lpwstr>
      </vt:variant>
      <vt:variant>
        <vt:lpwstr>m677</vt:lpwstr>
      </vt:variant>
      <vt:variant>
        <vt:i4>3735611</vt:i4>
      </vt:variant>
      <vt:variant>
        <vt:i4>357</vt:i4>
      </vt:variant>
      <vt:variant>
        <vt:i4>0</vt:i4>
      </vt:variant>
      <vt:variant>
        <vt:i4>5</vt:i4>
      </vt:variant>
      <vt:variant>
        <vt:lpwstr>lsgmech.doc</vt:lpwstr>
      </vt:variant>
      <vt:variant>
        <vt:lpwstr>m643</vt:lpwstr>
      </vt:variant>
      <vt:variant>
        <vt:i4>3342396</vt:i4>
      </vt:variant>
      <vt:variant>
        <vt:i4>351</vt:i4>
      </vt:variant>
      <vt:variant>
        <vt:i4>0</vt:i4>
      </vt:variant>
      <vt:variant>
        <vt:i4>5</vt:i4>
      </vt:variant>
      <vt:variant>
        <vt:lpwstr>lsgmech.doc</vt:lpwstr>
      </vt:variant>
      <vt:variant>
        <vt:lpwstr>m639</vt:lpwstr>
      </vt:variant>
      <vt:variant>
        <vt:i4>4063289</vt:i4>
      </vt:variant>
      <vt:variant>
        <vt:i4>348</vt:i4>
      </vt:variant>
      <vt:variant>
        <vt:i4>0</vt:i4>
      </vt:variant>
      <vt:variant>
        <vt:i4>5</vt:i4>
      </vt:variant>
      <vt:variant>
        <vt:lpwstr>lsgmech.doc</vt:lpwstr>
      </vt:variant>
      <vt:variant>
        <vt:lpwstr>m567</vt:lpwstr>
      </vt:variant>
      <vt:variant>
        <vt:i4>3866678</vt:i4>
      </vt:variant>
      <vt:variant>
        <vt:i4>345</vt:i4>
      </vt:variant>
      <vt:variant>
        <vt:i4>0</vt:i4>
      </vt:variant>
      <vt:variant>
        <vt:i4>5</vt:i4>
      </vt:variant>
      <vt:variant>
        <vt:lpwstr>lsgmech.doc</vt:lpwstr>
      </vt:variant>
      <vt:variant>
        <vt:lpwstr>m493</vt:lpwstr>
      </vt:variant>
      <vt:variant>
        <vt:i4>3801142</vt:i4>
      </vt:variant>
      <vt:variant>
        <vt:i4>342</vt:i4>
      </vt:variant>
      <vt:variant>
        <vt:i4>0</vt:i4>
      </vt:variant>
      <vt:variant>
        <vt:i4>5</vt:i4>
      </vt:variant>
      <vt:variant>
        <vt:lpwstr>lsgmech.doc</vt:lpwstr>
      </vt:variant>
      <vt:variant>
        <vt:lpwstr>m492</vt:lpwstr>
      </vt:variant>
      <vt:variant>
        <vt:i4>3145783</vt:i4>
      </vt:variant>
      <vt:variant>
        <vt:i4>339</vt:i4>
      </vt:variant>
      <vt:variant>
        <vt:i4>0</vt:i4>
      </vt:variant>
      <vt:variant>
        <vt:i4>5</vt:i4>
      </vt:variant>
      <vt:variant>
        <vt:lpwstr>lsgmech.doc</vt:lpwstr>
      </vt:variant>
      <vt:variant>
        <vt:lpwstr>m488</vt:lpwstr>
      </vt:variant>
      <vt:variant>
        <vt:i4>3801151</vt:i4>
      </vt:variant>
      <vt:variant>
        <vt:i4>336</vt:i4>
      </vt:variant>
      <vt:variant>
        <vt:i4>0</vt:i4>
      </vt:variant>
      <vt:variant>
        <vt:i4>5</vt:i4>
      </vt:variant>
      <vt:variant>
        <vt:lpwstr>lsgmech.doc</vt:lpwstr>
      </vt:variant>
      <vt:variant>
        <vt:lpwstr>m402</vt:lpwstr>
      </vt:variant>
      <vt:variant>
        <vt:i4>3735615</vt:i4>
      </vt:variant>
      <vt:variant>
        <vt:i4>333</vt:i4>
      </vt:variant>
      <vt:variant>
        <vt:i4>0</vt:i4>
      </vt:variant>
      <vt:variant>
        <vt:i4>5</vt:i4>
      </vt:variant>
      <vt:variant>
        <vt:lpwstr>lsgmech.doc</vt:lpwstr>
      </vt:variant>
      <vt:variant>
        <vt:lpwstr>m401</vt:lpwstr>
      </vt:variant>
      <vt:variant>
        <vt:i4>3670079</vt:i4>
      </vt:variant>
      <vt:variant>
        <vt:i4>330</vt:i4>
      </vt:variant>
      <vt:variant>
        <vt:i4>0</vt:i4>
      </vt:variant>
      <vt:variant>
        <vt:i4>5</vt:i4>
      </vt:variant>
      <vt:variant>
        <vt:lpwstr>lsgmech.doc</vt:lpwstr>
      </vt:variant>
      <vt:variant>
        <vt:lpwstr>m400</vt:lpwstr>
      </vt:variant>
      <vt:variant>
        <vt:i4>3538998</vt:i4>
      </vt:variant>
      <vt:variant>
        <vt:i4>327</vt:i4>
      </vt:variant>
      <vt:variant>
        <vt:i4>0</vt:i4>
      </vt:variant>
      <vt:variant>
        <vt:i4>5</vt:i4>
      </vt:variant>
      <vt:variant>
        <vt:lpwstr>lsgmech.doc</vt:lpwstr>
      </vt:variant>
      <vt:variant>
        <vt:lpwstr>m399</vt:lpwstr>
      </vt:variant>
      <vt:variant>
        <vt:i4>3801142</vt:i4>
      </vt:variant>
      <vt:variant>
        <vt:i4>324</vt:i4>
      </vt:variant>
      <vt:variant>
        <vt:i4>0</vt:i4>
      </vt:variant>
      <vt:variant>
        <vt:i4>5</vt:i4>
      </vt:variant>
      <vt:variant>
        <vt:lpwstr>lsgmech.doc</vt:lpwstr>
      </vt:variant>
      <vt:variant>
        <vt:lpwstr>m395</vt:lpwstr>
      </vt:variant>
      <vt:variant>
        <vt:i4>3997752</vt:i4>
      </vt:variant>
      <vt:variant>
        <vt:i4>321</vt:i4>
      </vt:variant>
      <vt:variant>
        <vt:i4>0</vt:i4>
      </vt:variant>
      <vt:variant>
        <vt:i4>5</vt:i4>
      </vt:variant>
      <vt:variant>
        <vt:lpwstr>lsgmech.doc</vt:lpwstr>
      </vt:variant>
      <vt:variant>
        <vt:lpwstr>m372</vt:lpwstr>
      </vt:variant>
      <vt:variant>
        <vt:i4>3670073</vt:i4>
      </vt:variant>
      <vt:variant>
        <vt:i4>318</vt:i4>
      </vt:variant>
      <vt:variant>
        <vt:i4>0</vt:i4>
      </vt:variant>
      <vt:variant>
        <vt:i4>5</vt:i4>
      </vt:variant>
      <vt:variant>
        <vt:lpwstr>lsgmech.doc</vt:lpwstr>
      </vt:variant>
      <vt:variant>
        <vt:lpwstr>m367</vt:lpwstr>
      </vt:variant>
      <vt:variant>
        <vt:i4>3997758</vt:i4>
      </vt:variant>
      <vt:variant>
        <vt:i4>315</vt:i4>
      </vt:variant>
      <vt:variant>
        <vt:i4>0</vt:i4>
      </vt:variant>
      <vt:variant>
        <vt:i4>5</vt:i4>
      </vt:variant>
      <vt:variant>
        <vt:lpwstr>lsgmech.doc</vt:lpwstr>
      </vt:variant>
      <vt:variant>
        <vt:lpwstr>m312</vt:lpwstr>
      </vt:variant>
      <vt:variant>
        <vt:i4>3604543</vt:i4>
      </vt:variant>
      <vt:variant>
        <vt:i4>309</vt:i4>
      </vt:variant>
      <vt:variant>
        <vt:i4>0</vt:i4>
      </vt:variant>
      <vt:variant>
        <vt:i4>5</vt:i4>
      </vt:variant>
      <vt:variant>
        <vt:lpwstr>lsgmech.doc</vt:lpwstr>
      </vt:variant>
      <vt:variant>
        <vt:lpwstr>m308</vt:lpwstr>
      </vt:variant>
      <vt:variant>
        <vt:i4>3670079</vt:i4>
      </vt:variant>
      <vt:variant>
        <vt:i4>303</vt:i4>
      </vt:variant>
      <vt:variant>
        <vt:i4>0</vt:i4>
      </vt:variant>
      <vt:variant>
        <vt:i4>5</vt:i4>
      </vt:variant>
      <vt:variant>
        <vt:lpwstr>lsgmech.doc</vt:lpwstr>
      </vt:variant>
      <vt:variant>
        <vt:lpwstr>m307</vt:lpwstr>
      </vt:variant>
      <vt:variant>
        <vt:i4>3735615</vt:i4>
      </vt:variant>
      <vt:variant>
        <vt:i4>300</vt:i4>
      </vt:variant>
      <vt:variant>
        <vt:i4>0</vt:i4>
      </vt:variant>
      <vt:variant>
        <vt:i4>5</vt:i4>
      </vt:variant>
      <vt:variant>
        <vt:lpwstr>lsgmech.doc</vt:lpwstr>
      </vt:variant>
      <vt:variant>
        <vt:lpwstr>m306</vt:lpwstr>
      </vt:variant>
      <vt:variant>
        <vt:i4>3801151</vt:i4>
      </vt:variant>
      <vt:variant>
        <vt:i4>297</vt:i4>
      </vt:variant>
      <vt:variant>
        <vt:i4>0</vt:i4>
      </vt:variant>
      <vt:variant>
        <vt:i4>5</vt:i4>
      </vt:variant>
      <vt:variant>
        <vt:lpwstr>lsgmech.doc</vt:lpwstr>
      </vt:variant>
      <vt:variant>
        <vt:lpwstr>m305</vt:lpwstr>
      </vt:variant>
      <vt:variant>
        <vt:i4>3866687</vt:i4>
      </vt:variant>
      <vt:variant>
        <vt:i4>294</vt:i4>
      </vt:variant>
      <vt:variant>
        <vt:i4>0</vt:i4>
      </vt:variant>
      <vt:variant>
        <vt:i4>5</vt:i4>
      </vt:variant>
      <vt:variant>
        <vt:lpwstr>lsgmech.doc</vt:lpwstr>
      </vt:variant>
      <vt:variant>
        <vt:lpwstr>m304</vt:lpwstr>
      </vt:variant>
      <vt:variant>
        <vt:i4>3932223</vt:i4>
      </vt:variant>
      <vt:variant>
        <vt:i4>288</vt:i4>
      </vt:variant>
      <vt:variant>
        <vt:i4>0</vt:i4>
      </vt:variant>
      <vt:variant>
        <vt:i4>5</vt:i4>
      </vt:variant>
      <vt:variant>
        <vt:lpwstr>lsgmech.doc</vt:lpwstr>
      </vt:variant>
      <vt:variant>
        <vt:lpwstr>m303</vt:lpwstr>
      </vt:variant>
      <vt:variant>
        <vt:i4>3997759</vt:i4>
      </vt:variant>
      <vt:variant>
        <vt:i4>285</vt:i4>
      </vt:variant>
      <vt:variant>
        <vt:i4>0</vt:i4>
      </vt:variant>
      <vt:variant>
        <vt:i4>5</vt:i4>
      </vt:variant>
      <vt:variant>
        <vt:lpwstr>lsgmech.doc</vt:lpwstr>
      </vt:variant>
      <vt:variant>
        <vt:lpwstr>m302</vt:lpwstr>
      </vt:variant>
      <vt:variant>
        <vt:i4>4128831</vt:i4>
      </vt:variant>
      <vt:variant>
        <vt:i4>282</vt:i4>
      </vt:variant>
      <vt:variant>
        <vt:i4>0</vt:i4>
      </vt:variant>
      <vt:variant>
        <vt:i4>5</vt:i4>
      </vt:variant>
      <vt:variant>
        <vt:lpwstr>lsgmech.doc</vt:lpwstr>
      </vt:variant>
      <vt:variant>
        <vt:lpwstr>m300</vt:lpwstr>
      </vt:variant>
      <vt:variant>
        <vt:i4>3604534</vt:i4>
      </vt:variant>
      <vt:variant>
        <vt:i4>279</vt:i4>
      </vt:variant>
      <vt:variant>
        <vt:i4>0</vt:i4>
      </vt:variant>
      <vt:variant>
        <vt:i4>5</vt:i4>
      </vt:variant>
      <vt:variant>
        <vt:lpwstr>lsgmech.doc</vt:lpwstr>
      </vt:variant>
      <vt:variant>
        <vt:lpwstr>m299</vt:lpwstr>
      </vt:variant>
      <vt:variant>
        <vt:i4>3538998</vt:i4>
      </vt:variant>
      <vt:variant>
        <vt:i4>276</vt:i4>
      </vt:variant>
      <vt:variant>
        <vt:i4>0</vt:i4>
      </vt:variant>
      <vt:variant>
        <vt:i4>5</vt:i4>
      </vt:variant>
      <vt:variant>
        <vt:lpwstr>lsgmech.doc</vt:lpwstr>
      </vt:variant>
      <vt:variant>
        <vt:lpwstr>m298</vt:lpwstr>
      </vt:variant>
      <vt:variant>
        <vt:i4>3670070</vt:i4>
      </vt:variant>
      <vt:variant>
        <vt:i4>273</vt:i4>
      </vt:variant>
      <vt:variant>
        <vt:i4>0</vt:i4>
      </vt:variant>
      <vt:variant>
        <vt:i4>5</vt:i4>
      </vt:variant>
      <vt:variant>
        <vt:lpwstr>lsgmech.doc</vt:lpwstr>
      </vt:variant>
      <vt:variant>
        <vt:lpwstr>m296</vt:lpwstr>
      </vt:variant>
      <vt:variant>
        <vt:i4>3866678</vt:i4>
      </vt:variant>
      <vt:variant>
        <vt:i4>270</vt:i4>
      </vt:variant>
      <vt:variant>
        <vt:i4>0</vt:i4>
      </vt:variant>
      <vt:variant>
        <vt:i4>5</vt:i4>
      </vt:variant>
      <vt:variant>
        <vt:lpwstr>lsgmech.doc</vt:lpwstr>
      </vt:variant>
      <vt:variant>
        <vt:lpwstr>m295</vt:lpwstr>
      </vt:variant>
      <vt:variant>
        <vt:i4>196729</vt:i4>
      </vt:variant>
      <vt:variant>
        <vt:i4>267</vt:i4>
      </vt:variant>
      <vt:variant>
        <vt:i4>0</vt:i4>
      </vt:variant>
      <vt:variant>
        <vt:i4>5</vt:i4>
      </vt:variant>
      <vt:variant>
        <vt:lpwstr>formeln.doc</vt:lpwstr>
      </vt:variant>
      <vt:variant>
        <vt:lpwstr>kraftumformende_einrichtungen</vt:lpwstr>
      </vt:variant>
      <vt:variant>
        <vt:i4>3145844</vt:i4>
      </vt:variant>
      <vt:variant>
        <vt:i4>264</vt:i4>
      </vt:variant>
      <vt:variant>
        <vt:i4>0</vt:i4>
      </vt:variant>
      <vt:variant>
        <vt:i4>5</vt:i4>
      </vt:variant>
      <vt:variant>
        <vt:lpwstr/>
      </vt:variant>
      <vt:variant>
        <vt:lpwstr>t0</vt:lpwstr>
      </vt:variant>
      <vt:variant>
        <vt:i4>3473470</vt:i4>
      </vt:variant>
      <vt:variant>
        <vt:i4>261</vt:i4>
      </vt:variant>
      <vt:variant>
        <vt:i4>0</vt:i4>
      </vt:variant>
      <vt:variant>
        <vt:i4>5</vt:i4>
      </vt:variant>
      <vt:variant>
        <vt:lpwstr>lsgmech.doc</vt:lpwstr>
      </vt:variant>
      <vt:variant>
        <vt:lpwstr>m910</vt:lpwstr>
      </vt:variant>
      <vt:variant>
        <vt:i4>3932223</vt:i4>
      </vt:variant>
      <vt:variant>
        <vt:i4>258</vt:i4>
      </vt:variant>
      <vt:variant>
        <vt:i4>0</vt:i4>
      </vt:variant>
      <vt:variant>
        <vt:i4>5</vt:i4>
      </vt:variant>
      <vt:variant>
        <vt:lpwstr>lsgmech.doc</vt:lpwstr>
      </vt:variant>
      <vt:variant>
        <vt:lpwstr>m909</vt:lpwstr>
      </vt:variant>
      <vt:variant>
        <vt:i4>3997753</vt:i4>
      </vt:variant>
      <vt:variant>
        <vt:i4>252</vt:i4>
      </vt:variant>
      <vt:variant>
        <vt:i4>0</vt:i4>
      </vt:variant>
      <vt:variant>
        <vt:i4>5</vt:i4>
      </vt:variant>
      <vt:variant>
        <vt:lpwstr>lsgmech.doc</vt:lpwstr>
      </vt:variant>
      <vt:variant>
        <vt:lpwstr>m869</vt:lpwstr>
      </vt:variant>
      <vt:variant>
        <vt:i4>3932217</vt:i4>
      </vt:variant>
      <vt:variant>
        <vt:i4>249</vt:i4>
      </vt:variant>
      <vt:variant>
        <vt:i4>0</vt:i4>
      </vt:variant>
      <vt:variant>
        <vt:i4>5</vt:i4>
      </vt:variant>
      <vt:variant>
        <vt:lpwstr>lsgmech.doc</vt:lpwstr>
      </vt:variant>
      <vt:variant>
        <vt:lpwstr>m868</vt:lpwstr>
      </vt:variant>
      <vt:variant>
        <vt:i4>3342393</vt:i4>
      </vt:variant>
      <vt:variant>
        <vt:i4>246</vt:i4>
      </vt:variant>
      <vt:variant>
        <vt:i4>0</vt:i4>
      </vt:variant>
      <vt:variant>
        <vt:i4>5</vt:i4>
      </vt:variant>
      <vt:variant>
        <vt:lpwstr>lsgmech.doc</vt:lpwstr>
      </vt:variant>
      <vt:variant>
        <vt:lpwstr>m867</vt:lpwstr>
      </vt:variant>
      <vt:variant>
        <vt:i4>3276857</vt:i4>
      </vt:variant>
      <vt:variant>
        <vt:i4>243</vt:i4>
      </vt:variant>
      <vt:variant>
        <vt:i4>0</vt:i4>
      </vt:variant>
      <vt:variant>
        <vt:i4>5</vt:i4>
      </vt:variant>
      <vt:variant>
        <vt:lpwstr>lsgmech.doc</vt:lpwstr>
      </vt:variant>
      <vt:variant>
        <vt:lpwstr>m866</vt:lpwstr>
      </vt:variant>
      <vt:variant>
        <vt:i4>3211321</vt:i4>
      </vt:variant>
      <vt:variant>
        <vt:i4>240</vt:i4>
      </vt:variant>
      <vt:variant>
        <vt:i4>0</vt:i4>
      </vt:variant>
      <vt:variant>
        <vt:i4>5</vt:i4>
      </vt:variant>
      <vt:variant>
        <vt:lpwstr>lsgmech.doc</vt:lpwstr>
      </vt:variant>
      <vt:variant>
        <vt:lpwstr>m865</vt:lpwstr>
      </vt:variant>
      <vt:variant>
        <vt:i4>3276862</vt:i4>
      </vt:variant>
      <vt:variant>
        <vt:i4>237</vt:i4>
      </vt:variant>
      <vt:variant>
        <vt:i4>0</vt:i4>
      </vt:variant>
      <vt:variant>
        <vt:i4>5</vt:i4>
      </vt:variant>
      <vt:variant>
        <vt:lpwstr>lsgmech.doc</vt:lpwstr>
      </vt:variant>
      <vt:variant>
        <vt:lpwstr>m816</vt:lpwstr>
      </vt:variant>
      <vt:variant>
        <vt:i4>3407935</vt:i4>
      </vt:variant>
      <vt:variant>
        <vt:i4>234</vt:i4>
      </vt:variant>
      <vt:variant>
        <vt:i4>0</vt:i4>
      </vt:variant>
      <vt:variant>
        <vt:i4>5</vt:i4>
      </vt:variant>
      <vt:variant>
        <vt:lpwstr>lsgmech.doc</vt:lpwstr>
      </vt:variant>
      <vt:variant>
        <vt:lpwstr>m800</vt:lpwstr>
      </vt:variant>
      <vt:variant>
        <vt:i4>3276854</vt:i4>
      </vt:variant>
      <vt:variant>
        <vt:i4>231</vt:i4>
      </vt:variant>
      <vt:variant>
        <vt:i4>0</vt:i4>
      </vt:variant>
      <vt:variant>
        <vt:i4>5</vt:i4>
      </vt:variant>
      <vt:variant>
        <vt:lpwstr>lsgmech.doc</vt:lpwstr>
      </vt:variant>
      <vt:variant>
        <vt:lpwstr>m799</vt:lpwstr>
      </vt:variant>
      <vt:variant>
        <vt:i4>3801143</vt:i4>
      </vt:variant>
      <vt:variant>
        <vt:i4>228</vt:i4>
      </vt:variant>
      <vt:variant>
        <vt:i4>0</vt:i4>
      </vt:variant>
      <vt:variant>
        <vt:i4>5</vt:i4>
      </vt:variant>
      <vt:variant>
        <vt:lpwstr>lsgmech.doc</vt:lpwstr>
      </vt:variant>
      <vt:variant>
        <vt:lpwstr>m781</vt:lpwstr>
      </vt:variant>
      <vt:variant>
        <vt:i4>3866679</vt:i4>
      </vt:variant>
      <vt:variant>
        <vt:i4>225</vt:i4>
      </vt:variant>
      <vt:variant>
        <vt:i4>0</vt:i4>
      </vt:variant>
      <vt:variant>
        <vt:i4>5</vt:i4>
      </vt:variant>
      <vt:variant>
        <vt:lpwstr>lsgmech.doc</vt:lpwstr>
      </vt:variant>
      <vt:variant>
        <vt:lpwstr>m780</vt:lpwstr>
      </vt:variant>
      <vt:variant>
        <vt:i4>3276856</vt:i4>
      </vt:variant>
      <vt:variant>
        <vt:i4>210</vt:i4>
      </vt:variant>
      <vt:variant>
        <vt:i4>0</vt:i4>
      </vt:variant>
      <vt:variant>
        <vt:i4>5</vt:i4>
      </vt:variant>
      <vt:variant>
        <vt:lpwstr>lsgmech.doc</vt:lpwstr>
      </vt:variant>
      <vt:variant>
        <vt:lpwstr>m779</vt:lpwstr>
      </vt:variant>
      <vt:variant>
        <vt:i4>3342392</vt:i4>
      </vt:variant>
      <vt:variant>
        <vt:i4>207</vt:i4>
      </vt:variant>
      <vt:variant>
        <vt:i4>0</vt:i4>
      </vt:variant>
      <vt:variant>
        <vt:i4>5</vt:i4>
      </vt:variant>
      <vt:variant>
        <vt:lpwstr>lsgmech.doc</vt:lpwstr>
      </vt:variant>
      <vt:variant>
        <vt:lpwstr>m778</vt:lpwstr>
      </vt:variant>
      <vt:variant>
        <vt:i4>3932216</vt:i4>
      </vt:variant>
      <vt:variant>
        <vt:i4>201</vt:i4>
      </vt:variant>
      <vt:variant>
        <vt:i4>0</vt:i4>
      </vt:variant>
      <vt:variant>
        <vt:i4>5</vt:i4>
      </vt:variant>
      <vt:variant>
        <vt:lpwstr>lsgmech.doc</vt:lpwstr>
      </vt:variant>
      <vt:variant>
        <vt:lpwstr>m777</vt:lpwstr>
      </vt:variant>
      <vt:variant>
        <vt:i4>3997752</vt:i4>
      </vt:variant>
      <vt:variant>
        <vt:i4>198</vt:i4>
      </vt:variant>
      <vt:variant>
        <vt:i4>0</vt:i4>
      </vt:variant>
      <vt:variant>
        <vt:i4>5</vt:i4>
      </vt:variant>
      <vt:variant>
        <vt:lpwstr>lsgmech.doc</vt:lpwstr>
      </vt:variant>
      <vt:variant>
        <vt:lpwstr>m776</vt:lpwstr>
      </vt:variant>
      <vt:variant>
        <vt:i4>4063288</vt:i4>
      </vt:variant>
      <vt:variant>
        <vt:i4>195</vt:i4>
      </vt:variant>
      <vt:variant>
        <vt:i4>0</vt:i4>
      </vt:variant>
      <vt:variant>
        <vt:i4>5</vt:i4>
      </vt:variant>
      <vt:variant>
        <vt:lpwstr>lsgmech.doc</vt:lpwstr>
      </vt:variant>
      <vt:variant>
        <vt:lpwstr>m775</vt:lpwstr>
      </vt:variant>
      <vt:variant>
        <vt:i4>4128824</vt:i4>
      </vt:variant>
      <vt:variant>
        <vt:i4>192</vt:i4>
      </vt:variant>
      <vt:variant>
        <vt:i4>0</vt:i4>
      </vt:variant>
      <vt:variant>
        <vt:i4>5</vt:i4>
      </vt:variant>
      <vt:variant>
        <vt:lpwstr>lsgmech.doc</vt:lpwstr>
      </vt:variant>
      <vt:variant>
        <vt:lpwstr>m774</vt:lpwstr>
      </vt:variant>
      <vt:variant>
        <vt:i4>3670072</vt:i4>
      </vt:variant>
      <vt:variant>
        <vt:i4>189</vt:i4>
      </vt:variant>
      <vt:variant>
        <vt:i4>0</vt:i4>
      </vt:variant>
      <vt:variant>
        <vt:i4>5</vt:i4>
      </vt:variant>
      <vt:variant>
        <vt:lpwstr>lsgmech.doc</vt:lpwstr>
      </vt:variant>
      <vt:variant>
        <vt:lpwstr>m773</vt:lpwstr>
      </vt:variant>
      <vt:variant>
        <vt:i4>3735608</vt:i4>
      </vt:variant>
      <vt:variant>
        <vt:i4>186</vt:i4>
      </vt:variant>
      <vt:variant>
        <vt:i4>0</vt:i4>
      </vt:variant>
      <vt:variant>
        <vt:i4>5</vt:i4>
      </vt:variant>
      <vt:variant>
        <vt:lpwstr>lsgmech.doc</vt:lpwstr>
      </vt:variant>
      <vt:variant>
        <vt:lpwstr>m772</vt:lpwstr>
      </vt:variant>
      <vt:variant>
        <vt:i4>3801144</vt:i4>
      </vt:variant>
      <vt:variant>
        <vt:i4>183</vt:i4>
      </vt:variant>
      <vt:variant>
        <vt:i4>0</vt:i4>
      </vt:variant>
      <vt:variant>
        <vt:i4>5</vt:i4>
      </vt:variant>
      <vt:variant>
        <vt:lpwstr>lsgmech.doc</vt:lpwstr>
      </vt:variant>
      <vt:variant>
        <vt:lpwstr>m771</vt:lpwstr>
      </vt:variant>
      <vt:variant>
        <vt:i4>3276857</vt:i4>
      </vt:variant>
      <vt:variant>
        <vt:i4>180</vt:i4>
      </vt:variant>
      <vt:variant>
        <vt:i4>0</vt:i4>
      </vt:variant>
      <vt:variant>
        <vt:i4>5</vt:i4>
      </vt:variant>
      <vt:variant>
        <vt:lpwstr>lsgmech.doc</vt:lpwstr>
      </vt:variant>
      <vt:variant>
        <vt:lpwstr>m769</vt:lpwstr>
      </vt:variant>
      <vt:variant>
        <vt:i4>3670074</vt:i4>
      </vt:variant>
      <vt:variant>
        <vt:i4>177</vt:i4>
      </vt:variant>
      <vt:variant>
        <vt:i4>0</vt:i4>
      </vt:variant>
      <vt:variant>
        <vt:i4>5</vt:i4>
      </vt:variant>
      <vt:variant>
        <vt:lpwstr>lsgmech.doc</vt:lpwstr>
      </vt:variant>
      <vt:variant>
        <vt:lpwstr>m753</vt:lpwstr>
      </vt:variant>
      <vt:variant>
        <vt:i4>4063292</vt:i4>
      </vt:variant>
      <vt:variant>
        <vt:i4>171</vt:i4>
      </vt:variant>
      <vt:variant>
        <vt:i4>0</vt:i4>
      </vt:variant>
      <vt:variant>
        <vt:i4>5</vt:i4>
      </vt:variant>
      <vt:variant>
        <vt:lpwstr>lsgmech.doc</vt:lpwstr>
      </vt:variant>
      <vt:variant>
        <vt:lpwstr>m735</vt:lpwstr>
      </vt:variant>
      <vt:variant>
        <vt:i4>4128828</vt:i4>
      </vt:variant>
      <vt:variant>
        <vt:i4>168</vt:i4>
      </vt:variant>
      <vt:variant>
        <vt:i4>0</vt:i4>
      </vt:variant>
      <vt:variant>
        <vt:i4>5</vt:i4>
      </vt:variant>
      <vt:variant>
        <vt:lpwstr>lsgmech.doc</vt:lpwstr>
      </vt:variant>
      <vt:variant>
        <vt:lpwstr>m734</vt:lpwstr>
      </vt:variant>
      <vt:variant>
        <vt:i4>3735613</vt:i4>
      </vt:variant>
      <vt:variant>
        <vt:i4>165</vt:i4>
      </vt:variant>
      <vt:variant>
        <vt:i4>0</vt:i4>
      </vt:variant>
      <vt:variant>
        <vt:i4>5</vt:i4>
      </vt:variant>
      <vt:variant>
        <vt:lpwstr>lsgmech.doc</vt:lpwstr>
      </vt:variant>
      <vt:variant>
        <vt:lpwstr>m722</vt:lpwstr>
      </vt:variant>
      <vt:variant>
        <vt:i4>3735614</vt:i4>
      </vt:variant>
      <vt:variant>
        <vt:i4>162</vt:i4>
      </vt:variant>
      <vt:variant>
        <vt:i4>0</vt:i4>
      </vt:variant>
      <vt:variant>
        <vt:i4>5</vt:i4>
      </vt:variant>
      <vt:variant>
        <vt:lpwstr>lsgmech.doc</vt:lpwstr>
      </vt:variant>
      <vt:variant>
        <vt:lpwstr>m712</vt:lpwstr>
      </vt:variant>
      <vt:variant>
        <vt:i4>3670073</vt:i4>
      </vt:variant>
      <vt:variant>
        <vt:i4>159</vt:i4>
      </vt:variant>
      <vt:variant>
        <vt:i4>0</vt:i4>
      </vt:variant>
      <vt:variant>
        <vt:i4>5</vt:i4>
      </vt:variant>
      <vt:variant>
        <vt:lpwstr>lsgmech.doc</vt:lpwstr>
      </vt:variant>
      <vt:variant>
        <vt:lpwstr>m662</vt:lpwstr>
      </vt:variant>
      <vt:variant>
        <vt:i4>3866681</vt:i4>
      </vt:variant>
      <vt:variant>
        <vt:i4>156</vt:i4>
      </vt:variant>
      <vt:variant>
        <vt:i4>0</vt:i4>
      </vt:variant>
      <vt:variant>
        <vt:i4>5</vt:i4>
      </vt:variant>
      <vt:variant>
        <vt:lpwstr>lsgmech.doc</vt:lpwstr>
      </vt:variant>
      <vt:variant>
        <vt:lpwstr>m661</vt:lpwstr>
      </vt:variant>
      <vt:variant>
        <vt:i4>3342394</vt:i4>
      </vt:variant>
      <vt:variant>
        <vt:i4>153</vt:i4>
      </vt:variant>
      <vt:variant>
        <vt:i4>0</vt:i4>
      </vt:variant>
      <vt:variant>
        <vt:i4>5</vt:i4>
      </vt:variant>
      <vt:variant>
        <vt:lpwstr>lsgmech.doc</vt:lpwstr>
      </vt:variant>
      <vt:variant>
        <vt:lpwstr>m659</vt:lpwstr>
      </vt:variant>
      <vt:variant>
        <vt:i4>3670076</vt:i4>
      </vt:variant>
      <vt:variant>
        <vt:i4>147</vt:i4>
      </vt:variant>
      <vt:variant>
        <vt:i4>0</vt:i4>
      </vt:variant>
      <vt:variant>
        <vt:i4>5</vt:i4>
      </vt:variant>
      <vt:variant>
        <vt:lpwstr>lsgmech.doc</vt:lpwstr>
      </vt:variant>
      <vt:variant>
        <vt:lpwstr>m632</vt:lpwstr>
      </vt:variant>
      <vt:variant>
        <vt:i4>3997757</vt:i4>
      </vt:variant>
      <vt:variant>
        <vt:i4>144</vt:i4>
      </vt:variant>
      <vt:variant>
        <vt:i4>0</vt:i4>
      </vt:variant>
      <vt:variant>
        <vt:i4>5</vt:i4>
      </vt:variant>
      <vt:variant>
        <vt:lpwstr>lsgmech.doc</vt:lpwstr>
      </vt:variant>
      <vt:variant>
        <vt:lpwstr>m627</vt:lpwstr>
      </vt:variant>
      <vt:variant>
        <vt:i4>3932221</vt:i4>
      </vt:variant>
      <vt:variant>
        <vt:i4>141</vt:i4>
      </vt:variant>
      <vt:variant>
        <vt:i4>0</vt:i4>
      </vt:variant>
      <vt:variant>
        <vt:i4>5</vt:i4>
      </vt:variant>
      <vt:variant>
        <vt:lpwstr>lsgmech.doc</vt:lpwstr>
      </vt:variant>
      <vt:variant>
        <vt:lpwstr>m626</vt:lpwstr>
      </vt:variant>
      <vt:variant>
        <vt:i4>4128829</vt:i4>
      </vt:variant>
      <vt:variant>
        <vt:i4>132</vt:i4>
      </vt:variant>
      <vt:variant>
        <vt:i4>0</vt:i4>
      </vt:variant>
      <vt:variant>
        <vt:i4>5</vt:i4>
      </vt:variant>
      <vt:variant>
        <vt:lpwstr>lsgmech.doc</vt:lpwstr>
      </vt:variant>
      <vt:variant>
        <vt:lpwstr>m625</vt:lpwstr>
      </vt:variant>
      <vt:variant>
        <vt:i4>3211319</vt:i4>
      </vt:variant>
      <vt:variant>
        <vt:i4>129</vt:i4>
      </vt:variant>
      <vt:variant>
        <vt:i4>0</vt:i4>
      </vt:variant>
      <vt:variant>
        <vt:i4>5</vt:i4>
      </vt:variant>
      <vt:variant>
        <vt:lpwstr>lsgmech.doc</vt:lpwstr>
      </vt:variant>
      <vt:variant>
        <vt:lpwstr>m588</vt:lpwstr>
      </vt:variant>
      <vt:variant>
        <vt:i4>3735606</vt:i4>
      </vt:variant>
      <vt:variant>
        <vt:i4>126</vt:i4>
      </vt:variant>
      <vt:variant>
        <vt:i4>0</vt:i4>
      </vt:variant>
      <vt:variant>
        <vt:i4>5</vt:i4>
      </vt:variant>
      <vt:variant>
        <vt:lpwstr>lsgmech.doc</vt:lpwstr>
      </vt:variant>
      <vt:variant>
        <vt:lpwstr>m491</vt:lpwstr>
      </vt:variant>
      <vt:variant>
        <vt:i4>3801144</vt:i4>
      </vt:variant>
      <vt:variant>
        <vt:i4>123</vt:i4>
      </vt:variant>
      <vt:variant>
        <vt:i4>0</vt:i4>
      </vt:variant>
      <vt:variant>
        <vt:i4>5</vt:i4>
      </vt:variant>
      <vt:variant>
        <vt:lpwstr>lsgmech.doc</vt:lpwstr>
      </vt:variant>
      <vt:variant>
        <vt:lpwstr>m375</vt:lpwstr>
      </vt:variant>
      <vt:variant>
        <vt:i4>3866680</vt:i4>
      </vt:variant>
      <vt:variant>
        <vt:i4>120</vt:i4>
      </vt:variant>
      <vt:variant>
        <vt:i4>0</vt:i4>
      </vt:variant>
      <vt:variant>
        <vt:i4>5</vt:i4>
      </vt:variant>
      <vt:variant>
        <vt:lpwstr>lsgmech.doc</vt:lpwstr>
      </vt:variant>
      <vt:variant>
        <vt:lpwstr>m374</vt:lpwstr>
      </vt:variant>
      <vt:variant>
        <vt:i4>3932216</vt:i4>
      </vt:variant>
      <vt:variant>
        <vt:i4>117</vt:i4>
      </vt:variant>
      <vt:variant>
        <vt:i4>0</vt:i4>
      </vt:variant>
      <vt:variant>
        <vt:i4>5</vt:i4>
      </vt:variant>
      <vt:variant>
        <vt:lpwstr>lsgmech.doc</vt:lpwstr>
      </vt:variant>
      <vt:variant>
        <vt:lpwstr>m373</vt:lpwstr>
      </vt:variant>
      <vt:variant>
        <vt:i4>3735609</vt:i4>
      </vt:variant>
      <vt:variant>
        <vt:i4>114</vt:i4>
      </vt:variant>
      <vt:variant>
        <vt:i4>0</vt:i4>
      </vt:variant>
      <vt:variant>
        <vt:i4>5</vt:i4>
      </vt:variant>
      <vt:variant>
        <vt:lpwstr>lsgmech.doc</vt:lpwstr>
      </vt:variant>
      <vt:variant>
        <vt:lpwstr>m366</vt:lpwstr>
      </vt:variant>
      <vt:variant>
        <vt:i4>4128822</vt:i4>
      </vt:variant>
      <vt:variant>
        <vt:i4>111</vt:i4>
      </vt:variant>
      <vt:variant>
        <vt:i4>0</vt:i4>
      </vt:variant>
      <vt:variant>
        <vt:i4>5</vt:i4>
      </vt:variant>
      <vt:variant>
        <vt:lpwstr>lsgmech.doc</vt:lpwstr>
      </vt:variant>
      <vt:variant>
        <vt:lpwstr>m192</vt:lpwstr>
      </vt:variant>
      <vt:variant>
        <vt:i4>3932214</vt:i4>
      </vt:variant>
      <vt:variant>
        <vt:i4>108</vt:i4>
      </vt:variant>
      <vt:variant>
        <vt:i4>0</vt:i4>
      </vt:variant>
      <vt:variant>
        <vt:i4>5</vt:i4>
      </vt:variant>
      <vt:variant>
        <vt:lpwstr>lsgmech.doc</vt:lpwstr>
      </vt:variant>
      <vt:variant>
        <vt:lpwstr>m191</vt:lpwstr>
      </vt:variant>
      <vt:variant>
        <vt:i4>3997750</vt:i4>
      </vt:variant>
      <vt:variant>
        <vt:i4>105</vt:i4>
      </vt:variant>
      <vt:variant>
        <vt:i4>0</vt:i4>
      </vt:variant>
      <vt:variant>
        <vt:i4>5</vt:i4>
      </vt:variant>
      <vt:variant>
        <vt:lpwstr>lsgmech.doc</vt:lpwstr>
      </vt:variant>
      <vt:variant>
        <vt:lpwstr>m190</vt:lpwstr>
      </vt:variant>
      <vt:variant>
        <vt:i4>3407927</vt:i4>
      </vt:variant>
      <vt:variant>
        <vt:i4>102</vt:i4>
      </vt:variant>
      <vt:variant>
        <vt:i4>0</vt:i4>
      </vt:variant>
      <vt:variant>
        <vt:i4>5</vt:i4>
      </vt:variant>
      <vt:variant>
        <vt:lpwstr>lsgmech.doc</vt:lpwstr>
      </vt:variant>
      <vt:variant>
        <vt:lpwstr>m189</vt:lpwstr>
      </vt:variant>
      <vt:variant>
        <vt:i4>3473463</vt:i4>
      </vt:variant>
      <vt:variant>
        <vt:i4>99</vt:i4>
      </vt:variant>
      <vt:variant>
        <vt:i4>0</vt:i4>
      </vt:variant>
      <vt:variant>
        <vt:i4>5</vt:i4>
      </vt:variant>
      <vt:variant>
        <vt:lpwstr>lsgmech.doc</vt:lpwstr>
      </vt:variant>
      <vt:variant>
        <vt:lpwstr>m188</vt:lpwstr>
      </vt:variant>
      <vt:variant>
        <vt:i4>3801143</vt:i4>
      </vt:variant>
      <vt:variant>
        <vt:i4>96</vt:i4>
      </vt:variant>
      <vt:variant>
        <vt:i4>0</vt:i4>
      </vt:variant>
      <vt:variant>
        <vt:i4>5</vt:i4>
      </vt:variant>
      <vt:variant>
        <vt:lpwstr>lsgmech.doc</vt:lpwstr>
      </vt:variant>
      <vt:variant>
        <vt:lpwstr>m187</vt:lpwstr>
      </vt:variant>
      <vt:variant>
        <vt:i4>3866679</vt:i4>
      </vt:variant>
      <vt:variant>
        <vt:i4>93</vt:i4>
      </vt:variant>
      <vt:variant>
        <vt:i4>0</vt:i4>
      </vt:variant>
      <vt:variant>
        <vt:i4>5</vt:i4>
      </vt:variant>
      <vt:variant>
        <vt:lpwstr>lsgmech.doc</vt:lpwstr>
      </vt:variant>
      <vt:variant>
        <vt:lpwstr>m186</vt:lpwstr>
      </vt:variant>
      <vt:variant>
        <vt:i4>3670071</vt:i4>
      </vt:variant>
      <vt:variant>
        <vt:i4>90</vt:i4>
      </vt:variant>
      <vt:variant>
        <vt:i4>0</vt:i4>
      </vt:variant>
      <vt:variant>
        <vt:i4>5</vt:i4>
      </vt:variant>
      <vt:variant>
        <vt:lpwstr>lsgmech.doc</vt:lpwstr>
      </vt:variant>
      <vt:variant>
        <vt:lpwstr>m185</vt:lpwstr>
      </vt:variant>
      <vt:variant>
        <vt:i4>3735607</vt:i4>
      </vt:variant>
      <vt:variant>
        <vt:i4>87</vt:i4>
      </vt:variant>
      <vt:variant>
        <vt:i4>0</vt:i4>
      </vt:variant>
      <vt:variant>
        <vt:i4>5</vt:i4>
      </vt:variant>
      <vt:variant>
        <vt:lpwstr>lsgmech.doc</vt:lpwstr>
      </vt:variant>
      <vt:variant>
        <vt:lpwstr>m184</vt:lpwstr>
      </vt:variant>
      <vt:variant>
        <vt:i4>5242892</vt:i4>
      </vt:variant>
      <vt:variant>
        <vt:i4>84</vt:i4>
      </vt:variant>
      <vt:variant>
        <vt:i4>0</vt:i4>
      </vt:variant>
      <vt:variant>
        <vt:i4>5</vt:i4>
      </vt:variant>
      <vt:variant>
        <vt:lpwstr>formeln.doc</vt:lpwstr>
      </vt:variant>
      <vt:variant>
        <vt:lpwstr>volumen</vt:lpwstr>
      </vt:variant>
      <vt:variant>
        <vt:i4>3145844</vt:i4>
      </vt:variant>
      <vt:variant>
        <vt:i4>81</vt:i4>
      </vt:variant>
      <vt:variant>
        <vt:i4>0</vt:i4>
      </vt:variant>
      <vt:variant>
        <vt:i4>5</vt:i4>
      </vt:variant>
      <vt:variant>
        <vt:lpwstr/>
      </vt:variant>
      <vt:variant>
        <vt:lpwstr>t0</vt:lpwstr>
      </vt:variant>
      <vt:variant>
        <vt:i4>3211380</vt:i4>
      </vt:variant>
      <vt:variant>
        <vt:i4>78</vt:i4>
      </vt:variant>
      <vt:variant>
        <vt:i4>0</vt:i4>
      </vt:variant>
      <vt:variant>
        <vt:i4>5</vt:i4>
      </vt:variant>
      <vt:variant>
        <vt:lpwstr/>
      </vt:variant>
      <vt:variant>
        <vt:lpwstr>t15</vt:lpwstr>
      </vt:variant>
      <vt:variant>
        <vt:i4>3276916</vt:i4>
      </vt:variant>
      <vt:variant>
        <vt:i4>75</vt:i4>
      </vt:variant>
      <vt:variant>
        <vt:i4>0</vt:i4>
      </vt:variant>
      <vt:variant>
        <vt:i4>5</vt:i4>
      </vt:variant>
      <vt:variant>
        <vt:lpwstr/>
      </vt:variant>
      <vt:variant>
        <vt:lpwstr>t21</vt:lpwstr>
      </vt:variant>
      <vt:variant>
        <vt:i4>3211380</vt:i4>
      </vt:variant>
      <vt:variant>
        <vt:i4>72</vt:i4>
      </vt:variant>
      <vt:variant>
        <vt:i4>0</vt:i4>
      </vt:variant>
      <vt:variant>
        <vt:i4>5</vt:i4>
      </vt:variant>
      <vt:variant>
        <vt:lpwstr/>
      </vt:variant>
      <vt:variant>
        <vt:lpwstr>t19</vt:lpwstr>
      </vt:variant>
      <vt:variant>
        <vt:i4>3211380</vt:i4>
      </vt:variant>
      <vt:variant>
        <vt:i4>69</vt:i4>
      </vt:variant>
      <vt:variant>
        <vt:i4>0</vt:i4>
      </vt:variant>
      <vt:variant>
        <vt:i4>5</vt:i4>
      </vt:variant>
      <vt:variant>
        <vt:lpwstr/>
      </vt:variant>
      <vt:variant>
        <vt:lpwstr>t18</vt:lpwstr>
      </vt:variant>
      <vt:variant>
        <vt:i4>3276916</vt:i4>
      </vt:variant>
      <vt:variant>
        <vt:i4>66</vt:i4>
      </vt:variant>
      <vt:variant>
        <vt:i4>0</vt:i4>
      </vt:variant>
      <vt:variant>
        <vt:i4>5</vt:i4>
      </vt:variant>
      <vt:variant>
        <vt:lpwstr/>
      </vt:variant>
      <vt:variant>
        <vt:lpwstr>t25</vt:lpwstr>
      </vt:variant>
      <vt:variant>
        <vt:i4>3211380</vt:i4>
      </vt:variant>
      <vt:variant>
        <vt:i4>63</vt:i4>
      </vt:variant>
      <vt:variant>
        <vt:i4>0</vt:i4>
      </vt:variant>
      <vt:variant>
        <vt:i4>5</vt:i4>
      </vt:variant>
      <vt:variant>
        <vt:lpwstr/>
      </vt:variant>
      <vt:variant>
        <vt:lpwstr>t17</vt:lpwstr>
      </vt:variant>
      <vt:variant>
        <vt:i4>3276916</vt:i4>
      </vt:variant>
      <vt:variant>
        <vt:i4>60</vt:i4>
      </vt:variant>
      <vt:variant>
        <vt:i4>0</vt:i4>
      </vt:variant>
      <vt:variant>
        <vt:i4>5</vt:i4>
      </vt:variant>
      <vt:variant>
        <vt:lpwstr/>
      </vt:variant>
      <vt:variant>
        <vt:lpwstr>t27</vt:lpwstr>
      </vt:variant>
      <vt:variant>
        <vt:i4>3211380</vt:i4>
      </vt:variant>
      <vt:variant>
        <vt:i4>57</vt:i4>
      </vt:variant>
      <vt:variant>
        <vt:i4>0</vt:i4>
      </vt:variant>
      <vt:variant>
        <vt:i4>5</vt:i4>
      </vt:variant>
      <vt:variant>
        <vt:lpwstr/>
      </vt:variant>
      <vt:variant>
        <vt:lpwstr>t11</vt:lpwstr>
      </vt:variant>
      <vt:variant>
        <vt:i4>3604596</vt:i4>
      </vt:variant>
      <vt:variant>
        <vt:i4>54</vt:i4>
      </vt:variant>
      <vt:variant>
        <vt:i4>0</vt:i4>
      </vt:variant>
      <vt:variant>
        <vt:i4>5</vt:i4>
      </vt:variant>
      <vt:variant>
        <vt:lpwstr/>
      </vt:variant>
      <vt:variant>
        <vt:lpwstr>t7</vt:lpwstr>
      </vt:variant>
      <vt:variant>
        <vt:i4>3211380</vt:i4>
      </vt:variant>
      <vt:variant>
        <vt:i4>51</vt:i4>
      </vt:variant>
      <vt:variant>
        <vt:i4>0</vt:i4>
      </vt:variant>
      <vt:variant>
        <vt:i4>5</vt:i4>
      </vt:variant>
      <vt:variant>
        <vt:lpwstr/>
      </vt:variant>
      <vt:variant>
        <vt:lpwstr>t10</vt:lpwstr>
      </vt:variant>
      <vt:variant>
        <vt:i4>3211380</vt:i4>
      </vt:variant>
      <vt:variant>
        <vt:i4>48</vt:i4>
      </vt:variant>
      <vt:variant>
        <vt:i4>0</vt:i4>
      </vt:variant>
      <vt:variant>
        <vt:i4>5</vt:i4>
      </vt:variant>
      <vt:variant>
        <vt:lpwstr/>
      </vt:variant>
      <vt:variant>
        <vt:lpwstr>t14</vt:lpwstr>
      </vt:variant>
      <vt:variant>
        <vt:i4>3735668</vt:i4>
      </vt:variant>
      <vt:variant>
        <vt:i4>45</vt:i4>
      </vt:variant>
      <vt:variant>
        <vt:i4>0</vt:i4>
      </vt:variant>
      <vt:variant>
        <vt:i4>5</vt:i4>
      </vt:variant>
      <vt:variant>
        <vt:lpwstr/>
      </vt:variant>
      <vt:variant>
        <vt:lpwstr>t9</vt:lpwstr>
      </vt:variant>
      <vt:variant>
        <vt:i4>3670132</vt:i4>
      </vt:variant>
      <vt:variant>
        <vt:i4>42</vt:i4>
      </vt:variant>
      <vt:variant>
        <vt:i4>0</vt:i4>
      </vt:variant>
      <vt:variant>
        <vt:i4>5</vt:i4>
      </vt:variant>
      <vt:variant>
        <vt:lpwstr/>
      </vt:variant>
      <vt:variant>
        <vt:lpwstr>t8</vt:lpwstr>
      </vt:variant>
      <vt:variant>
        <vt:i4>3539060</vt:i4>
      </vt:variant>
      <vt:variant>
        <vt:i4>39</vt:i4>
      </vt:variant>
      <vt:variant>
        <vt:i4>0</vt:i4>
      </vt:variant>
      <vt:variant>
        <vt:i4>5</vt:i4>
      </vt:variant>
      <vt:variant>
        <vt:lpwstr/>
      </vt:variant>
      <vt:variant>
        <vt:lpwstr>t6</vt:lpwstr>
      </vt:variant>
      <vt:variant>
        <vt:i4>3276916</vt:i4>
      </vt:variant>
      <vt:variant>
        <vt:i4>36</vt:i4>
      </vt:variant>
      <vt:variant>
        <vt:i4>0</vt:i4>
      </vt:variant>
      <vt:variant>
        <vt:i4>5</vt:i4>
      </vt:variant>
      <vt:variant>
        <vt:lpwstr/>
      </vt:variant>
      <vt:variant>
        <vt:lpwstr>t22</vt:lpwstr>
      </vt:variant>
      <vt:variant>
        <vt:i4>3473524</vt:i4>
      </vt:variant>
      <vt:variant>
        <vt:i4>33</vt:i4>
      </vt:variant>
      <vt:variant>
        <vt:i4>0</vt:i4>
      </vt:variant>
      <vt:variant>
        <vt:i4>5</vt:i4>
      </vt:variant>
      <vt:variant>
        <vt:lpwstr/>
      </vt:variant>
      <vt:variant>
        <vt:lpwstr>t5</vt:lpwstr>
      </vt:variant>
      <vt:variant>
        <vt:i4>3276916</vt:i4>
      </vt:variant>
      <vt:variant>
        <vt:i4>30</vt:i4>
      </vt:variant>
      <vt:variant>
        <vt:i4>0</vt:i4>
      </vt:variant>
      <vt:variant>
        <vt:i4>5</vt:i4>
      </vt:variant>
      <vt:variant>
        <vt:lpwstr/>
      </vt:variant>
      <vt:variant>
        <vt:lpwstr>t24</vt:lpwstr>
      </vt:variant>
      <vt:variant>
        <vt:i4>3407988</vt:i4>
      </vt:variant>
      <vt:variant>
        <vt:i4>27</vt:i4>
      </vt:variant>
      <vt:variant>
        <vt:i4>0</vt:i4>
      </vt:variant>
      <vt:variant>
        <vt:i4>5</vt:i4>
      </vt:variant>
      <vt:variant>
        <vt:lpwstr/>
      </vt:variant>
      <vt:variant>
        <vt:lpwstr>t4</vt:lpwstr>
      </vt:variant>
      <vt:variant>
        <vt:i4>3342452</vt:i4>
      </vt:variant>
      <vt:variant>
        <vt:i4>24</vt:i4>
      </vt:variant>
      <vt:variant>
        <vt:i4>0</vt:i4>
      </vt:variant>
      <vt:variant>
        <vt:i4>5</vt:i4>
      </vt:variant>
      <vt:variant>
        <vt:lpwstr/>
      </vt:variant>
      <vt:variant>
        <vt:lpwstr>t3</vt:lpwstr>
      </vt:variant>
      <vt:variant>
        <vt:i4>3276916</vt:i4>
      </vt:variant>
      <vt:variant>
        <vt:i4>21</vt:i4>
      </vt:variant>
      <vt:variant>
        <vt:i4>0</vt:i4>
      </vt:variant>
      <vt:variant>
        <vt:i4>5</vt:i4>
      </vt:variant>
      <vt:variant>
        <vt:lpwstr/>
      </vt:variant>
      <vt:variant>
        <vt:lpwstr>t23</vt:lpwstr>
      </vt:variant>
      <vt:variant>
        <vt:i4>3276916</vt:i4>
      </vt:variant>
      <vt:variant>
        <vt:i4>18</vt:i4>
      </vt:variant>
      <vt:variant>
        <vt:i4>0</vt:i4>
      </vt:variant>
      <vt:variant>
        <vt:i4>5</vt:i4>
      </vt:variant>
      <vt:variant>
        <vt:lpwstr/>
      </vt:variant>
      <vt:variant>
        <vt:lpwstr>t2</vt:lpwstr>
      </vt:variant>
      <vt:variant>
        <vt:i4>3211380</vt:i4>
      </vt:variant>
      <vt:variant>
        <vt:i4>15</vt:i4>
      </vt:variant>
      <vt:variant>
        <vt:i4>0</vt:i4>
      </vt:variant>
      <vt:variant>
        <vt:i4>5</vt:i4>
      </vt:variant>
      <vt:variant>
        <vt:lpwstr/>
      </vt:variant>
      <vt:variant>
        <vt:lpwstr>t1</vt:lpwstr>
      </vt:variant>
      <vt:variant>
        <vt:i4>3276916</vt:i4>
      </vt:variant>
      <vt:variant>
        <vt:i4>12</vt:i4>
      </vt:variant>
      <vt:variant>
        <vt:i4>0</vt:i4>
      </vt:variant>
      <vt:variant>
        <vt:i4>5</vt:i4>
      </vt:variant>
      <vt:variant>
        <vt:lpwstr/>
      </vt:variant>
      <vt:variant>
        <vt:lpwstr>t20</vt:lpwstr>
      </vt:variant>
      <vt:variant>
        <vt:i4>3211380</vt:i4>
      </vt:variant>
      <vt:variant>
        <vt:i4>9</vt:i4>
      </vt:variant>
      <vt:variant>
        <vt:i4>0</vt:i4>
      </vt:variant>
      <vt:variant>
        <vt:i4>5</vt:i4>
      </vt:variant>
      <vt:variant>
        <vt:lpwstr/>
      </vt:variant>
      <vt:variant>
        <vt:lpwstr>t16</vt:lpwstr>
      </vt:variant>
      <vt:variant>
        <vt:i4>3211380</vt:i4>
      </vt:variant>
      <vt:variant>
        <vt:i4>6</vt:i4>
      </vt:variant>
      <vt:variant>
        <vt:i4>0</vt:i4>
      </vt:variant>
      <vt:variant>
        <vt:i4>5</vt:i4>
      </vt:variant>
      <vt:variant>
        <vt:lpwstr/>
      </vt:variant>
      <vt:variant>
        <vt:lpwstr>t13</vt:lpwstr>
      </vt:variant>
      <vt:variant>
        <vt:i4>3211380</vt:i4>
      </vt:variant>
      <vt:variant>
        <vt:i4>3</vt:i4>
      </vt:variant>
      <vt:variant>
        <vt:i4>0</vt:i4>
      </vt:variant>
      <vt:variant>
        <vt:i4>5</vt:i4>
      </vt:variant>
      <vt:variant>
        <vt:lpwstr/>
      </vt:variant>
      <vt:variant>
        <vt:lpwstr>t12</vt:lpwstr>
      </vt:variant>
      <vt:variant>
        <vt:i4>4849681</vt:i4>
      </vt:variant>
      <vt:variant>
        <vt:i4>0</vt:i4>
      </vt:variant>
      <vt:variant>
        <vt:i4>0</vt:i4>
      </vt:variant>
      <vt:variant>
        <vt:i4>5</vt:i4>
      </vt:variant>
      <vt:variant>
        <vt:lpwstr>index.doc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cp:keywords/>
  <dc:description/>
  <cp:lastModifiedBy>pitty</cp:lastModifiedBy>
  <cp:revision>273</cp:revision>
  <cp:lastPrinted>2008-11-18T15:57:00Z</cp:lastPrinted>
  <dcterms:created xsi:type="dcterms:W3CDTF">2020-03-04T10:11:00Z</dcterms:created>
  <dcterms:modified xsi:type="dcterms:W3CDTF">2023-01-15T15:29:00Z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